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ab02" w14:paraId="5d4ab02" w:rsidRDefault="0095581F" w:rsidP="0095581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               6 St-90/2016-2.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>O G L A S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BERNARDA društvo s ograničenom odgovornošću za proizvodnju, trgovinu i usluge, </w:t>
      </w:r>
      <w:proofErr w:type="spellStart"/>
      <w:r w:rsidRPr="0095581F">
        <w:rPr>
          <w:rFonts w:cs="Times New Roman" w:eastAsia="Times New Roman"/>
          <w:szCs w:val="20"/>
          <w:lang w:eastAsia="hr-HR"/>
        </w:rPr>
        <w:t>Jasenaš</w:t>
      </w:r>
      <w:proofErr w:type="spellEnd"/>
      <w:r w:rsidRPr="0095581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5581F">
        <w:rPr>
          <w:rFonts w:cs="Times New Roman" w:eastAsia="Times New Roman"/>
          <w:szCs w:val="20"/>
          <w:lang w:eastAsia="hr-HR"/>
        </w:rPr>
        <w:t>Jasenaš</w:t>
      </w:r>
      <w:proofErr w:type="spellEnd"/>
      <w:r w:rsidRPr="0095581F">
        <w:rPr>
          <w:rFonts w:cs="Times New Roman" w:eastAsia="Times New Roman"/>
          <w:szCs w:val="20"/>
          <w:lang w:eastAsia="hr-HR"/>
        </w:rPr>
        <w:t xml:space="preserve"> 6, MBS: 010069226, OIB: 48040142327, koji se vodi kod ovoga suda pod brojem St-90/2016, temeljem odredbe čl.430., 431. i 434. Stečajnog zakona (Narodne novine br. 71/15), objavljuje: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531.477,22 kn, u koji iznos je uračunata kamata i naknada Financijske agencije za provedbu ovrhe na novčanim sredstvima.  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II. Poziva se osoba ovlaštena za zastupanje dužnika – Ervin Varga, </w:t>
      </w:r>
      <w:proofErr w:type="spellStart"/>
      <w:r w:rsidRPr="0095581F">
        <w:rPr>
          <w:rFonts w:cs="Times New Roman" w:eastAsia="Times New Roman"/>
          <w:szCs w:val="20"/>
          <w:lang w:eastAsia="hr-HR"/>
        </w:rPr>
        <w:t>Jasenaš</w:t>
      </w:r>
      <w:proofErr w:type="spellEnd"/>
      <w:r w:rsidRPr="0095581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5581F">
        <w:rPr>
          <w:rFonts w:cs="Times New Roman" w:eastAsia="Times New Roman"/>
          <w:szCs w:val="20"/>
          <w:lang w:eastAsia="hr-HR"/>
        </w:rPr>
        <w:t>Jasenaš</w:t>
      </w:r>
      <w:proofErr w:type="spellEnd"/>
      <w:r w:rsidRPr="0095581F">
        <w:rPr>
          <w:rFonts w:cs="Times New Roman" w:eastAsia="Times New Roman"/>
          <w:szCs w:val="20"/>
          <w:lang w:eastAsia="hr-HR"/>
        </w:rPr>
        <w:t xml:space="preserve"> 6,  OIB: 39680377565, da u roku od 15 dana od objave ovog oglasa na mrežnoj stranici e-Oglasna ploča Trgovačkog suda u Bjelovaru podnese sudu javnobilježnički ovjerovljen popis imovine i obveza na propisanom obrascu.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U Bjelovaru, 9. veljače 2016. 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5581F">
        <w:rPr>
          <w:rFonts w:cs="Times New Roman" w:eastAsia="Times New Roman"/>
          <w:szCs w:val="20"/>
          <w:lang w:eastAsia="hr-HR"/>
        </w:rPr>
        <w:t>Rj</w:t>
      </w:r>
      <w:proofErr w:type="spellEnd"/>
      <w:r w:rsidRPr="0095581F">
        <w:rPr>
          <w:rFonts w:cs="Times New Roman" w:eastAsia="Times New Roman"/>
          <w:szCs w:val="20"/>
          <w:lang w:eastAsia="hr-HR"/>
        </w:rPr>
        <w:t>.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>II. Kal. 45 dana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5581F">
        <w:rPr>
          <w:rFonts w:cs="Times New Roman" w:eastAsia="Times New Roman"/>
          <w:szCs w:val="20"/>
          <w:lang w:eastAsia="hr-HR"/>
        </w:rPr>
        <w:t>Bjelovar, 9.2.2016.</w:t>
      </w:r>
    </w:p>
    <w:p w:rsidRDefault="0095581F" w:rsidP="0095581F" w:rsidR="0095581F" w:rsidRPr="0095581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81F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54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St-90/2016-2</izvorni_sadrzaj>
    <derivirana_varijabla naziv="DomainObject.Oznaka_1">St-90/2016-2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BERNARDA društvo s ograničenom odgovornošću za proizvodnju, trgovinu i usluge, Jasenaš</izvorni_sadrzaj>
    <derivirana_varijabla naziv="DomainObject.Predmet.ProtustrankaFormated_1">  BERNARDA društvo s ograničenom odgovornošću za proizvodnju, trgovinu i usluge, Jasenaš</derivirana_varijabla>
  </DomainObject.Predmet.ProtustrankaFormated>
  <DomainObject.Predmet.ProtustrankaFormatedOIB>
    <izvorni_sadrzaj>  BERNARDA društvo s ograničenom odgovornošću za proizvodnju, trgovinu i usluge, Jasenaš, OIB 48040142327</izvorni_sadrzaj>
    <derivirana_varijabla naziv="DomainObject.Predmet.ProtustrankaFormatedOIB_1">  BERNARDA društvo s ograničenom odgovornošću za proizvodnju, trgovinu i usluge, Jasenaš, OIB 48040142327</derivirana_varijabla>
  </DomainObject.Predmet.ProtustrankaFormatedOIB>
  <DomainObject.Predmet.ProtustrankaFormatedWithAdress>
    <izvorni_sadrzaj> BERNARDA društvo s ograničenom odgovornošću za proizvodnju, trgovinu i usluge, Jasenaš, Jasenaš 6, 33000 Jasenaš</izvorni_sadrzaj>
    <derivirana_varijabla naziv="DomainObject.Predmet.ProtustrankaFormatedWithAdress_1"> BERNARDA društvo s ograničenom odgovornošću za proizvodnju, trgovinu i usluge, Jasenaš, Jasenaš 6, 33000 Jasenaš</derivirana_varijabla>
  </DomainObject.Predmet.ProtustrankaFormatedWithAdress>
  <DomainObject.Predmet.ProtustrankaFormatedWithAdressOIB>
    <izvorni_sadrzaj> BERNARDA društvo s ograničenom odgovornošću za proizvodnju, trgovinu i usluge, Jasenaš, OIB 48040142327, Jasenaš 6, 33000 Jasenaš</izvorni_sadrzaj>
    <derivirana_varijabla naziv="DomainObject.Predmet.ProtustrankaFormatedWithAdressOIB_1"> BERNARDA društvo s ograničenom odgovornošću za proizvodnju, trgovinu i usluge, Jasenaš, OIB 48040142327, Jasenaš 6, 33000 Jasenaš</derivirana_varijabla>
  </DomainObject.Predmet.ProtustrankaFormatedWithAdressOIB>
  <DomainObject.Predmet.ProtustrankaWithAdress>
    <izvorni_sadrzaj>BERNARDA društvo s ograničenom odgovornošću za proizvodnju, trgovinu i usluge, Jasenaš Jasenaš 6, 33000 Jasenaš</izvorni_sadrzaj>
    <derivirana_varijabla naziv="DomainObject.Predmet.ProtustrankaWithAdress_1">BERNARDA društvo s ograničenom odgovornošću za proizvodnju, trgovinu i usluge, Jasenaš Jasenaš 6, 33000 Jasenaš</derivirana_varijabla>
  </DomainObject.Predmet.ProtustrankaWithAdress>
  <DomainObject.Predmet.ProtustrankaWithAdressOIB>
    <izvorni_sadrzaj>BERNARDA društvo s ograničenom odgovornošću za proizvodnju, trgovinu i usluge, Jasenaš, OIB 48040142327, Jasenaš 6, 33000 Jasenaš</izvorni_sadrzaj>
    <derivirana_varijabla naziv="DomainObject.Predmet.ProtustrankaWithAdressOIB_1">BERNARDA društvo s ograničenom odgovornošću za proizvodnju, trgovinu i usluge, Jasenaš, OIB 48040142327, Jasenaš 6, 33000 Jasenaš</derivirana_varijabla>
  </DomainObject.Predmet.ProtustrankaWithAdressOIB>
  <DomainObject.Predmet.ProtustrankaNazivFormated>
    <izvorni_sadrzaj>BERNARDA društvo s ograničenom odgovornošću za proizvodnju, trgovinu i usluge, Jasenaš</izvorni_sadrzaj>
    <derivirana_varijabla naziv="DomainObject.Predmet.ProtustrankaNazivFormated_1">BERNARDA društvo s ograničenom odgovornošću za proizvodnju, trgovinu i usluge, Jasenaš</derivirana_varijabla>
  </DomainObject.Predmet.ProtustrankaNazivFormated>
  <DomainObject.Predmet.ProtustrankaNazivFormatedOIB>
    <izvorni_sadrzaj>BERNARDA društvo s ograničenom odgovornošću za proizvodnju, trgovinu i usluge, Jasenaš, OIB 48040142327</izvorni_sadrzaj>
    <derivirana_varijabla naziv="DomainObject.Predmet.ProtustrankaNazivFormatedOIB_1">BERNARDA društvo s ograničenom odgovornošću za proizvodnju, trgovinu i usluge, Jasenaš, OIB 48040142327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BERNARDA društvo s ograničenom odgovornošću za proizvodnju, trgovinu i usluge, Jasenaš</item>
    </izvorni_sadrzaj>
    <derivirana_varijabla naziv="DomainObject.Predmet.ProtuStrankaListFormated_1">
      <item>BERNARDA društvo s ograničenom odgovornošću za proizvodnju, trgovinu i usluge, Jasenaš</item>
    </derivirana_varijabla>
  </DomainObject.Predmet.ProtuStrankaListFormated>
  <DomainObject.Predmet.ProtuStrankaListFormatedOIB>
    <izvorni_sadrzaj>
      <item>BERNARDA društvo s ograničenom odgovornošću za proizvodnju, trgovinu i usluge, Jasenaš, OIB 48040142327</item>
    </izvorni_sadrzaj>
    <derivirana_varijabla naziv="DomainObject.Predmet.ProtuStrankaListFormatedOIB_1">
      <item>BERNARDA društvo s ograničenom odgovornošću za proizvodnju, trgovinu i usluge, Jasenaš, OIB 48040142327</item>
    </derivirana_varijabla>
  </DomainObject.Predmet.ProtuStrankaListFormatedOIB>
  <DomainObject.Predmet.ProtuStrankaListFormatedWithAdress>
    <izvorni_sadrzaj>
      <item>BERNARDA društvo s ograničenom odgovornošću za proizvodnju, trgovinu i usluge, Jasenaš, Jasenaš 6, 33000 Jasenaš</item>
    </izvorni_sadrzaj>
    <derivirana_varijabla naziv="DomainObject.Predmet.ProtuStrankaListFormatedWithAdress_1">
      <item>BERNARDA društvo s ograničenom odgovornošću za proizvodnju, trgovinu i usluge, Jasenaš, Jasenaš 6, 33000 Jasenaš</item>
    </derivirana_varijabla>
  </DomainObject.Predmet.ProtuStrankaListFormatedWithAdress>
  <DomainObject.Predmet.ProtuStrankaListFormatedWithAdressOIB>
    <izvorni_sadrzaj>
      <item>BERNARDA društvo s ograničenom odgovornošću za proizvodnju, trgovinu i usluge, Jasenaš, OIB 48040142327, Jasenaš 6, 33000 Jasenaš</item>
    </izvorni_sadrzaj>
    <derivirana_varijabla naziv="DomainObject.Predmet.ProtuStrankaListFormatedWithAdressOIB_1">
      <item>BERNARDA društvo s ograničenom odgovornošću za proizvodnju, trgovinu i usluge, Jasenaš, OIB 48040142327, Jasenaš 6, 33000 Jasenaš</item>
    </derivirana_varijabla>
  </DomainObject.Predmet.ProtuStrankaListFormatedWithAdressOIB>
  <DomainObject.Predmet.ProtuStrankaListNazivFormated>
    <izvorni_sadrzaj>
      <item>BERNARDA društvo s ograničenom odgovornošću za proizvodnju, trgovinu i usluge, Jasenaš</item>
    </izvorni_sadrzaj>
    <derivirana_varijabla naziv="DomainObject.Predmet.ProtuStrankaListNazivFormated_1">
      <item>BERNARDA društvo s ograničenom odgovornošću za proizvodnju, trgovinu i usluge, Jasenaš</item>
    </derivirana_varijabla>
  </DomainObject.Predmet.ProtuStrankaListNazivFormated>
  <DomainObject.Predmet.ProtuStrankaListNazivFormatedOIB>
    <izvorni_sadrzaj>
      <item>BERNARDA društvo s ograničenom odgovornošću za proizvodnju, trgovinu i usluge, Jasenaš, OIB 48040142327</item>
    </izvorni_sadrzaj>
    <derivirana_varijabla naziv="DomainObject.Predmet.ProtuStrankaListNazivFormatedOIB_1">
      <item>BERNARDA društvo s ograničenom odgovornošću za proizvodnju, trgovinu i usluge, Jasenaš, OIB 48040142327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St-90/2016-2</izvorni_sadrzaj>
    <derivirana_varijabla naziv="DomainObject.PoslovniBrojDokumenta_1">St-90/2016-2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BERNARDA društvo s ograničenom odgovornošću za proizvodnju, trgovinu i usluge, Jasenaš</izvorni_sadrzaj>
    <derivirana_varijabla naziv="DomainObject.Predmet.ProtustrankaIDrugi_1">BERNARDA društvo s ograničenom odgovornošću za proizvodnju, trgovinu i usluge, Jasenaš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BERNARDA društvo s ograničenom odgovornošću za proizvodnju, trgovinu i usluge, Jasenaš, OIB 48040142327, Jasenaš 6, 33000 Jasenaš</izvorni_sadrzaj>
    <derivirana_varijabla naziv="DomainObject.Predmet.ProtustrankaIDrugiAdressOIB_1">BERNARDA društvo s ograničenom odgovornošću za proizvodnju, trgovinu i usluge, Jasenaš, OIB 48040142327, Jasenaš 6, 33000 Jasenaš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BERNARDA društvo s ograničenom odgovornošću za proizvodnju, trgovinu i usluge, Jasenaš</item>
    </izvorni_sadrzaj>
    <derivirana_varijabla naziv="DomainObject.Predmet.SudioniciListNaziv_1">
      <item>FINA, RC ZAGREB, Podružnica Bjelovar</item>
      <item>BERNARDA društvo s ograničenom odgovornošću za proizvodnju, trgovinu i usluge, Jasenaš</item>
    </derivirana_varijabla>
  </DomainObject.Predmet.SudioniciListNaziv>
  <DomainObject.Predmet.SudioniciListAdressOIB>
    <izvorni_sadrzaj>
      <item>FINA, RC ZAGREB, Podružnica Bjelovar, OIB 85821130368, F. Supila 4,43000 Bjelovar</item>
      <item>BERNARDA društvo s ograničenom odgovornošću za proizvodnju, trgovinu i usluge, Jasenaš, OIB 48040142327, Jasenaš 6,33000 Jasenaš</item>
    </izvorni_sadrzaj>
    <derivirana_varijabla naziv="DomainObject.Predmet.SudioniciListAdressOIB_1">
      <item>FINA, RC ZAGREB, Podružnica Bjelovar, OIB 85821130368, F. Supila 4,43000 Bjelovar</item>
      <item>BERNARDA društvo s ograničenom odgovornošću za proizvodnju, trgovinu i usluge, Jasenaš, OIB 48040142327, Jasenaš 6,33000 Jasenaš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3A418-04CE-4CA0-9095-A5FBF9548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