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2ef7" w14:paraId="4d42ef7" w:rsidRDefault="00AE649C" w:rsidP="00FA5B5E" w:rsidR="00AE649C" w:rsidRPr="00B76F3C">
      <w:pPr>
        <w:pStyle w:val="Naslov3"/>
        <w15:collapsed w:val="false"/>
      </w:pPr>
    </w:p>
    <w:p w:rsidRDefault="00DF657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F6571" w:rsidP="00DF6571" w:rsidR="00DF657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St-607/2016-4.</w:t>
      </w:r>
    </w:p>
    <w:p w:rsidRDefault="00DF6571" w:rsidP="00DF6571" w:rsidR="00DF6571">
      <w:pPr>
        <w:jc w:val="both"/>
        <w:rPr>
          <w:rFonts w:cs="Arial" w:hAnsi="Arial" w:ascii="Arial"/>
        </w:rPr>
      </w:pPr>
    </w:p>
    <w:p w:rsidRDefault="00DF6571" w:rsidP="00DF6571" w:rsidR="00DF6571">
      <w:pPr>
        <w:jc w:val="both"/>
        <w:rPr>
          <w:rFonts w:cs="Arial" w:hAnsi="Arial" w:ascii="Arial"/>
        </w:rPr>
      </w:pPr>
    </w:p>
    <w:p w:rsidRDefault="00DF6571" w:rsidP="00DF6571" w:rsidR="00DF6571">
      <w:pPr>
        <w:jc w:val="both"/>
        <w:rPr>
          <w:rFonts w:cs="Arial" w:hAnsi="Arial" w:ascii="Arial"/>
          <w:b/>
        </w:rPr>
      </w:pPr>
    </w:p>
    <w:p w:rsidRDefault="00DF6571" w:rsidP="00DF6571" w:rsidR="00DF657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F6571" w:rsidP="00DF6571" w:rsidR="00DF6571">
      <w:pPr>
        <w:jc w:val="center"/>
        <w:rPr>
          <w:rFonts w:cs="Arial" w:hAnsi="Arial" w:ascii="Arial"/>
          <w:b/>
        </w:rPr>
      </w:pPr>
    </w:p>
    <w:p w:rsidRDefault="00DF6571" w:rsidP="00DF6571" w:rsidR="00DF657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F6571" w:rsidP="00DF6571" w:rsidR="00DF6571">
      <w:pPr>
        <w:jc w:val="both"/>
        <w:rPr>
          <w:rFonts w:cs="Arial" w:hAnsi="Arial" w:ascii="Arial"/>
        </w:rPr>
      </w:pP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ŠLIPOR GRADNJA d.o.o. iz Zagreba, </w:t>
      </w:r>
      <w:proofErr w:type="spellStart"/>
      <w:r>
        <w:rPr>
          <w:rFonts w:cs="Arial" w:hAnsi="Arial" w:ascii="Arial"/>
        </w:rPr>
        <w:t>Sv.Mateja</w:t>
      </w:r>
      <w:proofErr w:type="spellEnd"/>
      <w:r>
        <w:rPr>
          <w:rFonts w:cs="Arial" w:hAnsi="Arial" w:ascii="Arial"/>
        </w:rPr>
        <w:t xml:space="preserve"> 51, MBS 050033128, OIB 94929892997, dana 07. rujna 2016. godine  </w:t>
      </w:r>
    </w:p>
    <w:p w:rsidRDefault="00DF6571" w:rsidP="00DF6571" w:rsidR="00DF657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ŠLIPOR GRADNJA d.o.o. iz Zagreba, </w:t>
      </w:r>
      <w:proofErr w:type="spellStart"/>
      <w:r>
        <w:rPr>
          <w:rFonts w:cs="Arial" w:hAnsi="Arial" w:ascii="Arial"/>
        </w:rPr>
        <w:t>Sv.Mateja</w:t>
      </w:r>
      <w:proofErr w:type="spellEnd"/>
      <w:r>
        <w:rPr>
          <w:rFonts w:cs="Arial" w:hAnsi="Arial" w:ascii="Arial"/>
        </w:rPr>
        <w:t xml:space="preserve"> 51, MBS 050033128, OIB 94929892997.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 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ŠLIPOR GRADNJA d.o.o. iz Zagreba, </w:t>
      </w:r>
      <w:proofErr w:type="spellStart"/>
      <w:r>
        <w:rPr>
          <w:rFonts w:cs="Arial" w:hAnsi="Arial" w:ascii="Arial"/>
        </w:rPr>
        <w:t>Sv.Mateja</w:t>
      </w:r>
      <w:proofErr w:type="spellEnd"/>
      <w:r>
        <w:rPr>
          <w:rFonts w:cs="Arial" w:hAnsi="Arial" w:ascii="Arial"/>
        </w:rPr>
        <w:t xml:space="preserve"> 51, MBS 050033128, OIB 94929892997.</w:t>
      </w:r>
    </w:p>
    <w:p w:rsidRDefault="00DF6571" w:rsidP="00DF6571" w:rsidR="00DF657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07. rujna 2016. godine u 11,30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F6571" w:rsidP="00DF6571" w:rsidR="00DF657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F6571" w:rsidP="00DF6571" w:rsidR="00DF657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Zagrebu.</w:t>
      </w:r>
    </w:p>
    <w:p w:rsidRDefault="00DF6571" w:rsidP="00DF6571" w:rsidR="00DF6571">
      <w:pPr>
        <w:jc w:val="both"/>
        <w:rPr>
          <w:rFonts w:cs="Arial" w:hAnsi="Arial" w:ascii="Arial"/>
        </w:rPr>
      </w:pPr>
    </w:p>
    <w:p w:rsidRDefault="00DF6571" w:rsidP="00DF6571" w:rsidR="00DF657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DF6571" w:rsidP="00DF6571" w:rsidR="00DF6571">
      <w:pPr>
        <w:jc w:val="center"/>
        <w:rPr>
          <w:rFonts w:cs="Arial" w:hAnsi="Arial" w:ascii="Arial"/>
          <w:b/>
        </w:rPr>
      </w:pP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St-607/2016-2,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F6571" w:rsidP="00DF6571" w:rsidR="00DF657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F6571" w:rsidP="00DF6571" w:rsidR="00DF657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DF6571" w:rsidP="00DF6571" w:rsidR="00DF657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07. rujna 2016. godine</w:t>
      </w:r>
    </w:p>
    <w:p w:rsidRDefault="00DF6571" w:rsidP="00DF6571" w:rsidR="00DF6571">
      <w:pPr>
        <w:rPr>
          <w:rFonts w:cs="Arial" w:hAnsi="Arial" w:ascii="Arial"/>
          <w:b/>
        </w:rPr>
      </w:pPr>
    </w:p>
    <w:p w:rsidRDefault="00DF6571" w:rsidP="00DF6571" w:rsidR="00DF657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F6571" w:rsidP="00DF6571" w:rsidR="00DF657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DF6571" w:rsidP="00DF6571" w:rsidR="00DF6571">
      <w:pPr>
        <w:ind w:firstLine="4111"/>
        <w:jc w:val="both"/>
        <w:rPr>
          <w:rFonts w:cs="Arial" w:hAnsi="Arial" w:ascii="Arial"/>
        </w:rPr>
      </w:pP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DF6571" w:rsidP="00DF6571" w:rsidR="00DF6571">
      <w:pPr>
        <w:jc w:val="both"/>
        <w:rPr>
          <w:rFonts w:cs="Arial" w:hAnsi="Arial" w:ascii="Arial"/>
        </w:rPr>
      </w:pPr>
    </w:p>
    <w:p w:rsidRDefault="00DF6571" w:rsidP="00DF6571" w:rsidR="00DF6571">
      <w:pPr>
        <w:jc w:val="both"/>
        <w:rPr>
          <w:rFonts w:cs="Arial" w:hAnsi="Arial" w:ascii="Arial"/>
        </w:rPr>
      </w:pPr>
    </w:p>
    <w:p w:rsidRDefault="00DF6571" w:rsidP="00DF6571" w:rsidR="00DF657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e-oglasne ploče suda 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F6571" w:rsidP="00DF6571" w:rsidR="00DF657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07.09.2016.g.</w:t>
      </w:r>
    </w:p>
    <w:p w:rsidRDefault="00DF6571" w:rsidP="00DF6571" w:rsidR="00DF6571">
      <w:pPr>
        <w:rPr>
          <w:rFonts w:cs="Arial" w:hAnsi="Arial" w:ascii="Arial"/>
        </w:rPr>
      </w:pPr>
    </w:p>
    <w:p w:rsidRDefault="00DF6571" w:rsidP="00DF6571" w:rsidR="00DF6571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571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4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St-607/2016-4</izvorni_sadrzaj>
    <derivirana_varijabla naziv="DomainObject.Oznaka_1">St-607/2016-4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ŠLIPOGOR GRADNJA d. o. o. zastupanog po punomoćniku Gordan Šlipogor</izvorni_sadrzaj>
    <derivirana_varijabla naziv="DomainObject.Predmet.ProtustrankaFormated_1">  ŠLIPOGOR GRADNJA d. o. o. zastupanog po punomoćniku Gordan Šlipogor</derivirana_varijabla>
  </DomainObject.Predmet.ProtustrankaFormated>
  <DomainObject.Predmet.ProtustrankaFormatedOIB>
    <izvorni_sadrzaj>  ŠLIPOGOR GRADNJA d. o. o., OIB 94929892997 zastupanog po punomoćniku Gordan Šlipogor</izvorni_sadrzaj>
    <derivirana_varijabla naziv="DomainObject.Predmet.ProtustrankaFormatedOIB_1">  ŠLIPOGOR GRADNJA d. o. o., OIB 94929892997 zastupanog po punomoćniku Gordan Šlipogor</derivirana_varijabla>
  </DomainObject.Predmet.ProtustrankaFormatedOIB>
  <DomainObject.Predmet.ProtustrankaFormatedWithAdress>
    <izvorni_sadrzaj> ŠLIPOGOR GRADNJA d. o. o., Sv. Mateja 51, 10000 Zagreb zastupanog po punomoćniku Gordan Šlipogor</izvorni_sadrzaj>
    <derivirana_varijabla naziv="DomainObject.Predmet.ProtustrankaFormatedWithAdress_1"> ŠLIPOGOR GRADNJA d. o. o., Sv. Mateja 51, 10000 Zagreb zastupanog po punomoćniku Gordan Šlipogor</derivirana_varijabla>
  </DomainObject.Predmet.ProtustrankaFormatedWithAdress>
  <DomainObject.Predmet.ProtustrankaFormatedWithAdressOIB>
    <izvorni_sadrzaj> ŠLIPOGOR GRADNJA d. o. o., OIB 94929892997, Sv. Mateja 51, 10000 Zagreb zastupanog po punomoćniku Gordan Šlipogor</izvorni_sadrzaj>
    <derivirana_varijabla naziv="DomainObject.Predmet.ProtustrankaFormatedWithAdressOIB_1"> ŠLIPOGOR GRADNJA d. o. o., OIB 94929892997, Sv. Mateja 51, 10000 Zagreb zastupanog po punomoćniku Gordan Šlipogor</derivirana_varijabla>
  </DomainObject.Predmet.ProtustrankaFormatedWithAdressOIB>
  <DomainObject.Predmet.ProtustrankaWithAdress>
    <izvorni_sadrzaj>ŠLIPOGOR GRADNJA d. o. o. Sv. Mateja 51, 10000 Zagreb</izvorni_sadrzaj>
    <derivirana_varijabla naziv="DomainObject.Predmet.ProtustrankaWithAdress_1">ŠLIPOGOR GRADNJA d. o. o. Sv. Mateja 51, 10000 Zagreb</derivirana_varijabla>
  </DomainObject.Predmet.ProtustrankaWithAdress>
  <DomainObject.Predmet.ProtustrankaWithAdressOIB>
    <izvorni_sadrzaj>ŠLIPOGOR GRADNJA d. o. o., OIB 94929892997, Sv. Mateja 51, 10000 Zagreb</izvorni_sadrzaj>
    <derivirana_varijabla naziv="DomainObject.Predmet.ProtustrankaWithAdressOIB_1">ŠLIPOGOR GRADNJA d. o. o., OIB 94929892997, Sv. Mateja 51, 10000 Zagreb</derivirana_varijabla>
  </DomainObject.Predmet.ProtustrankaWithAdressOIB>
  <DomainObject.Predmet.ProtustrankaNazivFormated>
    <izvorni_sadrzaj>ŠLIPOGOR GRADNJA d. o. o.</izvorni_sadrzaj>
    <derivirana_varijabla naziv="DomainObject.Predmet.ProtustrankaNazivFormated_1">ŠLIPOGOR GRADNJA d. o. o.</derivirana_varijabla>
  </DomainObject.Predmet.ProtustrankaNazivFormated>
  <DomainObject.Predmet.ProtustrankaNazivFormatedOIB>
    <izvorni_sadrzaj>ŠLIPOGOR GRADNJA d. o. o., OIB 94929892997</izvorni_sadrzaj>
    <derivirana_varijabla naziv="DomainObject.Predmet.ProtustrankaNazivFormatedOIB_1">ŠLIPOGOR GRADNJA d. o. o., OIB 94929892997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ŠLIPOGOR GRADNJA d. o. o. zastupanog po punomoćniku Gordan Šlipogor</item>
    </izvorni_sadrzaj>
    <derivirana_varijabla naziv="DomainObject.Predmet.ProtuStrankaListFormated_1">
      <item>ŠLIPOGOR GRADNJA d. o. o. zastupanog po punomoćniku Gordan Šlipogor</item>
    </derivirana_varijabla>
  </DomainObject.Predmet.ProtuStrankaListFormated>
  <DomainObject.Predmet.ProtuStrankaListFormatedOIB>
    <izvorni_sadrzaj>
      <item>ŠLIPOGOR GRADNJA d. o. o., OIB 94929892997 zastupanog po punomoćniku Gordan Šlipogor</item>
    </izvorni_sadrzaj>
    <derivirana_varijabla naziv="DomainObject.Predmet.ProtuStrankaListFormatedOIB_1">
      <item>ŠLIPOGOR GRADNJA d. o. o., OIB 94929892997 zastupanog po punomoćniku Gordan Šlipogor</item>
    </derivirana_varijabla>
  </DomainObject.Predmet.ProtuStrankaListFormatedOIB>
  <DomainObject.Predmet.ProtuStrankaListFormatedWithAdress>
    <izvorni_sadrzaj>
      <item>ŠLIPOGOR GRADNJA d. o. o., Sv. Mateja 51, 10000 Zagreb zastupanog po punomoćniku Gordan Šlipogor</item>
    </izvorni_sadrzaj>
    <derivirana_varijabla naziv="DomainObject.Predmet.ProtuStrankaListFormatedWithAdress_1">
      <item>ŠLIPOGOR GRADNJA d. o. o., Sv. Mateja 51, 10000 Zagreb zastupanog po punomoćniku Gordan Šlipogor</item>
    </derivirana_varijabla>
  </DomainObject.Predmet.ProtuStrankaListFormatedWithAdress>
  <DomainObject.Predmet.ProtuStrankaListFormatedWithAdressOIB>
    <izvorni_sadrzaj>
      <item>ŠLIPOGOR GRADNJA d. o. o., OIB 94929892997, Sv. Mateja 51, 10000 Zagreb zastupanog po punomoćniku Gordan Šlipogor</item>
    </izvorni_sadrzaj>
    <derivirana_varijabla naziv="DomainObject.Predmet.ProtuStrankaListFormatedWithAdressOIB_1">
      <item>ŠLIPOGOR GRADNJA d. o. o., OIB 94929892997, Sv. Mateja 51, 10000 Zagreb zastupanog po punomoćniku Gordan Šlipogor</item>
    </derivirana_varijabla>
  </DomainObject.Predmet.ProtuStrankaListFormatedWithAdressOIB>
  <DomainObject.Predmet.ProtuStrankaListNazivFormated>
    <izvorni_sadrzaj>
      <item>ŠLIPOGOR GRADNJA d. o. o.</item>
    </izvorni_sadrzaj>
    <derivirana_varijabla naziv="DomainObject.Predmet.ProtuStrankaListNazivFormated_1">
      <item>ŠLIPOGOR GRADNJA d. o. o.</item>
    </derivirana_varijabla>
  </DomainObject.Predmet.ProtuStrankaListNazivFormated>
  <DomainObject.Predmet.ProtuStrankaListNazivFormatedOIB>
    <izvorni_sadrzaj>
      <item>ŠLIPOGOR GRADNJA d. o. o., OIB 94929892997</item>
    </izvorni_sadrzaj>
    <derivirana_varijabla naziv="DomainObject.Predmet.ProtuStrankaListNazivFormatedOIB_1">
      <item>ŠLIPOGOR GRADNJA d. o. o., OIB 94929892997</item>
    </derivirana_varijabla>
  </DomainObject.Predmet.ProtuStrankaListNazivFormatedOIB>
  <DomainObject.Predmet.OstaliListFormated>
    <izvorni_sadrzaj>
      <item>Gordan Šlipogor punomoćnik sudionika u postupku ŠLIPOGOR GRADNJA d. o. o.</item>
    </izvorni_sadrzaj>
    <derivirana_varijabla naziv="DomainObject.Predmet.OstaliListFormated_1">
      <item>Gordan Šlipogor punomoćnik sudionika u postupku ŠLIPOGOR GRADNJA d. o. o.</item>
    </derivirana_varijabla>
  </DomainObject.Predmet.OstaliListFormated>
  <DomainObject.Predmet.OstaliListFormatedOIB>
    <izvorni_sadrzaj>
      <item>Gordan Šlipogor, OIB 76564902548 punomoćnik sudionika u postupku ŠLIPOGOR GRADNJA d. o. o.</item>
    </izvorni_sadrzaj>
    <derivirana_varijabla naziv="DomainObject.Predmet.OstaliListFormatedOIB_1">
      <item>Gordan Šlipogor, OIB 76564902548 punomoćnik sudionika u postupku ŠLIPOGOR GRADNJA d. o. o.</item>
    </derivirana_varijabla>
  </DomainObject.Predmet.OstaliListFormatedOIB>
  <DomainObject.Predmet.OstaliListFormatedWithAdress>
    <izvorni_sadrzaj>
      <item>Gordan Šlipogor, Sv. Mateja 51, 10000 Zagreb punomoćnik sudionika u postupku ŠLIPOGOR GRADNJA d. o. o.</item>
    </izvorni_sadrzaj>
    <derivirana_varijabla naziv="DomainObject.Predmet.OstaliListFormatedWithAdress_1">
      <item>Gordan Šlipogor, Sv. Mateja 51, 10000 Zagreb punomoćnik sudionika u postupku ŠLIPOGOR GRADNJA d. o. o.</item>
    </derivirana_varijabla>
  </DomainObject.Predmet.OstaliListFormatedWithAdress>
  <DomainObject.Predmet.OstaliListFormatedWithAdressOIB>
    <izvorni_sadrzaj>
      <item>Gordan Šlipogor, OIB 76564902548, Sv. Mateja 51, 10000 Zagreb punomoćnik sudionika u postupku ŠLIPOGOR GRADNJA d. o. o.</item>
    </izvorni_sadrzaj>
    <derivirana_varijabla naziv="DomainObject.Predmet.OstaliListFormatedWithAdressOIB_1">
      <item>Gordan Šlipogor, OIB 76564902548, Sv. Mateja 51, 10000 Zagreb punomoćnik sudionika u postupku ŠLIPOGOR GRADNJA d. o. o.</item>
    </derivirana_varijabla>
  </DomainObject.Predmet.OstaliListFormatedWithAdressOIB>
  <DomainObject.Predmet.OstaliListNazivFormated>
    <izvorni_sadrzaj>
      <item>Gordan Šlipogor</item>
    </izvorni_sadrzaj>
    <derivirana_varijabla naziv="DomainObject.Predmet.OstaliListNazivFormated_1">
      <item>Gordan Šlipogor</item>
    </derivirana_varijabla>
  </DomainObject.Predmet.OstaliListNazivFormated>
  <DomainObject.Predmet.OstaliListNazivFormatedOIB>
    <izvorni_sadrzaj>
      <item>Gordan Šlipogor, OIB 76564902548</item>
    </izvorni_sadrzaj>
    <derivirana_varijabla naziv="DomainObject.Predmet.OstaliListNazivFormatedOIB_1">
      <item>Gordan Šlipogor, OIB 76564902548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St-607/2016-4</izvorni_sadrzaj>
    <derivirana_varijabla naziv="DomainObject.PoslovniBrojDokumenta_1">St-607/2016-4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ŠLIPOGOR GRADNJA d. o. o.</izvorni_sadrzaj>
    <derivirana_varijabla naziv="DomainObject.Predmet.ProtustrankaIDrugi_1">ŠLIPOGOR GRADNJA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ŠLIPOGOR GRADNJA d. o. o., OIB 94929892997, Sv. Mateja 51, 10000 Zagreb</izvorni_sadrzaj>
    <derivirana_varijabla naziv="DomainObject.Predmet.ProtustrankaIDrugiAdressOIB_1">ŠLIPOGOR GRADNJA d. o. o., OIB 94929892997, Sv. Mateja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ŠLIPOGOR GRADNJA d. o. o.</item>
      <item>FINA Regionalni centar Zagreb</item>
      <item>Gordan Šlipogor</item>
    </izvorni_sadrzaj>
    <derivirana_varijabla naziv="DomainObject.Predmet.SudioniciListNaziv_1">
      <item>ŠLIPOGOR GRADNJA d. o. o.</item>
      <item>FINA Regionalni centar Zagreb</item>
      <item>Gordan Šlipogor</item>
    </derivirana_varijabla>
  </DomainObject.Predmet.SudioniciListNaziv>
  <DomainObject.Predmet.SudioniciListAdressOIB>
    <izvorni_sadrzaj>
      <item>ŠLIPOGOR GRADNJA d. o. o., OIB 94929892997, Sv. Mateja 51,10000 Zagreb</item>
      <item>FINA Regionalni centar Zagreb, OIB 85821130368, Trg svibanjskih žrtava 1995. 1,10000 Zagreb</item>
      <item>Gordan Šlipogor, OIB 76564902548, Sv. Mateja 51,10000 Zagreb</item>
    </izvorni_sadrzaj>
    <derivirana_varijabla naziv="DomainObject.Predmet.SudioniciListAdressOIB_1">
      <item>ŠLIPOGOR GRADNJA d. o. o., OIB 94929892997, Sv. Mateja 51,10000 Zagreb</item>
      <item>FINA Regionalni centar Zagreb, OIB 85821130368, Trg svibanjskih žrtava 1995. 1,10000 Zagreb</item>
      <item>Gordan Šlipogor, OIB 76564902548, Sv. Mateja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C8F16-3C1A-4D1F-BBBB-43ABB649A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3862</properties:Characters>
  <properties:Lines>99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2016-09-07T09:25:00Z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