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fad6" w14:paraId="0e4fad6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B05095">
        <w:t>31</w:t>
      </w:r>
      <w:r w:rsidR="000C75D7">
        <w:t>/18</w:t>
      </w:r>
      <w:r w:rsidR="00E33418">
        <w:t>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>, L.Jagera 3</w:t>
      </w:r>
      <w:r>
        <w:t xml:space="preserve">, za pokretanje skraćenog stečajnog postupka  nad dužnikom </w:t>
      </w:r>
      <w:r w:rsidR="00B05095">
        <w:t>DECKING j.d.o.o. za građenje, trgovinu i usluge, Osijek, Reisnerova 179, MBS: 030134041, OIB: 34099901804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B05095">
        <w:t>8</w:t>
      </w:r>
      <w:r w:rsidR="007A751A">
        <w:t>. siječnja 2018</w:t>
      </w:r>
      <w:r>
        <w:t>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B05095">
        <w:t>DECKING j.d.o.o. za građenje, trgovinu i usluge, Osijek, Reisnerova 179, MBS: 030134041, OIB: 34099901804</w:t>
      </w:r>
      <w:r w:rsidR="00D43EFC">
        <w:t xml:space="preserve">, </w:t>
      </w:r>
      <w:r>
        <w:t xml:space="preserve">iznosi </w:t>
      </w:r>
      <w:r w:rsidR="00B05095">
        <w:t>14.909,31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B05095">
        <w:t>Andrej Ilišin, OIB: 79693035011, Osijek, Kolodvorska 24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B05095">
        <w:t>31</w:t>
      </w:r>
      <w:r w:rsidR="000C75D7">
        <w:t>-18</w:t>
      </w:r>
      <w:r>
        <w:t xml:space="preserve">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B05095">
        <w:t>8</w:t>
      </w:r>
      <w:r w:rsidR="007A751A">
        <w:t>. siječnja 2018</w:t>
      </w:r>
      <w:r>
        <w:t>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B05095">
        <w:t>26</w:t>
      </w:r>
      <w:r w:rsidR="000C75D7">
        <w:t>/2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C75D7"/>
    <w:rsid w:val="000C7ABA"/>
    <w:rsid w:val="000D038C"/>
    <w:rsid w:val="000D0569"/>
    <w:rsid w:val="000D1CD0"/>
    <w:rsid w:val="000D1F31"/>
    <w:rsid w:val="000E762A"/>
    <w:rsid w:val="000F240F"/>
    <w:rsid w:val="000F61EA"/>
    <w:rsid w:val="00102060"/>
    <w:rsid w:val="0010235A"/>
    <w:rsid w:val="00102D32"/>
    <w:rsid w:val="0010672D"/>
    <w:rsid w:val="001437B2"/>
    <w:rsid w:val="00173F18"/>
    <w:rsid w:val="00177EC7"/>
    <w:rsid w:val="0019292E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3BD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0AF6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019C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0001"/>
    <w:rsid w:val="00532E0A"/>
    <w:rsid w:val="00534964"/>
    <w:rsid w:val="0053545A"/>
    <w:rsid w:val="005419F2"/>
    <w:rsid w:val="0054259D"/>
    <w:rsid w:val="005437AE"/>
    <w:rsid w:val="00550133"/>
    <w:rsid w:val="00552DFE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E6C19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3F1E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0BE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40F0"/>
    <w:rsid w:val="007657AA"/>
    <w:rsid w:val="00765EBC"/>
    <w:rsid w:val="00766D29"/>
    <w:rsid w:val="0077329E"/>
    <w:rsid w:val="007766DE"/>
    <w:rsid w:val="0078009A"/>
    <w:rsid w:val="00796AED"/>
    <w:rsid w:val="007A09A6"/>
    <w:rsid w:val="007A425F"/>
    <w:rsid w:val="007A4540"/>
    <w:rsid w:val="007A5699"/>
    <w:rsid w:val="007A751A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3F77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3BEF"/>
    <w:rsid w:val="00987135"/>
    <w:rsid w:val="009A412B"/>
    <w:rsid w:val="009A675E"/>
    <w:rsid w:val="009B1BFD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0333F"/>
    <w:rsid w:val="00B05095"/>
    <w:rsid w:val="00B0758D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44CBD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15356"/>
    <w:rsid w:val="00E23AF8"/>
    <w:rsid w:val="00E25FA7"/>
    <w:rsid w:val="00E33418"/>
    <w:rsid w:val="00E571F6"/>
    <w:rsid w:val="00E60616"/>
    <w:rsid w:val="00E60C19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2B0C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E75EE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9B1B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B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B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B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B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9B1B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B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B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B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B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St-31/2018</izvorni_sadrzaj>
    <derivirana_varijabla naziv="DomainObject.Predmet.OznakaBroj_1">St-31/2018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DECKING jednostavno društvo s ograničenom odgovornošću za građenje, trgovinu i usluge</izvorni_sadrzaj>
    <derivirana_varijabla naziv="DomainObject.Predmet.ProtustrankaFormated_1">  DECKING jednostavno društvo s ograničenom odgovornošću za građenje, trgovinu i usluge</derivirana_varijabla>
  </DomainObject.Predmet.ProtustrankaFormated>
  <DomainObject.Predmet.ProtustrankaFormatedOIB>
    <izvorni_sadrzaj>  DECKING jednostavno društvo s ograničenom odgovornošću za građenje, trgovinu i usluge, OIB 34099901804</izvorni_sadrzaj>
    <derivirana_varijabla naziv="DomainObject.Predmet.ProtustrankaFormatedOIB_1">  DECKING jednostavno društvo s ograničenom odgovornošću za građenje, trgovinu i usluge, OIB 34099901804</derivirana_varijabla>
  </DomainObject.Predmet.ProtustrankaFormatedOIB>
  <DomainObject.Predmet.ProtustrankaFormatedWithAdress>
    <izvorni_sadrzaj> DECKING jednostavno društvo s ograničenom odgovornošću za građenje, trgovinu i usluge, Reisnerova 179, 31000 Osijek</izvorni_sadrzaj>
    <derivirana_varijabla naziv="DomainObject.Predmet.ProtustrankaFormatedWithAdress_1"> DECKING jednostavno društvo s ograničenom odgovornošću za građenje, trgovinu i usluge, Reisnerova 179, 31000 Osijek</derivirana_varijabla>
  </DomainObject.Predmet.ProtustrankaFormatedWithAdress>
  <DomainObject.Predmet.ProtustrankaFormatedWithAdressOIB>
    <izvorni_sadrzaj> DECKING jednostavno društvo s ograničenom odgovornošću za građenje, trgovinu i usluge, OIB 34099901804, Reisnerova 179, 31000 Osijek</izvorni_sadrzaj>
    <derivirana_varijabla naziv="DomainObject.Predmet.ProtustrankaFormatedWithAdressOIB_1"> DECKING jednostavno društvo s ograničenom odgovornošću za građenje, trgovinu i usluge, OIB 34099901804, Reisnerova 179, 31000 Osijek</derivirana_varijabla>
  </DomainObject.Predmet.ProtustrankaFormatedWithAdressOIB>
  <DomainObject.Predmet.ProtustrankaWithAdress>
    <izvorni_sadrzaj>DECKING jednostavno društvo s ograničenom odgovornošću za građenje, trgovinu i usluge Reisnerova 179, 31000 Osijek</izvorni_sadrzaj>
    <derivirana_varijabla naziv="DomainObject.Predmet.ProtustrankaWithAdress_1">DECKING jednostavno društvo s ograničenom odgovornošću za građenje, trgovinu i usluge Reisnerova 179, 31000 Osijek</derivirana_varijabla>
  </DomainObject.Predmet.ProtustrankaWithAdress>
  <DomainObject.Predmet.ProtustrankaWithAdressOIB>
    <izvorni_sadrzaj>DECKING jednostavno društvo s ograničenom odgovornošću za građenje, trgovinu i usluge, OIB 34099901804, Reisnerova 179, 31000 Osijek</izvorni_sadrzaj>
    <derivirana_varijabla naziv="DomainObject.Predmet.ProtustrankaWithAdressOIB_1">DECKING jednostavno društvo s ograničenom odgovornošću za građenje, trgovinu i usluge, OIB 34099901804, Reisnerova 179, 31000 Osijek</derivirana_varijabla>
  </DomainObject.Predmet.ProtustrankaWithAdressOIB>
  <DomainObject.Predmet.ProtustrankaNazivFormated>
    <izvorni_sadrzaj>DECKING jednostavno društvo s ograničenom odgovornošću za građenje, trgovinu i usluge</izvorni_sadrzaj>
    <derivirana_varijabla naziv="DomainObject.Predmet.ProtustrankaNazivFormated_1">DECKING jednostavno društvo s ograničenom odgovornošću za građenje, trgovinu i usluge</derivirana_varijabla>
  </DomainObject.Predmet.ProtustrankaNazivFormated>
  <DomainObject.Predmet.ProtustrankaNazivFormatedOIB>
    <izvorni_sadrzaj>DECKING jednostavno društvo s ograničenom odgovornošću za građenje, trgovinu i usluge, OIB 34099901804</izvorni_sadrzaj>
    <derivirana_varijabla naziv="DomainObject.Predmet.ProtustrankaNazivFormatedOIB_1">DECKING jednostavno društvo s ograničenom odgovornošću za građenje, trgovinu i usluge, OIB 34099901804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DECKING jednostavno društvo s ograničenom odgovornošću za građenje, trgovinu i usluge</item>
    </izvorni_sadrzaj>
    <derivirana_varijabla naziv="DomainObject.Predmet.ProtuStrankaListFormated_1">
      <item>DECKING jednostavno društvo s ograničenom odgovornošću za građenje, trgovinu i usluge</item>
    </derivirana_varijabla>
  </DomainObject.Predmet.ProtuStrankaListFormated>
  <DomainObject.Predmet.ProtuStrankaListFormatedOIB>
    <izvorni_sadrzaj>
      <item>DECKING jednostavno društvo s ograničenom odgovornošću za građenje, trgovinu i usluge, OIB 34099901804</item>
    </izvorni_sadrzaj>
    <derivirana_varijabla naziv="DomainObject.Predmet.ProtuStrankaListFormatedOIB_1">
      <item>DECKING jednostavno društvo s ograničenom odgovornošću za građenje, trgovinu i usluge, OIB 34099901804</item>
    </derivirana_varijabla>
  </DomainObject.Predmet.ProtuStrankaListFormatedOIB>
  <DomainObject.Predmet.ProtuStrankaListFormatedWithAdress>
    <izvorni_sadrzaj>
      <item>DECKING jednostavno društvo s ograničenom odgovornošću za građenje, trgovinu i usluge, Reisnerova 179, 31000 Osijek</item>
    </izvorni_sadrzaj>
    <derivirana_varijabla naziv="DomainObject.Predmet.ProtuStrankaListFormatedWithAdress_1">
      <item>DECKING jednostavno društvo s ograničenom odgovornošću za građenje, trgovinu i usluge, Reisnerova 179, 31000 Osijek</item>
    </derivirana_varijabla>
  </DomainObject.Predmet.ProtuStrankaListFormatedWithAdress>
  <DomainObject.Predmet.ProtuStrankaListFormatedWithAdressOIB>
    <izvorni_sadrzaj>
      <item>DECKING jednostavno društvo s ograničenom odgovornošću za građenje, trgovinu i usluge, OIB 34099901804, Reisnerova 179, 31000 Osijek</item>
    </izvorni_sadrzaj>
    <derivirana_varijabla naziv="DomainObject.Predmet.ProtuStrankaListFormatedWithAdressOIB_1">
      <item>DECKING jednostavno društvo s ograničenom odgovornošću za građenje, trgovinu i usluge, OIB 34099901804, Reisnerova 179, 31000 Osijek</item>
    </derivirana_varijabla>
  </DomainObject.Predmet.ProtuStrankaListFormatedWithAdressOIB>
  <DomainObject.Predmet.ProtuStrankaListNazivFormated>
    <izvorni_sadrzaj>
      <item>DECKING jednostavno društvo s ograničenom odgovornošću za građenje, trgovinu i usluge</item>
    </izvorni_sadrzaj>
    <derivirana_varijabla naziv="DomainObject.Predmet.ProtuStrankaListNazivFormated_1">
      <item>DECKING jednostavno društvo s ograničenom odgovornošću za građenje, trgovinu i usluge</item>
    </derivirana_varijabla>
  </DomainObject.Predmet.ProtuStrankaListNazivFormated>
  <DomainObject.Predmet.ProtuStrankaListNazivFormatedOIB>
    <izvorni_sadrzaj>
      <item>DECKING jednostavno društvo s ograničenom odgovornošću za građenje, trgovinu i usluge, OIB 34099901804</item>
    </izvorni_sadrzaj>
    <derivirana_varijabla naziv="DomainObject.Predmet.ProtuStrankaListNazivFormatedOIB_1">
      <item>DECKING jednostavno društvo s ograničenom odgovornošću za građenje, trgovinu i usluge, OIB 34099901804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DECKING jednostavno društvo s ograničenom odgovornošću za građenje, trgovinu i usluge</izvorni_sadrzaj>
    <derivirana_varijabla naziv="DomainObject.Predmet.ProtustrankaIDrugi_1">DECKING jednostavno društvo s ograničenom odgovornošću za građenje,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DECKING jednostavno društvo s ograničenom odgovornošću za građenje, trgovinu i usluge, OIB 34099901804, Reisnerova 179, 31000 Osijek</izvorni_sadrzaj>
    <derivirana_varijabla naziv="DomainObject.Predmet.ProtustrankaIDrugiAdressOIB_1">DECKING jednostavno društvo s ograničenom odgovornošću za građenje, trgovinu i usluge, OIB 34099901804, Reisnerova 179,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DECKING jednostavno društvo s ograničenom odgovornošću za građenje, trgovinu i usluge</item>
    </izvorni_sadrzaj>
    <derivirana_varijabla naziv="DomainObject.Predmet.SudioniciListNaziv_1">
      <item>FINA RC OSIJEK</item>
      <item>DECKING jednostavno društvo s ograničenom odgovornošću za građenje, trgovinu i usluge</item>
    </derivirana_varijabla>
  </DomainObject.Predmet.SudioniciListNaziv>
  <DomainObject.Predmet.SudioniciListAdressOIB>
    <izvorni_sadrzaj>
      <item>FINA RC OSIJEK, OIB 85821130368</item>
      <item>DECKING jednostavno društvo s ograničenom odgovornošću za građenje, trgovinu i usluge, OIB 34099901804, Reisnerova 179,31000 Osijek</item>
    </izvorni_sadrzaj>
    <derivirana_varijabla naziv="DomainObject.Predmet.SudioniciListAdressOIB_1">
      <item>FINA RC OSIJEK, OIB 85821130368</item>
      <item>DECKING jednostavno društvo s ograničenom odgovornošću za građenje, trgovinu i usluge, OIB 34099901804, Reisnerova 179,31000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34099901804</item>
    </izvorni_sadrzaj>
    <derivirana_varijabla naziv="DomainObject.Predmet.SudioniciListNazivOIB_1">
      <item>, OIB 85821130368</item>
      <item>, OIB 34099901804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1970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2018-01-08T07:03:00Z</dcterms:created>
  <dc:creator>Korisnik</dc:creator>
  <cp:lastModifiedBy>Žana Bem</cp:lastModifiedBy>
  <cp:lastPrinted>2018-01-08T07:03:00Z</cp:lastPrinted>
  <dcterms:modified xmlns:xsi="http://www.w3.org/2001/XMLSchema-instance" xsi:type="dcterms:W3CDTF">2018-01-08T07:04:00Z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