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6b24" w14:paraId="1f06b24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676507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676507">
              <w:rPr>
                <w:lang w:eastAsia="hr-HR" w:val="hr-HR"/>
              </w:rPr>
              <w:t>557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676507">
        <w:rPr>
          <w:lang w:val="hr-HR"/>
        </w:rPr>
        <w:t>STUDIO L</w:t>
      </w:r>
      <w:r w:rsidR="00166D7D">
        <w:rPr>
          <w:lang w:val="hr-HR"/>
        </w:rPr>
        <w:t xml:space="preserve"> </w:t>
      </w:r>
      <w:r w:rsidR="00E640D8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676507">
        <w:rPr>
          <w:lang w:val="hr-HR"/>
        </w:rPr>
        <w:t>Čakovec</w:t>
      </w:r>
      <w:r w:rsidR="005A6949">
        <w:rPr>
          <w:lang w:val="hr-HR"/>
        </w:rPr>
        <w:t xml:space="preserve">, </w:t>
      </w:r>
      <w:r w:rsidR="00676507">
        <w:rPr>
          <w:lang w:val="hr-HR"/>
        </w:rPr>
        <w:t>Augusta Cesarca 10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676507" w:rsidRPr="00676507">
        <w:rPr>
          <w:lang w:val="hr-HR"/>
        </w:rPr>
        <w:t>80403013641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676507">
        <w:rPr>
          <w:lang w:val="hr-HR"/>
        </w:rPr>
        <w:t>13</w:t>
      </w:r>
      <w:r w:rsidRPr="00071235">
        <w:rPr>
          <w:lang w:val="hr-HR"/>
        </w:rPr>
        <w:t xml:space="preserve">. </w:t>
      </w:r>
      <w:r w:rsidR="005A6949">
        <w:rPr>
          <w:lang w:val="hr-HR"/>
        </w:rPr>
        <w:t>studenog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("Narodne novine"</w:t>
      </w:r>
      <w:r w:rsidR="00024B62">
        <w:rPr>
          <w:lang w:val="hr-HR"/>
        </w:rPr>
        <w:t xml:space="preserve"> broj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676507">
        <w:rPr>
          <w:lang w:val="hr-HR"/>
        </w:rPr>
        <w:t>STUDIO L j.d.o.o.</w:t>
      </w:r>
      <w:r w:rsidR="00676507" w:rsidRPr="00071235">
        <w:rPr>
          <w:lang w:val="hr-HR"/>
        </w:rPr>
        <w:t xml:space="preserve">, </w:t>
      </w:r>
      <w:r w:rsidR="00676507">
        <w:rPr>
          <w:lang w:val="hr-HR"/>
        </w:rPr>
        <w:t xml:space="preserve">Čakovec, Augusta Cesarca 10, </w:t>
      </w:r>
      <w:r w:rsidR="00676507" w:rsidRPr="00071235">
        <w:rPr>
          <w:lang w:val="hr-HR"/>
        </w:rPr>
        <w:t xml:space="preserve">OIB: </w:t>
      </w:r>
      <w:r w:rsidR="00676507" w:rsidRPr="00676507">
        <w:rPr>
          <w:lang w:val="hr-HR"/>
        </w:rPr>
        <w:t>80403013641</w:t>
      </w:r>
      <w:r w:rsidRPr="00071235">
        <w:rPr>
          <w:lang w:val="hr-HR"/>
        </w:rPr>
        <w:t xml:space="preserve">, iznosi </w:t>
      </w:r>
      <w:r w:rsidR="00676507">
        <w:rPr>
          <w:lang w:val="hr-HR"/>
        </w:rPr>
        <w:t>11.361,00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676507">
        <w:rPr>
          <w:lang w:val="hr-HR"/>
        </w:rPr>
        <w:t>Tajana Mihalic-Kurti</w:t>
      </w:r>
      <w:r w:rsidR="00267AE2">
        <w:rPr>
          <w:lang w:val="hr-HR"/>
        </w:rPr>
        <w:t xml:space="preserve">, </w:t>
      </w:r>
      <w:r w:rsidR="00676507">
        <w:rPr>
          <w:lang w:val="hr-HR"/>
        </w:rPr>
        <w:t>Čakovec</w:t>
      </w:r>
      <w:r w:rsidR="005A6949">
        <w:rPr>
          <w:lang w:val="hr-HR"/>
        </w:rPr>
        <w:t xml:space="preserve">, </w:t>
      </w:r>
      <w:r w:rsidR="00676507">
        <w:rPr>
          <w:lang w:val="hr-HR"/>
        </w:rPr>
        <w:t>Augusta Cesarca 10</w:t>
      </w:r>
      <w:r w:rsidR="00267AE2">
        <w:rPr>
          <w:lang w:val="hr-HR"/>
        </w:rPr>
        <w:t xml:space="preserve">, </w:t>
      </w:r>
      <w:r w:rsidR="00267AE2" w:rsidRPr="00071235">
        <w:rPr>
          <w:lang w:val="hr-HR"/>
        </w:rPr>
        <w:t xml:space="preserve">OIB: </w:t>
      </w:r>
      <w:r w:rsidR="00676507">
        <w:rPr>
          <w:lang w:val="hr-HR"/>
        </w:rPr>
        <w:t>48095902442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676507">
        <w:rPr>
          <w:lang w:val="hr-HR"/>
        </w:rPr>
        <w:t>557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676507">
        <w:rPr>
          <w:lang w:val="hr-HR"/>
        </w:rPr>
        <w:t>10</w:t>
      </w:r>
      <w:r w:rsidR="005C4196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676507">
        <w:rPr>
          <w:lang w:val="hr-HR"/>
        </w:rPr>
        <w:t>STUDIO L j.d.o.o.</w:t>
      </w:r>
      <w:r w:rsidR="00676507" w:rsidRPr="00071235">
        <w:rPr>
          <w:lang w:val="hr-HR"/>
        </w:rPr>
        <w:t xml:space="preserve">, </w:t>
      </w:r>
      <w:r w:rsidR="00676507">
        <w:rPr>
          <w:lang w:val="hr-HR"/>
        </w:rPr>
        <w:t xml:space="preserve">Čakovec, Augusta Cesarca 10, </w:t>
      </w:r>
      <w:r w:rsidR="00676507" w:rsidRPr="00071235">
        <w:rPr>
          <w:lang w:val="hr-HR"/>
        </w:rPr>
        <w:t xml:space="preserve">OIB: </w:t>
      </w:r>
      <w:r w:rsidR="00676507" w:rsidRPr="00676507">
        <w:rPr>
          <w:lang w:val="hr-HR"/>
        </w:rPr>
        <w:t>80403013641</w:t>
      </w:r>
      <w:r w:rsidR="005C4196" w:rsidRPr="00071235">
        <w:rPr>
          <w:lang w:val="hr-HR"/>
        </w:rPr>
        <w:t xml:space="preserve">, navodeći da dužnik na dan </w:t>
      </w:r>
      <w:r w:rsidR="00676507">
        <w:rPr>
          <w:lang w:val="hr-HR"/>
        </w:rPr>
        <w:t>8</w:t>
      </w:r>
      <w:r w:rsidR="009D534A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676507">
        <w:rPr>
          <w:lang w:val="hr-HR"/>
        </w:rPr>
        <w:t>11.361,00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676507">
        <w:rPr>
          <w:lang w:val="hr-HR"/>
        </w:rPr>
        <w:t>13</w:t>
      </w:r>
      <w:r w:rsidR="005C4196" w:rsidRPr="00071235">
        <w:rPr>
          <w:lang w:val="hr-HR"/>
        </w:rPr>
        <w:t xml:space="preserve">. </w:t>
      </w:r>
      <w:r w:rsidR="005A6949">
        <w:rPr>
          <w:lang w:val="hr-HR"/>
        </w:rPr>
        <w:t>studenog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314" w:rsidRPr="0081131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676507">
      <w:rPr>
        <w:lang w:val="hr-HR"/>
      </w:rPr>
      <w:t>557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24B62"/>
    <w:rsid w:val="00042DBB"/>
    <w:rsid w:val="00071235"/>
    <w:rsid w:val="000A333D"/>
    <w:rsid w:val="001163CC"/>
    <w:rsid w:val="00124D53"/>
    <w:rsid w:val="00133BA2"/>
    <w:rsid w:val="0015045D"/>
    <w:rsid w:val="00166D7D"/>
    <w:rsid w:val="001A6BE3"/>
    <w:rsid w:val="001C2403"/>
    <w:rsid w:val="00230866"/>
    <w:rsid w:val="00267AE2"/>
    <w:rsid w:val="00340840"/>
    <w:rsid w:val="003E1673"/>
    <w:rsid w:val="00413610"/>
    <w:rsid w:val="00415671"/>
    <w:rsid w:val="004341B3"/>
    <w:rsid w:val="00494C94"/>
    <w:rsid w:val="004C4C64"/>
    <w:rsid w:val="00500673"/>
    <w:rsid w:val="005011BC"/>
    <w:rsid w:val="0055347A"/>
    <w:rsid w:val="00563DE4"/>
    <w:rsid w:val="005A6949"/>
    <w:rsid w:val="005C4196"/>
    <w:rsid w:val="00653BB3"/>
    <w:rsid w:val="0066129A"/>
    <w:rsid w:val="00666674"/>
    <w:rsid w:val="00676507"/>
    <w:rsid w:val="00690096"/>
    <w:rsid w:val="007B76BA"/>
    <w:rsid w:val="00811314"/>
    <w:rsid w:val="008229E5"/>
    <w:rsid w:val="00863DAB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E640D8"/>
    <w:rsid w:val="00E74195"/>
    <w:rsid w:val="00ED489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1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3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3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3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1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3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3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3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L jednostavno društvo s ograničenom odgovornošću za proizvodnju, trgovinu i usluge zastupanog po punomoćniku Tajana Mihalic-Kurti</izvorni_sadrzaj>
    <derivirana_varijabla naziv="DomainObject.Predmet.ProtustrankaFormated_1">  STUDIO L jednostavno društvo s ograničenom odgovornošću za proizvodnju, trgovinu i usluge zastupanog po punomoćniku Tajana Mihalic-Kurti</derivirana_varijabla>
  </DomainObject.Predmet.ProtustrankaFormated>
  <DomainObject.Predmet.ProtustrankaFormatedOIB>
    <izvorni_sadrzaj>  STUDIO L jednostavno društvo s ograničenom odgovornošću za proizvodnju, trgovinu i usluge, OIB 80403013641 zastupanog po punomoćniku Tajana Mihalic-Kurti</izvorni_sadrzaj>
    <derivirana_varijabla naziv="DomainObject.Predmet.ProtustrankaFormatedOIB_1">  STUDIO L jednostavno društvo s ograničenom odgovornošću za proizvodnju, trgovinu i usluge, OIB 80403013641 zastupanog po punomoćniku Tajana Mihalic-Kurti</derivirana_varijabla>
  </DomainObject.Predmet.ProtustrankaFormatedOIB>
  <DomainObject.Predmet.ProtustrankaFormatedWithAdress>
    <izvorni_sadrzaj> STUDIO L jednostavno društvo s ograničenom odgovornošću za proizvodnju, trgovinu i usluge, Augusta Cesarca 10, 40000 Čakovec zastupanog po punomoćniku Tajana Mihalic-Kurti</izvorni_sadrzaj>
    <derivirana_varijabla naziv="DomainObject.Predmet.ProtustrankaFormatedWithAdress_1"> STUDIO L jednostavno društvo s ograničenom odgovornošću za proizvodnju, trgovinu i usluge, Augusta Cesarca 10, 40000 Čakovec zastupanog po punomoćniku Tajana Mihalic-Kurti</derivirana_varijabla>
  </DomainObject.Predmet.ProtustrankaFormatedWithAdress>
  <DomainObject.Predmet.ProtustrankaFormatedWithAdressOIB>
    <izvorni_sadrzaj> STUDIO L jednostavno društvo s ograničenom odgovornošću za proizvodnju, trgovinu i usluge, OIB 80403013641, Augusta Cesarca 10, 40000 Čakovec zastupanog po punomoćniku Tajana Mihalic-Kurti</izvorni_sadrzaj>
    <derivirana_varijabla naziv="DomainObject.Predmet.ProtustrankaFormatedWithAdressOIB_1"> STUDIO L jednostavno društvo s ograničenom odgovornošću za proizvodnju, trgovinu i usluge, OIB 80403013641, Augusta Cesarca 10, 40000 Čakovec zastupanog po punomoćniku Tajana Mihalic-Kurti</derivirana_varijabla>
  </DomainObject.Predmet.ProtustrankaFormatedWithAdressOIB>
  <DomainObject.Predmet.ProtustrankaWithAdress>
    <izvorni_sadrzaj>STUDIO L jednostavno društvo s ograničenom odgovornošću za proizvodnju, trgovinu i usluge Augusta Cesarca 10, 40000 Čakovec</izvorni_sadrzaj>
    <derivirana_varijabla naziv="DomainObject.Predmet.ProtustrankaWithAdress_1">STUDIO L jednostavno društvo s ograničenom odgovornošću za proizvodnju, trgovinu i usluge Augusta Cesarca 10, 40000 Čakovec</derivirana_varijabla>
  </DomainObject.Predmet.ProtustrankaWithAdress>
  <DomainObject.Predmet.ProtustrankaWithAdressOIB>
    <izvorni_sadrzaj>STUDIO L jednostavno društvo s ograničenom odgovornošću za proizvodnju, trgovinu i usluge, OIB 80403013641, Augusta Cesarca 10, 40000 Čakovec</izvorni_sadrzaj>
    <derivirana_varijabla naziv="DomainObject.Predmet.ProtustrankaWithAdressOIB_1">STUDIO L jednostavno društvo s ograničenom odgovornošću za proizvodnju, trgovinu i usluge, OIB 80403013641, Augusta Cesarca 10, 40000 Čakovec</derivirana_varijabla>
  </DomainObject.Predmet.ProtustrankaWithAdressOIB>
  <DomainObject.Predmet.ProtustrankaNazivFormated>
    <izvorni_sadrzaj>STUDIO L jednostavno društvo s ograničenom odgovornošću za proizvodnju, trgovinu i usluge</izvorni_sadrzaj>
    <derivirana_varijabla naziv="DomainObject.Predmet.ProtustrankaNazivFormated_1">STUDIO L jednostavno društvo s ograničenom odgovornošću za proizvodnju, trgovinu i usluge</derivirana_varijabla>
  </DomainObject.Predmet.ProtustrankaNazivFormated>
  <DomainObject.Predmet.ProtustrankaNazivFormatedOIB>
    <izvorni_sadrzaj>STUDIO L jednostavno društvo s ograničenom odgovornošću za proizvodnju, trgovinu i usluge, OIB 80403013641</izvorni_sadrzaj>
    <derivirana_varijabla naziv="DomainObject.Predmet.ProtustrankaNazivFormatedOIB_1">STUDIO L jednostavno društvo s ograničenom odgovornošću za proizvodnju, trgovinu i usluge, OIB 80403013641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11361.00</izvorni_sadrzaj>
    <derivirana_varijabla naziv="DomainObject.Predmet.TrenutnaVrijednost_1">11361.00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L jednostavno društvo s ograničenom odgovornošću za proizvodnju, trgovinu i usluge zastupanog po punomoćniku Tajana Mihalic-Kurti</item>
    </izvorni_sadrzaj>
    <derivirana_varijabla naziv="DomainObject.Predmet.ProtuStrankaListFormated_1">
      <item>STUDIO L jednostavno društvo s ograničenom odgovornošću za proizvodnju, trgovinu i usluge zastupanog po punomoćniku Tajana Mihalic-Kurti</item>
    </derivirana_varijabla>
  </DomainObject.Predmet.ProtuStrankaListFormated>
  <DomainObject.Predmet.ProtuStrankaListFormatedOIB>
    <izvorni_sadrzaj>
      <item>STUDIO L jednostavno društvo s ograničenom odgovornošću za proizvodnju, trgovinu i usluge, OIB 80403013641 zastupanog po punomoćniku Tajana Mihalic-Kurti</item>
    </izvorni_sadrzaj>
    <derivirana_varijabla naziv="DomainObject.Predmet.ProtuStrankaListFormatedOIB_1">
      <item>STUDIO L jednostavno društvo s ograničenom odgovornošću za proizvodnju, trgovinu i usluge, OIB 80403013641 zastupanog po punomoćniku Tajana Mihalic-Kurti</item>
    </derivirana_varijabla>
  </DomainObject.Predmet.ProtuStrankaListFormatedOIB>
  <DomainObject.Predmet.ProtuStrankaListFormatedWithAdress>
    <izvorni_sadrzaj>
      <item>STUDIO L jednostavno društvo s ograničenom odgovornošću za proizvodnju, trgovinu i usluge, Augusta Cesarca 10, 40000 Čakovec zastupanog po punomoćniku Tajana Mihalic-Kurti</item>
    </izvorni_sadrzaj>
    <derivirana_varijabla naziv="DomainObject.Predmet.ProtuStrankaListFormatedWithAdress_1">
      <item>STUDIO L jednostavno društvo s ograničenom odgovornošću za proizvodnju, trgovinu i usluge, Augusta Cesarca 10, 40000 Čakovec zastupanog po punomoćniku Tajana Mihalic-Kurti</item>
    </derivirana_varijabla>
  </DomainObject.Predmet.ProtuStrankaListFormatedWithAdress>
  <DomainObject.Predmet.ProtuStrankaListFormatedWithAdressOIB>
    <izvorni_sadrzaj>
      <item>STUDIO L jednostavno društvo s ograničenom odgovornošću za proizvodnju, trgovinu i usluge, OIB 80403013641, Augusta Cesarca 10, 40000 Čakovec zastupanog po punomoćniku Tajana Mihalic-Kurti</item>
    </izvorni_sadrzaj>
    <derivirana_varijabla naziv="DomainObject.Predmet.ProtuStrankaListFormatedWithAdressOIB_1">
      <item>STUDIO L jednostavno društvo s ograničenom odgovornošću za proizvodnju, trgovinu i usluge, OIB 80403013641, Augusta Cesarca 10, 40000 Čakovec zastupanog po punomoćniku Tajana Mihalic-Kurti</item>
    </derivirana_varijabla>
  </DomainObject.Predmet.ProtuStrankaListFormatedWithAdressOIB>
  <DomainObject.Predmet.ProtuStrankaListNazivFormated>
    <izvorni_sadrzaj>
      <item>STUDIO L jednostavno društvo s ograničenom odgovornošću za proizvodnju, trgovinu i usluge</item>
    </izvorni_sadrzaj>
    <derivirana_varijabla naziv="DomainObject.Predmet.ProtuStrankaListNazivFormated_1">
      <item>STUDIO L jednostavno društvo s ograničenom odgovornošću za proizvodnju, trgovinu i usluge</item>
    </derivirana_varijabla>
  </DomainObject.Predmet.ProtuStrankaListNazivFormated>
  <DomainObject.Predmet.ProtuStrankaListNazivFormatedOIB>
    <izvorni_sadrzaj>
      <item>STUDIO L jednostavno društvo s ograničenom odgovornošću za proizvodnju, trgovinu i usluge, OIB 80403013641</item>
    </izvorni_sadrzaj>
    <derivirana_varijabla naziv="DomainObject.Predmet.ProtuStrankaListNazivFormatedOIB_1">
      <item>STUDIO L jednostavno društvo s ograničenom odgovornošću za proizvodnju, trgovinu i usluge, OIB 80403013641</item>
    </derivirana_varijabla>
  </DomainObject.Predmet.ProtuStrankaListNazivFormatedOIB>
  <DomainObject.Predmet.OstaliListFormated>
    <izvorni_sadrzaj>
      <item>Sudski registar</item>
      <item>Tajana Mihalic-Kurti punomoćnik sudionika u postupku STUDIO L jednostavno društvo s ograničenom odgovornošću za proizvodnju, trgovinu i usluge</item>
    </izvorni_sadrzaj>
    <derivirana_varijabla naziv="DomainObject.Predmet.OstaliListFormated_1">
      <item>Sudski registar</item>
      <item>Tajana Mihalic-Kurti punomoćnik sudionika u postupku STUDIO L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Tajana Mihalic-Kurti, OIB 48095902442 punomoćnik sudionika u postupku STUDIO L jednostavno društvo s ograničenom odgovornošću za proizvodnju, trgovinu i usluge</item>
    </izvorni_sadrzaj>
    <derivirana_varijabla naziv="DomainObject.Predmet.OstaliListFormatedOIB_1">
      <item>Sudski registar</item>
      <item>Tajana Mihalic-Kurti, OIB 48095902442 punomoćnik sudionika u postupku STUDIO L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Tajana Mihalic-Kurti, Augusta Cesarca 10, 40000 Čakovec punomoćnik sudionika u postupku STUDIO L jednostavno društvo s ograničenom odgovornošću za proizvodnju, trgovinu i usluge</item>
    </izvorni_sadrzaj>
    <derivirana_varijabla naziv="DomainObject.Predmet.OstaliListFormatedWithAdress_1">
      <item>Sudski registar</item>
      <item>Tajana Mihalic-Kurti, Augusta Cesarca 10, 40000 Čakovec punomoćnik sudionika u postupku STUDIO L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Tajana Mihalic-Kurti, OIB 48095902442, Augusta Cesarca 10, 40000 Čakovec punomoćnik sudionika u postupku STUDIO L jednostavno društvo s ograničenom odgovornošću za proizvodnju, trgovinu i usluge</item>
    </izvorni_sadrzaj>
    <derivirana_varijabla naziv="DomainObject.Predmet.OstaliListFormatedWithAdressOIB_1">
      <item>Sudski registar</item>
      <item>Tajana Mihalic-Kurti, OIB 48095902442, Augusta Cesarca 10, 40000 Čakovec punomoćnik sudionika u postupku STUDIO L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Tajana Mihalic-Kurti</item>
    </izvorni_sadrzaj>
    <derivirana_varijabla naziv="DomainObject.Predmet.OstaliListNazivFormated_1">
      <item>Sudski registar</item>
      <item>Tajana Mihalic-Kurti</item>
    </derivirana_varijabla>
  </DomainObject.Predmet.OstaliListNazivFormated>
  <DomainObject.Predmet.OstaliListNazivFormatedOIB>
    <izvorni_sadrzaj>
      <item>Sudski registar</item>
      <item>Tajana Mihalic-Kurti, OIB 48095902442</item>
    </izvorni_sadrzaj>
    <derivirana_varijabla naziv="DomainObject.Predmet.OstaliListNazivFormatedOIB_1">
      <item>Sudski registar</item>
      <item>Tajana Mihalic-Kurti, OIB 48095902442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L jednostavno društvo s ograničenom odgovornošću za proizvodnju, trgovinu i usluge</izvorni_sadrzaj>
    <derivirana_varijabla naziv="DomainObject.Predmet.ProtustrankaIDrugi_1">STUDIO L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STUDIO L jednostavno društvo s ograničenom odgovornošću za proizvodnju, trgovinu i usluge, OIB 80403013641, Augusta Cesarca 10, 40000 Čakovec</izvorni_sadrzaj>
    <derivirana_varijabla naziv="DomainObject.Predmet.ProtustrankaIDrugiAdressOIB_1">STUDIO L jednostavno društvo s ograničenom odgovornošću za proizvodnju, trgovinu i usluge, OIB 80403013641, Augusta Cesarca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L jednostavno društvo s ograničenom odgovornošću za proizvodnju, trgovinu i usluge</item>
      <item>Sudski registar</item>
      <item>Tajana Mihalic-Kurti</item>
    </izvorni_sadrzaj>
    <derivirana_varijabla naziv="DomainObject.Predmet.SudioniciListNaziv_1">
      <item>Financijska agencija</item>
      <item>STUDIO L jednostavno društvo s ograničenom odgovornošću za proizvodnju, trgovinu i usluge</item>
      <item>Sudski registar</item>
      <item>Tajana Mihalic-Kurti</item>
    </derivirana_varijabla>
  </DomainObject.Predmet.SudioniciListNaziv>
  <DomainObject.Predmet.SudioniciListAdressOIB>
    <izvorni_sadrzaj>
      <item>Financijska agencija, OIB 85821130368, Ulica grada Vukovara 70,10000 Zagreb</item>
      <item>STUDIO L jednostavno društvo s ograničenom odgovornošću za proizvodnju, trgovinu i usluge, OIB 80403013641, Augusta Cesarca 10,40000 Čakovec</item>
      <item>Sudski registar</item>
      <item>Tajana Mihalic-Kurti, OIB 48095902442, Augusta Cesarca 10,40000 Čakovec</item>
    </izvorni_sadrzaj>
    <derivirana_varijabla naziv="DomainObject.Predmet.SudioniciListAdressOIB_1">
      <item>Financijska agencija, OIB 85821130368, Ulica grada Vukovara 70,10000 Zagreb</item>
      <item>STUDIO L jednostavno društvo s ograničenom odgovornošću za proizvodnju, trgovinu i usluge, OIB 80403013641, Augusta Cesarca 10,40000 Čakovec</item>
      <item>Sudski registar</item>
      <item>Tajana Mihalic-Kurti, OIB 48095902442, Augusta Cesarca 10,40000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80403013641</item>
      <item>, OIB null</item>
      <item>, OIB 48095902442</item>
    </izvorni_sadrzaj>
    <derivirana_varijabla naziv="DomainObject.Predmet.SudioniciListNazivOIB_1">
      <item>, OIB 85821130368</item>
      <item>, OIB 80403013641</item>
      <item>, OIB null</item>
      <item>, OIB 48095902442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E8192-7092-436E-87BC-B990B7774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2570</properties:Characters>
  <properties:Lines>78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2017-11-13T12:11:00Z</dcterms:created>
  <dc:creator>Katarina Breški</dc:creator>
  <cp:lastModifiedBy>Nevenka Vuković</cp:lastModifiedBy>
  <cp:lastPrinted>2017-11-13T12:22:00Z</cp:lastPrinted>
  <dcterms:modified xmlns:xsi="http://www.w3.org/2001/XMLSchema-instance" xsi:type="dcterms:W3CDTF">2017-11-13T12:23:00Z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