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970c" w14:paraId="2f8970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584032" w:rsidP="00044505" w:rsidR="002C2115">
      <w:pPr>
        <w:ind w:left="5040"/>
        <w:jc w:val="right"/>
      </w:pPr>
      <w:r>
        <w:t>MARIJAN ZDRILIĆ</w:t>
      </w:r>
    </w:p>
    <w:p w:rsidRDefault="00584032" w:rsidP="00044505" w:rsidR="00584032">
      <w:pPr>
        <w:ind w:left="5040"/>
        <w:jc w:val="right"/>
      </w:pPr>
      <w:r>
        <w:t>Ulica generala Janka Bobetka 22</w:t>
      </w:r>
    </w:p>
    <w:p w:rsidRDefault="00584032" w:rsidP="00044505" w:rsidR="00584032">
      <w:pPr>
        <w:ind w:left="5040"/>
        <w:jc w:val="right"/>
      </w:pPr>
      <w:r>
        <w:t>23241 POLIČNIK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584032">
        <w:t>741</w:t>
      </w:r>
      <w:r>
        <w:t>/16-</w:t>
      </w:r>
      <w:r w:rsidR="00584032">
        <w:t>9</w:t>
      </w:r>
      <w:r>
        <w:t xml:space="preserve"> od </w:t>
      </w:r>
      <w:r w:rsidR="00584032">
        <w:t>18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2D5B1B">
        <w:t xml:space="preserve"> </w:t>
      </w:r>
      <w:r w:rsidR="00584032">
        <w:t xml:space="preserve">ZDRILIĆ d.o.o., Poličnik, Komanuša bb, Poličnik, </w:t>
      </w:r>
      <w:r w:rsidR="00584032" w:rsidRPr="00CD10FC">
        <w:t xml:space="preserve">OIB: </w:t>
      </w:r>
      <w:r w:rsidR="00584032">
        <w:t>67802124374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C60DBF">
        <w:t>07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05181E">
        <w:t>08</w:t>
      </w:r>
      <w:r w:rsidR="008C71F3">
        <w:t>,</w:t>
      </w:r>
      <w:r w:rsidR="00584032">
        <w:t>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C60DBF">
        <w:t>07</w:t>
      </w:r>
      <w:r w:rsidR="0005181E">
        <w:t>. lipnja</w:t>
      </w:r>
      <w:r w:rsidR="007C0F7F">
        <w:t xml:space="preserve"> </w:t>
      </w:r>
      <w:r>
        <w:t xml:space="preserve">2016. u </w:t>
      </w:r>
      <w:r w:rsidR="0005181E">
        <w:t>08</w:t>
      </w:r>
      <w:r w:rsidR="008C71F3">
        <w:t>,</w:t>
      </w:r>
      <w:r w:rsidR="00584032">
        <w:t>55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18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927918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080569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584032">
      <w:rPr>
        <w:b/>
        <w:bCs/>
        <w:sz w:val="28"/>
      </w:rPr>
      <w:t>741</w:t>
    </w:r>
    <w:r>
      <w:rPr>
        <w:b/>
        <w:bCs/>
        <w:sz w:val="28"/>
      </w:rPr>
      <w:t>/16-</w:t>
    </w:r>
    <w:r w:rsidR="001F6273">
      <w:rPr>
        <w:b/>
        <w:bCs/>
        <w:sz w:val="28"/>
      </w:rPr>
      <w:t>11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1F6273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B30EE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27918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5BC5"/>
    <w:rsid w:val="00C57528"/>
    <w:rsid w:val="00C60DBF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0E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0E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0E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0E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0E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0E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ZDRILIĆ d.o.o. za proizvodnju, trgovinu i uslugu</izvorni_sadrzaj>
    <derivirana_varijabla naziv="DomainObject.Predmet.ProtustrankaFormated_1">  ZDRILIĆ d.o.o. za proizvodnju, trgovinu i uslugu</derivirana_varijabla>
  </DomainObject.Predmet.ProtustrankaFormated>
  <DomainObject.Predmet.ProtustrankaFormatedOIB>
    <izvorni_sadrzaj>  ZDRILIĆ d.o.o. za proizvodnju, trgovinu i uslugu, OIB 67802124374</izvorni_sadrzaj>
    <derivirana_varijabla naziv="DomainObject.Predmet.ProtustrankaFormatedOIB_1">  ZDRILIĆ d.o.o. za proizvodnju, trgovinu i uslugu, OIB 67802124374</derivirana_varijabla>
  </DomainObject.Predmet.ProtustrankaFormatedOIB>
  <DomainObject.Predmet.ProtustrankaFormatedWithAdress>
    <izvorni_sadrzaj> ZDRILIĆ d.o.o. za proizvodnju, trgovinu i uslugu, Komanuša bb, 23241 Poličnik</izvorni_sadrzaj>
    <derivirana_varijabla naziv="DomainObject.Predmet.ProtustrankaFormatedWithAdress_1"> ZDRILIĆ d.o.o. za proizvodnju, trgovinu i uslugu, Komanuša bb, 23241 Poličnik</derivirana_varijabla>
  </DomainObject.Predmet.ProtustrankaFormatedWithAdress>
  <DomainObject.Predmet.ProtustrankaFormatedWithAdressOIB>
    <izvorni_sadrzaj> ZDRILIĆ d.o.o. za proizvodnju, trgovinu i uslugu, OIB 67802124374, Komanuša bb, 23241 Poličnik</izvorni_sadrzaj>
    <derivirana_varijabla naziv="DomainObject.Predmet.ProtustrankaFormatedWithAdressOIB_1"> ZDRILIĆ d.o.o. za proizvodnju, trgovinu i uslugu, OIB 67802124374, Komanuša bb, 23241 Poličnik</derivirana_varijabla>
  </DomainObject.Predmet.ProtustrankaFormatedWithAdressOIB>
  <DomainObject.Predmet.ProtustrankaWithAdress>
    <izvorni_sadrzaj>ZDRILIĆ d.o.o. za proizvodnju, trgovinu i uslugu Komanuša bb, 23241 Poličnik</izvorni_sadrzaj>
    <derivirana_varijabla naziv="DomainObject.Predmet.ProtustrankaWithAdress_1">ZDRILIĆ d.o.o. za proizvodnju, trgovinu i uslugu Komanuša bb, 23241 Poličnik</derivirana_varijabla>
  </DomainObject.Predmet.ProtustrankaWithAdress>
  <DomainObject.Predmet.ProtustrankaWithAdressOIB>
    <izvorni_sadrzaj>ZDRILIĆ d.o.o. za proizvodnju, trgovinu i uslugu, OIB 67802124374, Komanuša bb, 23241 Poličnik</izvorni_sadrzaj>
    <derivirana_varijabla naziv="DomainObject.Predmet.ProtustrankaWithAdressOIB_1">ZDRILIĆ d.o.o. za proizvodnju, trgovinu i uslugu, OIB 67802124374, Komanuša bb, 23241 Poličnik</derivirana_varijabla>
  </DomainObject.Predmet.ProtustrankaWithAdressOIB>
  <DomainObject.Predmet.ProtustrankaNazivFormated>
    <izvorni_sadrzaj>ZDRILIĆ d.o.o. za proizvodnju, trgovinu i uslugu</izvorni_sadrzaj>
    <derivirana_varijabla naziv="DomainObject.Predmet.ProtustrankaNazivFormated_1">ZDRILIĆ d.o.o. za proizvodnju, trgovinu i uslugu</derivirana_varijabla>
  </DomainObject.Predmet.ProtustrankaNazivFormated>
  <DomainObject.Predmet.ProtustrankaNazivFormatedOIB>
    <izvorni_sadrzaj>ZDRILIĆ d.o.o. za proizvodnju, trgovinu i uslugu, OIB 67802124374</izvorni_sadrzaj>
    <derivirana_varijabla naziv="DomainObject.Predmet.ProtustrankaNazivFormatedOIB_1">ZDRILIĆ d.o.o. za proizvodnju, trgovinu i uslugu, OIB 67802124374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ZDRILIĆ d.o.o. za proizvodnju, trgovinu i uslugu</item>
    </izvorni_sadrzaj>
    <derivirana_varijabla naziv="DomainObject.Predmet.ProtuStrankaListFormated_1">
      <item>ZDRILIĆ d.o.o. za proizvodnju, trgovinu i uslugu</item>
    </derivirana_varijabla>
  </DomainObject.Predmet.ProtuStrankaListFormated>
  <DomainObject.Predmet.ProtuStrankaListFormatedOIB>
    <izvorni_sadrzaj>
      <item>ZDRILIĆ d.o.o. za proizvodnju, trgovinu i uslugu, OIB 67802124374</item>
    </izvorni_sadrzaj>
    <derivirana_varijabla naziv="DomainObject.Predmet.ProtuStrankaListFormatedOIB_1">
      <item>ZDRILIĆ d.o.o. za proizvodnju, trgovinu i uslugu, OIB 67802124374</item>
    </derivirana_varijabla>
  </DomainObject.Predmet.ProtuStrankaListFormatedOIB>
  <DomainObject.Predmet.ProtuStrankaListFormatedWithAdress>
    <izvorni_sadrzaj>
      <item>ZDRILIĆ d.o.o. za proizvodnju, trgovinu i uslugu, Komanuša bb, 23241 Poličnik</item>
    </izvorni_sadrzaj>
    <derivirana_varijabla naziv="DomainObject.Predmet.ProtuStrankaListFormatedWithAdress_1">
      <item>ZDRILIĆ d.o.o. za proizvodnju, trgovinu i uslugu, Komanuša bb, 23241 Poličnik</item>
    </derivirana_varijabla>
  </DomainObject.Predmet.ProtuStrankaListFormatedWithAdress>
  <DomainObject.Predmet.ProtuStrankaListFormatedWithAdressOIB>
    <izvorni_sadrzaj>
      <item>ZDRILIĆ d.o.o. za proizvodnju, trgovinu i uslugu, OIB 67802124374, Komanuša bb, 23241 Poličnik</item>
    </izvorni_sadrzaj>
    <derivirana_varijabla naziv="DomainObject.Predmet.ProtuStrankaListFormatedWithAdressOIB_1">
      <item>ZDRILIĆ d.o.o. za proizvodnju, trgovinu i uslugu, OIB 67802124374, Komanuša bb, 23241 Poličnik</item>
    </derivirana_varijabla>
  </DomainObject.Predmet.ProtuStrankaListFormatedWithAdressOIB>
  <DomainObject.Predmet.ProtuStrankaListNazivFormated>
    <izvorni_sadrzaj>
      <item>ZDRILIĆ d.o.o. za proizvodnju, trgovinu i uslugu</item>
    </izvorni_sadrzaj>
    <derivirana_varijabla naziv="DomainObject.Predmet.ProtuStrankaListNazivFormated_1">
      <item>ZDRILIĆ d.o.o. za proizvodnju, trgovinu i uslugu</item>
    </derivirana_varijabla>
  </DomainObject.Predmet.ProtuStrankaListNazivFormated>
  <DomainObject.Predmet.ProtuStrankaListNazivFormatedOIB>
    <izvorni_sadrzaj>
      <item>ZDRILIĆ d.o.o. za proizvodnju, trgovinu i uslugu, OIB 67802124374</item>
    </izvorni_sadrzaj>
    <derivirana_varijabla naziv="DomainObject.Predmet.ProtuStrankaListNazivFormatedOIB_1">
      <item>ZDRILIĆ d.o.o. za proizvodnju, trgovinu i uslugu, OIB 67802124374</item>
    </derivirana_varijabla>
  </DomainObject.Predmet.ProtuStrankaListNazivFormatedOIB>
  <DomainObject.Predmet.OstaliListFormated>
    <izvorni_sadrzaj>
      <item>Marijan Zdrilić</item>
    </izvorni_sadrzaj>
    <derivirana_varijabla naziv="DomainObject.Predmet.OstaliListFormated_1">
      <item>Marijan Zdrilić</item>
    </derivirana_varijabla>
  </DomainObject.Predmet.OstaliListFormated>
  <DomainObject.Predmet.OstaliListFormatedOIB>
    <izvorni_sadrzaj>
      <item>Marijan Zdrilić, OIB 39822631941</item>
    </izvorni_sadrzaj>
    <derivirana_varijabla naziv="DomainObject.Predmet.OstaliListFormatedOIB_1">
      <item>Marijan Zdrilić, OIB 39822631941</item>
    </derivirana_varijabla>
  </DomainObject.Predmet.OstaliListFormatedOIB>
  <DomainObject.Predmet.OstaliListFormatedWithAdress>
    <izvorni_sadrzaj>
      <item>Marijan Zdrilić, Ulica Generala Janka Bobetka 22, 23241 Poličnik</item>
    </izvorni_sadrzaj>
    <derivirana_varijabla naziv="DomainObject.Predmet.OstaliListFormatedWithAdress_1">
      <item>Marijan Zdrilić, Ulica Generala Janka Bobetka 22, 23241 Poličnik</item>
    </derivirana_varijabla>
  </DomainObject.Predmet.OstaliListFormatedWithAdress>
  <DomainObject.Predmet.OstaliListFormatedWithAdressOIB>
    <izvorni_sadrzaj>
      <item>Marijan Zdrilić, OIB 39822631941, Ulica Generala Janka Bobetka 22, 23241 Poličnik</item>
    </izvorni_sadrzaj>
    <derivirana_varijabla naziv="DomainObject.Predmet.OstaliListFormatedWithAdressOIB_1">
      <item>Marijan Zdrilić, OIB 39822631941, Ulica Generala Janka Bobetka 22, 23241 Poličnik</item>
    </derivirana_varijabla>
  </DomainObject.Predmet.OstaliListFormatedWithAdressOIB>
  <DomainObject.Predmet.OstaliListNazivFormated>
    <izvorni_sadrzaj>
      <item>Marijan Zdrilić</item>
    </izvorni_sadrzaj>
    <derivirana_varijabla naziv="DomainObject.Predmet.OstaliListNazivFormated_1">
      <item>Marijan Zdrilić</item>
    </derivirana_varijabla>
  </DomainObject.Predmet.OstaliListNazivFormated>
  <DomainObject.Predmet.OstaliListNazivFormatedOIB>
    <izvorni_sadrzaj>
      <item>Marijan Zdrilić, OIB 39822631941</item>
    </izvorni_sadrzaj>
    <derivirana_varijabla naziv="DomainObject.Predmet.OstaliListNazivFormatedOIB_1">
      <item>Marijan Zdrilić, OIB 39822631941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ZDRILIĆ d.o.o. za proizvodnju, trgovinu i uslugu</izvorni_sadrzaj>
    <derivirana_varijabla naziv="DomainObject.Predmet.ProtustrankaIDrugi_1">ZDRILIĆ d.o.o. za proizvodnju, trgovinu i uslugu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ZDRILIĆ d.o.o. za proizvodnju, trgovinu i uslugu, OIB 67802124374, Komanuša bb, 23241 Poličnik</izvorni_sadrzaj>
    <derivirana_varijabla naziv="DomainObject.Predmet.ProtustrankaIDrugiAdressOIB_1">ZDRILIĆ d.o.o. za proizvodnju, trgovinu i uslugu, OIB 67802124374, Komanuša 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ZDRILIĆ d.o.o. za proizvodnju, trgovinu i uslugu</item>
      <item>FINA</item>
      <item>Marijan Zdrilić</item>
    </izvorni_sadrzaj>
    <derivirana_varijabla naziv="DomainObject.Predmet.SudioniciListNaziv_1">
      <item>ZDRILIĆ d.o.o. za proizvodnju, trgovinu i uslugu</item>
      <item>FINA</item>
      <item>Marijan Zdrilić</item>
    </derivirana_varijabla>
  </DomainObject.Predmet.SudioniciListNaziv>
  <DomainObject.Predmet.SudioniciListAdressOIB>
    <izvorni_sadrzaj>
      <item>ZDRILIĆ d.o.o. za proizvodnju, trgovinu i uslugu, OIB 67802124374, Komanuša bb,23241 Poličnik</item>
      <item>FINA, OIB 85821130368</item>
      <item>Marijan Zdrilić, OIB 39822631941, Ulica Generala Janka Bobetka 22,23241 Poličnik</item>
    </izvorni_sadrzaj>
    <derivirana_varijabla naziv="DomainObject.Predmet.SudioniciListAdressOIB_1">
      <item>ZDRILIĆ d.o.o. za proizvodnju, trgovinu i uslugu, OIB 67802124374, Komanuša bb,23241 Poličnik</item>
      <item>FINA, OIB 85821130368</item>
      <item>Marijan Zdrilić, OIB 39822631941, Ulica Generala Janka Bobetka 22,23241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67802124374</item>
      <item>, OIB 85821130368</item>
      <item>, OIB 39822631941</item>
    </izvorni_sadrzaj>
    <derivirana_varijabla naziv="DomainObject.Predmet.SudioniciListNazivOIB_1">
      <item>, OIB 67802124374</item>
      <item>, OIB 85821130368</item>
      <item>, OIB 39822631941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41DB1-9644-44E9-847D-076C19863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888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2016-05-18T06:08:00Z</dcterms:created>
  <dc:creator>Ardena Bajlo</dc:creator>
  <cp:lastModifiedBy>Martina Kalmeta</cp:lastModifiedBy>
  <cp:lastPrinted>2016-05-18T09:40:00Z</cp:lastPrinted>
  <dcterms:modified xmlns:xsi="http://www.w3.org/2001/XMLSchema-instance" xsi:type="dcterms:W3CDTF">2016-05-18T10:43:00Z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