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a78c" w14:paraId="72da78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D25C42">
        <w:rPr>
          <w:szCs w:val="24"/>
        </w:rPr>
        <w:t>21</w:t>
      </w:r>
      <w:r w:rsidR="0090293D">
        <w:rPr>
          <w:szCs w:val="24"/>
        </w:rPr>
        <w:t xml:space="preserve">. </w:t>
      </w:r>
      <w:r w:rsidR="00D25C42">
        <w:rPr>
          <w:szCs w:val="24"/>
        </w:rPr>
        <w:t>lipnja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25C42">
        <w:rPr>
          <w:szCs w:val="24"/>
        </w:rPr>
        <w:t>EURO GOLD</w:t>
      </w:r>
      <w:r w:rsidR="005679B8">
        <w:rPr>
          <w:szCs w:val="24"/>
        </w:rPr>
        <w:t xml:space="preserve"> d.o.o.</w:t>
      </w:r>
      <w:r w:rsidR="00FF743D">
        <w:rPr>
          <w:szCs w:val="24"/>
        </w:rPr>
        <w:t xml:space="preserve">, </w:t>
      </w:r>
      <w:r w:rsidR="00D25C42">
        <w:rPr>
          <w:szCs w:val="24"/>
        </w:rPr>
        <w:t>Knin</w:t>
      </w:r>
      <w:r w:rsidR="009B665E">
        <w:rPr>
          <w:szCs w:val="24"/>
        </w:rPr>
        <w:t xml:space="preserve">, </w:t>
      </w:r>
      <w:r w:rsidR="00D25C42">
        <w:rPr>
          <w:szCs w:val="24"/>
        </w:rPr>
        <w:t>Kralja Tomislava 86</w:t>
      </w:r>
      <w:r w:rsidR="0090293D">
        <w:t>,</w:t>
      </w:r>
      <w:r>
        <w:t xml:space="preserve"> OIB:</w:t>
      </w:r>
      <w:r w:rsidR="00F75858">
        <w:t xml:space="preserve"> </w:t>
      </w:r>
      <w:r w:rsidR="00D25C42">
        <w:t>78043044661</w:t>
      </w:r>
      <w:r w:rsidR="0090293D">
        <w:rPr>
          <w:szCs w:val="24"/>
        </w:rPr>
        <w:t xml:space="preserve">, </w:t>
      </w:r>
      <w:r w:rsidR="00AF61FD" w:rsidRPr="00AF61FD">
        <w:rPr>
          <w:color w:themeColor="text1" w:val="000000"/>
          <w:szCs w:val="24"/>
        </w:rPr>
        <w:t>1</w:t>
      </w:r>
      <w:r w:rsidRPr="00AF61FD">
        <w:rPr>
          <w:color w:themeColor="text1" w:val="000000"/>
          <w:szCs w:val="24"/>
        </w:rPr>
        <w:t xml:space="preserve">. </w:t>
      </w:r>
      <w:r w:rsidR="00AF61FD" w:rsidRPr="00AF61FD">
        <w:rPr>
          <w:color w:themeColor="text1" w:val="000000"/>
          <w:szCs w:val="24"/>
        </w:rPr>
        <w:t>rujna</w:t>
      </w:r>
      <w:r w:rsidR="009B665E" w:rsidRPr="00AF61FD">
        <w:rPr>
          <w:color w:themeColor="text1" w:val="000000"/>
          <w:szCs w:val="24"/>
        </w:rPr>
        <w:t xml:space="preserve"> </w:t>
      </w:r>
      <w:r w:rsidRPr="00AF61FD">
        <w:rPr>
          <w:color w:themeColor="text1" w:val="000000"/>
          <w:szCs w:val="24"/>
        </w:rPr>
        <w:t>201</w:t>
      </w:r>
      <w:r w:rsidR="00406EFC" w:rsidRPr="00AF61FD">
        <w:rPr>
          <w:color w:themeColor="text1" w:val="000000"/>
          <w:szCs w:val="24"/>
        </w:rPr>
        <w:t>7</w:t>
      </w:r>
      <w:r w:rsidRPr="00AF61FD">
        <w:rPr>
          <w:color w:themeColor="text1" w:val="000000"/>
          <w:szCs w:val="24"/>
        </w:rPr>
        <w:t>.</w:t>
      </w:r>
      <w:r w:rsidR="00462226" w:rsidRPr="00AF61FD">
        <w:rPr>
          <w:color w:themeColor="text1" w:val="000000"/>
          <w:szCs w:val="24"/>
        </w:rPr>
        <w:t>,</w:t>
      </w:r>
      <w:r w:rsidRPr="00AF61FD">
        <w:rPr>
          <w:color w:themeColor="text1" w:val="000000"/>
          <w:szCs w:val="24"/>
        </w:rPr>
        <w:t xml:space="preserve"> </w:t>
      </w: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45795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AF61F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25C42">
      <w:rPr>
        <w:rFonts w:cs="Times New Roman" w:eastAsia="Times New Roman" w:hAnsi="Times New Roman" w:ascii="Times New Roman"/>
        <w:sz w:val="24"/>
        <w:szCs w:val="24"/>
        <w:lang w:eastAsia="hr-HR"/>
      </w:rPr>
      <w:t>319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25C42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91C94"/>
    <w:rsid w:val="003C5A7A"/>
    <w:rsid w:val="00406EFC"/>
    <w:rsid w:val="00462226"/>
    <w:rsid w:val="00543603"/>
    <w:rsid w:val="005679B8"/>
    <w:rsid w:val="0058023C"/>
    <w:rsid w:val="006F6AED"/>
    <w:rsid w:val="00705AA6"/>
    <w:rsid w:val="00850DC5"/>
    <w:rsid w:val="00901178"/>
    <w:rsid w:val="0090293D"/>
    <w:rsid w:val="009B665E"/>
    <w:rsid w:val="00A579E3"/>
    <w:rsid w:val="00AF61FD"/>
    <w:rsid w:val="00CE25E2"/>
    <w:rsid w:val="00D25C42"/>
    <w:rsid w:val="00D64751"/>
    <w:rsid w:val="00DB5451"/>
    <w:rsid w:val="00DC7DE3"/>
    <w:rsid w:val="00E4688D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68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68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68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6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6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68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GOLD d.o.o. za iznajmljivanje motornih vozila</izvorni_sadrzaj>
    <derivirana_varijabla naziv="DomainObject.Predmet.ProtustrankaFormated_1">  EURO GOLD d.o.o. za iznajmljivanje motornih vozila</derivirana_varijabla>
  </DomainObject.Predmet.ProtustrankaFormated>
  <DomainObject.Predmet.ProtustrankaFormatedOIB>
    <izvorni_sadrzaj>  EURO GOLD d.o.o. za iznajmljivanje motornih vozila, OIB 78043044661</izvorni_sadrzaj>
    <derivirana_varijabla naziv="DomainObject.Predmet.ProtustrankaFormatedOIB_1">  EURO GOLD d.o.o. za iznajmljivanje motornih vozila, OIB 78043044661</derivirana_varijabla>
  </DomainObject.Predmet.ProtustrankaFormatedOIB>
  <DomainObject.Predmet.ProtustrankaFormatedWithAdress>
    <izvorni_sadrzaj> EURO GOLD d.o.o. za iznajmljivanje motornih vozila, Kralja Tomislava 86, 22300 Knin</izvorni_sadrzaj>
    <derivirana_varijabla naziv="DomainObject.Predmet.ProtustrankaFormatedWithAdress_1"> EURO GOLD d.o.o. za iznajmljivanje motornih vozila, Kralja Tomislava 86, 22300 Knin</derivirana_varijabla>
  </DomainObject.Predmet.ProtustrankaFormatedWithAdress>
  <DomainObject.Predmet.ProtustrankaFormatedWithAdressOIB>
    <izvorni_sadrzaj> EURO GOLD d.o.o. za iznajmljivanje motornih vozila, OIB 78043044661, Kralja Tomislava 86, 22300 Knin</izvorni_sadrzaj>
    <derivirana_varijabla naziv="DomainObject.Predmet.ProtustrankaFormatedWithAdressOIB_1"> EURO GOLD d.o.o. za iznajmljivanje motornih vozila, OIB 78043044661, Kralja Tomislava 86, 22300 Knin</derivirana_varijabla>
  </DomainObject.Predmet.ProtustrankaFormatedWithAdressOIB>
  <DomainObject.Predmet.ProtustrankaWithAdress>
    <izvorni_sadrzaj>EURO GOLD d.o.o. za iznajmljivanje motornih vozila Kralja Tomislava 86, 22300 Knin</izvorni_sadrzaj>
    <derivirana_varijabla naziv="DomainObject.Predmet.ProtustrankaWithAdress_1">EURO GOLD d.o.o. za iznajmljivanje motornih vozila Kralja Tomislava 86, 22300 Knin</derivirana_varijabla>
  </DomainObject.Predmet.ProtustrankaWithAdress>
  <DomainObject.Predmet.ProtustrankaWithAdressOIB>
    <izvorni_sadrzaj>EURO GOLD d.o.o. za iznajmljivanje motornih vozila, OIB 78043044661, Kralja Tomislava 86, 22300 Knin</izvorni_sadrzaj>
    <derivirana_varijabla naziv="DomainObject.Predmet.ProtustrankaWithAdressOIB_1">EURO GOLD d.o.o. za iznajmljivanje motornih vozila, OIB 78043044661, Kralja Tomislava 86, 22300 Knin</derivirana_varijabla>
  </DomainObject.Predmet.ProtustrankaWithAdressOIB>
  <DomainObject.Predmet.ProtustrankaNazivFormated>
    <izvorni_sadrzaj>EURO GOLD d.o.o. za iznajmljivanje motornih vozila</izvorni_sadrzaj>
    <derivirana_varijabla naziv="DomainObject.Predmet.ProtustrankaNazivFormated_1">EURO GOLD d.o.o. za iznajmljivanje motornih vozila</derivirana_varijabla>
  </DomainObject.Predmet.ProtustrankaNazivFormated>
  <DomainObject.Predmet.ProtustrankaNazivFormatedOIB>
    <izvorni_sadrzaj>EURO GOLD d.o.o. za iznajmljivanje motornih vozila, OIB 78043044661</izvorni_sadrzaj>
    <derivirana_varijabla naziv="DomainObject.Predmet.ProtustrankaNazivFormatedOIB_1">EURO GOLD d.o.o. za iznajmljivanje motornih vozila, OIB 78043044661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GOLD d.o.o. za iznajmljivanje motornih vozila</item>
    </izvorni_sadrzaj>
    <derivirana_varijabla naziv="DomainObject.Predmet.ProtuStrankaListFormated_1">
      <item>EURO GOLD d.o.o. za iznajmljivanje motornih vozila</item>
    </derivirana_varijabla>
  </DomainObject.Predmet.ProtuStrankaListFormated>
  <DomainObject.Predmet.ProtuStrankaListFormatedOIB>
    <izvorni_sadrzaj>
      <item>EURO GOLD d.o.o. za iznajmljivanje motornih vozila, OIB 78043044661</item>
    </izvorni_sadrzaj>
    <derivirana_varijabla naziv="DomainObject.Predmet.ProtuStrankaListFormatedOIB_1">
      <item>EURO GOLD d.o.o. za iznajmljivanje motornih vozila, OIB 78043044661</item>
    </derivirana_varijabla>
  </DomainObject.Predmet.ProtuStrankaListFormatedOIB>
  <DomainObject.Predmet.ProtuStrankaListFormatedWithAdress>
    <izvorni_sadrzaj>
      <item>EURO GOLD d.o.o. za iznajmljivanje motornih vozila, Kralja Tomislava 86, 22300 Knin</item>
    </izvorni_sadrzaj>
    <derivirana_varijabla naziv="DomainObject.Predmet.ProtuStrankaListFormatedWithAdress_1">
      <item>EURO GOLD d.o.o. za iznajmljivanje motornih vozila, Kralja Tomislava 86, 22300 Knin</item>
    </derivirana_varijabla>
  </DomainObject.Predmet.ProtuStrankaListFormatedWithAdress>
  <DomainObject.Predmet.ProtuStrankaListFormatedWithAdressOIB>
    <izvorni_sadrzaj>
      <item>EURO GOLD d.o.o. za iznajmljivanje motornih vozila, OIB 78043044661, Kralja Tomislava 86, 22300 Knin</item>
    </izvorni_sadrzaj>
    <derivirana_varijabla naziv="DomainObject.Predmet.ProtuStrankaListFormatedWithAdressOIB_1">
      <item>EURO GOLD d.o.o. za iznajmljivanje motornih vozila, OIB 78043044661, Kralja Tomislava 86, 22300 Knin</item>
    </derivirana_varijabla>
  </DomainObject.Predmet.ProtuStrankaListFormatedWithAdressOIB>
  <DomainObject.Predmet.ProtuStrankaListNazivFormated>
    <izvorni_sadrzaj>
      <item>EURO GOLD d.o.o. za iznajmljivanje motornih vozila</item>
    </izvorni_sadrzaj>
    <derivirana_varijabla naziv="DomainObject.Predmet.ProtuStrankaListNazivFormated_1">
      <item>EURO GOLD d.o.o. za iznajmljivanje motornih vozila</item>
    </derivirana_varijabla>
  </DomainObject.Predmet.ProtuStrankaListNazivFormated>
  <DomainObject.Predmet.ProtuStrankaListNazivFormatedOIB>
    <izvorni_sadrzaj>
      <item>EURO GOLD d.o.o. za iznajmljivanje motornih vozila, OIB 78043044661</item>
    </izvorni_sadrzaj>
    <derivirana_varijabla naziv="DomainObject.Predmet.ProtuStrankaListNazivFormatedOIB_1">
      <item>EURO GOLD d.o.o. za iznajmljivanje motornih vozila, OIB 78043044661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GOLD d.o.o. za iznajmljivanje motornih vozila</izvorni_sadrzaj>
    <derivirana_varijabla naziv="DomainObject.Predmet.ProtustrankaIDrugi_1">EURO GOLD d.o.o. za iznajmljivanje motornih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GOLD d.o.o. za iznajmljivanje motornih vozila, OIB 78043044661, Kralja Tomislava 86, 22300 Knin</izvorni_sadrzaj>
    <derivirana_varijabla naziv="DomainObject.Predmet.ProtustrankaIDrugiAdressOIB_1">EURO GOLD d.o.o. za iznajmljivanje motornih vozila, OIB 78043044661,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GOLD d.o.o. za iznajmljivanje motornih vozila</item>
    </izvorni_sadrzaj>
    <derivirana_varijabla naziv="DomainObject.Predmet.SudioniciListNaziv_1">
      <item>FINA - Podružnica Šibenik</item>
      <item>EURO GOLD d.o.o. za iznajmljivanje motornih vozila</item>
    </derivirana_varijabla>
  </DomainObject.Predmet.SudioniciListNaziv>
  <DomainObject.Predmet.SudioniciListAdressOIB>
    <izvorni_sadrzaj>
      <item>FINA - Podružnica Šibenik, OIB 85821130368, Perivoj L. Marune 1,22000 Šibenik</item>
      <item>EURO GOLD d.o.o. za iznajmljivanje motornih vozila, OIB 78043044661, Kralja Tomislava 86,22300 Knin</item>
    </izvorni_sadrzaj>
    <derivirana_varijabla naziv="DomainObject.Predmet.SudioniciListAdressOIB_1">
      <item>FINA - Podružnica Šibenik, OIB 85821130368, Perivoj L. Marune 1,22000 Šibenik</item>
      <item>EURO GOLD d.o.o. za iznajmljivanje motornih vozila, OIB 78043044661, Kralja Tomislava 86,22300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78043044661</item>
    </izvorni_sadrzaj>
    <derivirana_varijabla naziv="DomainObject.Predmet.SudioniciListNazivOIB_1">
      <item>, OIB 85821130368</item>
      <item>, OIB 78043044661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32F87-4059-40CF-A033-7E4480B9E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970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2017-09-01T07:37:00Z</dcterms:created>
  <dc:creator>Krešimir Torbarina</dc:creator>
  <cp:lastModifiedBy>wsadmin</cp:lastModifiedBy>
  <cp:lastPrinted>2017-09-01T07:40:00Z</cp:lastPrinted>
  <dcterms:modified xmlns:xsi="http://www.w3.org/2001/XMLSchema-instance" xsi:type="dcterms:W3CDTF">2017-09-01T08:41:00Z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