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07f5" w14:paraId="6c607f5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0C00E4">
        <w:t>797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37ED5">
        <w:t xml:space="preserve"> </w:t>
      </w:r>
      <w:r w:rsidR="000C00E4">
        <w:t>KOMPANJON d.o.o., Štrigova, Banfi 37, OIB: 22342875871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50F3F">
        <w:t xml:space="preserve"> </w:t>
      </w:r>
      <w:r w:rsidR="000C00E4">
        <w:t>KOMPANJON d.o.o., Štrigova, Banfi 37, OIB: 22342875871</w:t>
      </w:r>
      <w:r w:rsidR="00740000">
        <w:t xml:space="preserve">, </w:t>
      </w:r>
      <w:r w:rsidR="00CB6C18">
        <w:t xml:space="preserve">iznosi </w:t>
      </w:r>
      <w:r w:rsidR="000C00E4">
        <w:t>9.030,35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0C00E4">
        <w:t xml:space="preserve"> Rudolf Kovac, Austrija, St. Johann 73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15E" w:rsidR="0009315E">
      <w:r>
        <w:separator/>
      </w:r>
    </w:p>
  </w:endnote>
  <w:endnote w:id="0" w:type="continuationSeparator">
    <w:p w:rsidRDefault="0009315E" w:rsidR="0009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15E" w:rsidR="0009315E">
      <w:r>
        <w:separator/>
      </w:r>
    </w:p>
  </w:footnote>
  <w:footnote w:id="0" w:type="continuationSeparator">
    <w:p w:rsidRDefault="0009315E" w:rsidR="00093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22AD"/>
    <w:rsid w:val="00274464"/>
    <w:rsid w:val="00290391"/>
    <w:rsid w:val="002A2674"/>
    <w:rsid w:val="002A750B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07932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7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7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St-797/2015</izvorni_sadrzaj>
    <derivirana_varijabla naziv="DomainObject.Predmet.OznakaBroj_1">St-797/2015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KOMPANJON društvo s ograničenom odgovornošću za usluge i promet nekretninama</izvorni_sadrzaj>
    <derivirana_varijabla naziv="DomainObject.Predmet.ProtustrankaFormated_1">  KOMPANJON društvo s ograničenom odgovornošću za usluge i promet nekretninama</derivirana_varijabla>
  </DomainObject.Predmet.ProtustrankaFormated>
  <DomainObject.Predmet.ProtustrankaFormatedOIB>
    <izvorni_sadrzaj>  KOMPANJON društvo s ograničenom odgovornošću za usluge i promet nekretninama, OIB 22342875871</izvorni_sadrzaj>
    <derivirana_varijabla naziv="DomainObject.Predmet.ProtustrankaFormatedOIB_1">  KOMPANJON društvo s ograničenom odgovornošću za usluge i promet nekretninama, OIB 22342875871</derivirana_varijabla>
  </DomainObject.Predmet.ProtustrankaFormatedOIB>
  <DomainObject.Predmet.ProtustrankaFormatedWithAdress>
    <izvorni_sadrzaj> KOMPANJON društvo s ograničenom odgovornošću za usluge i promet nekretninama,  37, 40313 Banfi</izvorni_sadrzaj>
    <derivirana_varijabla naziv="DomainObject.Predmet.ProtustrankaFormatedWithAdress_1"> KOMPANJON društvo s ograničenom odgovornošću za usluge i promet nekretninama,  37, 40313 Banfi</derivirana_varijabla>
  </DomainObject.Predmet.ProtustrankaFormatedWithAdress>
  <DomainObject.Predmet.ProtustrankaFormatedWithAdressOIB>
    <izvorni_sadrzaj> KOMPANJON društvo s ograničenom odgovornošću za usluge i promet nekretninama, OIB 22342875871,  37, 40313 Banfi</izvorni_sadrzaj>
    <derivirana_varijabla naziv="DomainObject.Predmet.ProtustrankaFormatedWithAdressOIB_1"> KOMPANJON društvo s ograničenom odgovornošću za usluge i promet nekretninama, OIB 22342875871,  37, 40313 Banfi</derivirana_varijabla>
  </DomainObject.Predmet.ProtustrankaFormatedWithAdressOIB>
  <DomainObject.Predmet.ProtustrankaWithAdress>
    <izvorni_sadrzaj>KOMPANJON društvo s ograničenom odgovornošću za usluge i promet nekretninama  37, 40313 Banfi</izvorni_sadrzaj>
    <derivirana_varijabla naziv="DomainObject.Predmet.ProtustrankaWithAdress_1">KOMPANJON društvo s ograničenom odgovornošću za usluge i promet nekretninama  37, 40313 Banfi</derivirana_varijabla>
  </DomainObject.Predmet.ProtustrankaWithAdress>
  <DomainObject.Predmet.ProtustrankaWithAdressOIB>
    <izvorni_sadrzaj>KOMPANJON društvo s ograničenom odgovornošću za usluge i promet nekretninama, OIB 22342875871,  37, 40313 Banfi</izvorni_sadrzaj>
    <derivirana_varijabla naziv="DomainObject.Predmet.ProtustrankaWithAdressOIB_1">KOMPANJON društvo s ograničenom odgovornošću za usluge i promet nekretninama, OIB 22342875871,  37, 40313 Banfi</derivirana_varijabla>
  </DomainObject.Predmet.ProtustrankaWithAdressOIB>
  <DomainObject.Predmet.ProtustrankaNazivFormated>
    <izvorni_sadrzaj>KOMPANJON društvo s ograničenom odgovornošću za usluge i promet nekretninama</izvorni_sadrzaj>
    <derivirana_varijabla naziv="DomainObject.Predmet.ProtustrankaNazivFormated_1">KOMPANJON društvo s ograničenom odgovornošću za usluge i promet nekretninama</derivirana_varijabla>
  </DomainObject.Predmet.ProtustrankaNazivFormated>
  <DomainObject.Predmet.ProtustrankaNazivFormatedOIB>
    <izvorni_sadrzaj>KOMPANJON društvo s ograničenom odgovornošću za usluge i promet nekretninama, OIB 22342875871</izvorni_sadrzaj>
    <derivirana_varijabla naziv="DomainObject.Predmet.ProtustrankaNazivFormatedOIB_1">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9030.35</izvorni_sadrzaj>
    <derivirana_varijabla naziv="DomainObject.Predmet.TrenutnaVrijednost_1">9030.35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KOMPANJON društvo s ograničenom odgovornošću za usluge i promet nekretninama</item>
    </izvorni_sadrzaj>
    <derivirana_varijabla naziv="DomainObject.Predmet.ProtuStrankaListFormated_1">
      <item>KOMPANJON društvo s ograničenom odgovornošću za usluge i promet nekretninama</item>
    </derivirana_varijabla>
  </DomainObject.Predmet.ProtuStrankaListFormated>
  <DomainObject.Predmet.ProtuStrankaListFormatedOIB>
    <izvorni_sadrzaj>
      <item>KOMPANJON društvo s ograničenom odgovornošću za usluge i promet nekretninama, OIB 22342875871</item>
    </izvorni_sadrzaj>
    <derivirana_varijabla naziv="DomainObject.Predmet.ProtuStrankaListFormatedOIB_1">
      <item>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KOMPANJON društvo s ograničenom odgovornošću za usluge i promet nekretninama,  37, 40313 Banfi</item>
    </izvorni_sadrzaj>
    <derivirana_varijabla naziv="DomainObject.Predmet.ProtuStrankaListFormatedWithAdress_1">
      <item>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KOMPANJON društvo s ograničenom odgovornošću za usluge i promet nekretninama, OIB 22342875871,  37, 40313 Banfi</item>
    </izvorni_sadrzaj>
    <derivirana_varijabla naziv="DomainObject.Predmet.ProtuStrankaListFormatedWithAdressOIB_1">
      <item>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KOMPANJON društvo s ograničenom odgovornošću za usluge i promet nekretninama</item>
    </izvorni_sadrzaj>
    <derivirana_varijabla naziv="DomainObject.Predmet.ProtuStrankaListNazivFormated_1">
      <item>KOMPANJON društvo s ograničenom odgovornošću za usluge i promet nekretninama</item>
    </derivirana_varijabla>
  </DomainObject.Predmet.ProtuStrankaListNazivFormated>
  <DomainObject.Predmet.ProtuStrankaListNazivFormatedOIB>
    <izvorni_sadrzaj>
      <item>KOMPANJON društvo s ograničenom odgovornošću za usluge i promet nekretninama, OIB 22342875871</item>
    </izvorni_sadrzaj>
    <derivirana_varijabla naziv="DomainObject.Predmet.ProtuStrankaListNazivFormatedOIB_1">
      <item>KOMPANJON društvo s ograničenom odgovornošću za usluge i promet nekretninama, OIB 22342875871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KOMPANJON društvo s ograničenom odgovornošću za usluge i promet nekretninama</izvorni_sadrzaj>
    <derivirana_varijabla naziv="DomainObject.Predmet.ProtustrankaIDrugi_1">KOMPANJON društvo s ograničenom odgovornošću za usluge i promet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KOMPANJON društvo s ograničenom odgovornošću za usluge i promet nekretninama, OIB 22342875871,  37, 40313 Banfi</izvorni_sadrzaj>
    <derivirana_varijabla naziv="DomainObject.Predmet.ProtustrankaIDrugiAdressOIB_1">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KOMPANJON društvo s ograničenom odgovornošću za usluge i promet nekretninama</item>
      <item>E-oglasna ploča</item>
      <item>Sudski registar</item>
    </izvorni_sadrzaj>
    <derivirana_varijabla naziv="DomainObject.Predmet.SudioniciListNaziv_1">
      <item>Financijska agencija</item>
      <item>KOMPANJON društvo s ograničenom odgovornošću za usluge i promet nekretninama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KOMPANJON društvo s ograničenom odgovornošću za usluge i promet nekretninama, OIB 22342875871,  37,40313 Banfi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KOMPANJON društvo s ograničenom odgovornošću za usluge i promet nekretninama, OIB 22342875871,  37,40313 Banfi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22342875871</item>
      <item>, OIB null</item>
      <item>, OIB null</item>
    </izvorni_sadrzaj>
    <derivirana_varijabla naziv="DomainObject.Predmet.SudioniciListNazivOIB_1">
      <item>, OIB 85821130368</item>
      <item>, OIB 22342875871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A65E6-195A-4FE3-A1C4-5EBA9F3E0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1824</properties:Characters>
  <properties:Lines>46</properties:Lines>
  <properties:Paragraphs>14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2016-01-14T09:49:00Z</cp:lastPrinted>
  <dcterms:modified xmlns:xsi="http://www.w3.org/2001/XMLSchema-instance" xsi:type="dcterms:W3CDTF">2016-01-14T09:50:00Z</dcterms:modified>
  <cp:revision>39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