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1846" w14:paraId="d901846" w:rsidRDefault="00E45EF2" w:rsidR="002C5A29" w:rsidRPr="00F505B0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309C">
        <w:rPr>
          <w:rFonts w:hAnsi="Verdana" w:ascii="Verdana"/>
        </w:rPr>
        <w:tab/>
      </w:r>
      <w:r w:rsidR="006B6B6F" w:rsidRPr="00F505B0">
        <w:t>2</w:t>
      </w:r>
      <w:r w:rsidR="00206FEF" w:rsidRPr="00F505B0">
        <w:t xml:space="preserve"> </w:t>
      </w:r>
      <w:r w:rsidR="00BD0446" w:rsidRPr="00F505B0">
        <w:t>Stpn-</w:t>
      </w:r>
      <w:r w:rsidR="00CF2578">
        <w:t>158</w:t>
      </w:r>
      <w:r w:rsidR="00BD0446" w:rsidRPr="00F505B0">
        <w:t>/1</w:t>
      </w:r>
      <w:r w:rsidR="00380982">
        <w:t>5</w:t>
      </w:r>
      <w:r w:rsidR="00B458CB" w:rsidRPr="00F505B0">
        <w:t>-</w:t>
      </w:r>
      <w:r w:rsidR="009B1948">
        <w:t>6</w:t>
      </w:r>
    </w:p>
    <w:p w:rsidRDefault="00C7322E" w:rsidR="00C7322E" w:rsidRPr="00F505B0"/>
    <w:p w:rsidRDefault="002C5A29" w:rsidR="002C5A29" w:rsidRPr="00F505B0"/>
    <w:p w:rsidRDefault="002C5A29" w:rsidR="002C5A29" w:rsidRPr="00F505B0"/>
    <w:p w:rsidRDefault="001A1423" w:rsidR="00664D91" w:rsidRPr="00F505B0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D91" w:rsidR="002C5A29" w:rsidRPr="00F505B0">
      <w:r w:rsidRPr="00F505B0">
        <w:t xml:space="preserve">  REPUBLIKA HRVATSKA</w:t>
      </w:r>
    </w:p>
    <w:p w:rsidRDefault="00664D91" w:rsidR="00664D91" w:rsidRPr="00F505B0"/>
    <w:p w:rsidRDefault="00664D91" w:rsidR="00664D91" w:rsidRPr="00F505B0">
      <w:r w:rsidRPr="00F505B0">
        <w:t xml:space="preserve"> TRGOVAČKI SUD U ZAGREBU</w:t>
      </w:r>
    </w:p>
    <w:p w:rsidRDefault="00664D91" w:rsidR="002C5A29" w:rsidRPr="00F505B0">
      <w:r w:rsidRPr="00F505B0">
        <w:t xml:space="preserve">STALNA SLUŽBA </w:t>
      </w:r>
    </w:p>
    <w:p w:rsidRDefault="0052172B" w:rsidR="0052172B" w:rsidRPr="00F505B0">
      <w:r w:rsidRPr="00F505B0">
        <w:t xml:space="preserve">Karlovac, </w:t>
      </w:r>
      <w:r w:rsidR="009B1948">
        <w:t>Ljudevita Šestića 4</w:t>
      </w:r>
    </w:p>
    <w:p w:rsidRDefault="00C7322E" w:rsidR="00C7322E" w:rsidRPr="00F505B0"/>
    <w:p w:rsidRDefault="00C7322E" w:rsidR="00C7322E" w:rsidRPr="00F505B0"/>
    <w:p w:rsidRDefault="002C5A29" w:rsidP="00FD6E7D" w:rsidR="002C5A29" w:rsidRPr="00F505B0">
      <w:pPr>
        <w:tabs>
          <w:tab w:pos="4050" w:val="left"/>
        </w:tabs>
      </w:pPr>
      <w:r w:rsidRPr="00F505B0">
        <w:tab/>
      </w:r>
    </w:p>
    <w:p w:rsidRDefault="002C5A29" w:rsidP="002C5A29" w:rsidR="00204A95" w:rsidRPr="00F505B0">
      <w:pPr>
        <w:jc w:val="both"/>
      </w:pPr>
      <w:r w:rsidRPr="00F505B0">
        <w:tab/>
        <w:t xml:space="preserve">TRGOVAČKI SUD U </w:t>
      </w:r>
      <w:r w:rsidR="00C7322E" w:rsidRPr="00F505B0">
        <w:t>ZAGREBU, Stalna služba</w:t>
      </w:r>
      <w:r w:rsidR="00B458CB" w:rsidRPr="00F505B0">
        <w:t xml:space="preserve">, </w:t>
      </w:r>
      <w:r w:rsidRPr="00F505B0">
        <w:t xml:space="preserve"> po sucu </w:t>
      </w:r>
      <w:r w:rsidR="0061280D" w:rsidRPr="00F505B0">
        <w:t>Suzani Ivanović</w:t>
      </w:r>
      <w:r w:rsidRPr="00F505B0">
        <w:t xml:space="preserve">, kao stečajnom sucu, </w:t>
      </w:r>
      <w:r w:rsidR="00BD0446" w:rsidRPr="00F505B0">
        <w:t>povodom prijedloga dužnika</w:t>
      </w:r>
      <w:r w:rsidR="00CF2578" w:rsidRPr="00CF2578">
        <w:t xml:space="preserve"> </w:t>
      </w:r>
      <w:r w:rsidR="00CF2578">
        <w:t xml:space="preserve">Košarkaški klub CIBONA, Zagreb, Tuškanac 1A, </w:t>
      </w:r>
      <w:r w:rsidR="00CF2578" w:rsidRPr="00707ABE">
        <w:t>OIB:</w:t>
      </w:r>
      <w:r w:rsidR="00CF2578">
        <w:t>95728434073</w:t>
      </w:r>
      <w:r w:rsidR="00A85056" w:rsidRPr="00F505B0">
        <w:t>,</w:t>
      </w:r>
      <w:r w:rsidR="00BD0446" w:rsidRPr="00F505B0">
        <w:t xml:space="preserve"> </w:t>
      </w:r>
      <w:r w:rsidR="00FD6E7D" w:rsidRPr="00F505B0">
        <w:t>pod brojem Stpn-</w:t>
      </w:r>
      <w:r w:rsidR="00CF2578">
        <w:t>158</w:t>
      </w:r>
      <w:r w:rsidR="00FD6E7D" w:rsidRPr="00F505B0">
        <w:t>/1</w:t>
      </w:r>
      <w:r w:rsidR="00380982">
        <w:t>5</w:t>
      </w:r>
      <w:r w:rsidR="00FD6E7D" w:rsidRPr="00F505B0">
        <w:t xml:space="preserve">, temeljem čl. </w:t>
      </w:r>
      <w:smartTag w:element="metricconverter" w:uri="urn:schemas-microsoft-com:office:smarttags">
        <w:smartTagPr>
          <w:attr w:val="66. st" w:name="ProductID"/>
        </w:smartTagPr>
        <w:r w:rsidR="00FD6E7D" w:rsidRPr="00F505B0">
          <w:t>66. st</w:t>
        </w:r>
      </w:smartTag>
      <w:r w:rsidR="00FD6E7D" w:rsidRPr="00F505B0">
        <w:t xml:space="preserve">. 6. Zakona o financijskom poslovanju i predstečajnoj nagodbi (Narodne novine br. 108/12 i 144/12), objavljuje </w:t>
      </w:r>
    </w:p>
    <w:p w:rsidRDefault="00396039" w:rsidR="00396039" w:rsidRPr="00F505B0"/>
    <w:p w:rsidRDefault="00FD6E7D" w:rsidP="002C5A29" w:rsidR="002C5A29" w:rsidRPr="00F505B0">
      <w:pPr>
        <w:jc w:val="center"/>
      </w:pPr>
      <w:r w:rsidRPr="00F505B0">
        <w:t>O G L A S</w:t>
      </w:r>
    </w:p>
    <w:p w:rsidRDefault="002C5A29" w:rsidP="00085D86" w:rsidR="002C5A29" w:rsidRPr="00F505B0"/>
    <w:p w:rsidRDefault="00BD0446" w:rsidP="00BD0446" w:rsidR="0049309C" w:rsidRPr="00F505B0">
      <w:pPr>
        <w:ind w:firstLine="720"/>
        <w:jc w:val="both"/>
      </w:pPr>
      <w:r w:rsidRPr="00F505B0">
        <w:t xml:space="preserve">1. </w:t>
      </w:r>
      <w:r w:rsidR="00194A82" w:rsidRPr="00F505B0">
        <w:t>Određuje se ročište radi sklapanja predstečajne nagodbe nad dužnikom</w:t>
      </w:r>
      <w:r w:rsidR="00CF2578" w:rsidRPr="00CF2578">
        <w:t xml:space="preserve"> </w:t>
      </w:r>
      <w:r w:rsidR="00CF2578">
        <w:t xml:space="preserve">Košarkaški klub CIBONA, Zagreb, Tuškanac 1A, </w:t>
      </w:r>
      <w:r w:rsidR="00CF2578" w:rsidRPr="00707ABE">
        <w:t>OIB:</w:t>
      </w:r>
      <w:r w:rsidR="00CF2578">
        <w:t>95728434073</w:t>
      </w:r>
      <w:r w:rsidR="00A85056" w:rsidRPr="00F505B0">
        <w:t>,</w:t>
      </w:r>
      <w:r w:rsidR="00194A82" w:rsidRPr="00F505B0">
        <w:t xml:space="preserve"> za dan </w:t>
      </w:r>
      <w:r w:rsidR="00CF2578">
        <w:t>29. siječanj 2016</w:t>
      </w:r>
      <w:r w:rsidR="00194A82" w:rsidRPr="00F505B0">
        <w:t xml:space="preserve">. godine u </w:t>
      </w:r>
      <w:r w:rsidR="00CF2578">
        <w:t>9</w:t>
      </w:r>
      <w:r w:rsidR="00A85056" w:rsidRPr="00F505B0">
        <w:t>,</w:t>
      </w:r>
      <w:r w:rsidR="00CF2578">
        <w:t>3</w:t>
      </w:r>
      <w:r w:rsidR="009B1948">
        <w:t>0</w:t>
      </w:r>
      <w:r w:rsidR="00194A82" w:rsidRPr="00F505B0">
        <w:t xml:space="preserve"> sati, u zgradi Trgovačkog suda u Zagrebu, Stalna služba</w:t>
      </w:r>
      <w:r w:rsidR="009B1948">
        <w:t>, Karlovac, Ljudevita Šestića 4</w:t>
      </w:r>
      <w:r w:rsidR="00194A82" w:rsidRPr="00F505B0">
        <w:t xml:space="preserve">, </w:t>
      </w:r>
      <w:r w:rsidR="009B1948">
        <w:t xml:space="preserve">prizemlje, </w:t>
      </w:r>
      <w:r w:rsidR="00194A82" w:rsidRPr="00F505B0">
        <w:t xml:space="preserve">soba br. </w:t>
      </w:r>
      <w:r w:rsidR="009B1948">
        <w:t>4</w:t>
      </w:r>
      <w:r w:rsidR="00194A82" w:rsidRPr="00F505B0">
        <w:t xml:space="preserve">. </w:t>
      </w:r>
      <w:r w:rsidR="00204A95" w:rsidRPr="00F505B0">
        <w:t xml:space="preserve"> </w:t>
      </w:r>
    </w:p>
    <w:p w:rsidRDefault="00204A95" w:rsidP="00BD0446" w:rsidR="00204A95" w:rsidRPr="00F505B0">
      <w:pPr>
        <w:ind w:firstLine="720"/>
        <w:jc w:val="both"/>
      </w:pPr>
    </w:p>
    <w:p w:rsidRDefault="00204A95" w:rsidP="00BD0446" w:rsidR="00204A95" w:rsidRPr="00F505B0">
      <w:pPr>
        <w:ind w:firstLine="720"/>
        <w:jc w:val="both"/>
      </w:pPr>
      <w:r w:rsidRPr="00F505B0">
        <w:t xml:space="preserve">2. </w:t>
      </w:r>
      <w:r w:rsidR="00194A82" w:rsidRPr="00F505B0">
        <w:t>Na ročište se pozivaju:</w:t>
      </w:r>
    </w:p>
    <w:p w:rsidRDefault="00194A82" w:rsidP="00BD0446" w:rsidR="00194A82" w:rsidRPr="00F505B0">
      <w:pPr>
        <w:ind w:firstLine="720"/>
        <w:jc w:val="both"/>
      </w:pPr>
      <w:r w:rsidRPr="00F505B0">
        <w:t>- dužnik</w:t>
      </w:r>
    </w:p>
    <w:p w:rsidRDefault="00194A82" w:rsidP="00BD0446" w:rsidR="00194A82" w:rsidRPr="00F505B0">
      <w:pPr>
        <w:ind w:firstLine="720"/>
        <w:jc w:val="both"/>
      </w:pPr>
      <w:r w:rsidRPr="00F505B0">
        <w:t>- vjerovnici</w:t>
      </w:r>
      <w:r w:rsidR="00FD6E7D" w:rsidRPr="00F505B0">
        <w:t xml:space="preserve"> koji su prihvatili plan financijskog restrukturiranja dužnika</w:t>
      </w:r>
      <w:r w:rsidRPr="00F505B0">
        <w:t>.</w:t>
      </w:r>
    </w:p>
    <w:p w:rsidRDefault="00204A95" w:rsidP="00BD0446" w:rsidR="00204A95" w:rsidRPr="00F505B0">
      <w:pPr>
        <w:ind w:firstLine="720"/>
        <w:jc w:val="both"/>
      </w:pPr>
    </w:p>
    <w:p w:rsidRDefault="002C5A29" w:rsidP="0049309C" w:rsidR="002C5A29" w:rsidRPr="00F505B0">
      <w:pPr>
        <w:jc w:val="center"/>
      </w:pPr>
      <w:r w:rsidRPr="00F505B0">
        <w:t>U Karlovcu</w:t>
      </w:r>
      <w:r w:rsidR="00E307C2" w:rsidRPr="00F505B0">
        <w:t xml:space="preserve"> </w:t>
      </w:r>
      <w:r w:rsidR="00CF2578">
        <w:t>4. siječnja</w:t>
      </w:r>
      <w:r w:rsidR="00551C77" w:rsidRPr="00F505B0">
        <w:t xml:space="preserve"> 201</w:t>
      </w:r>
      <w:r w:rsidR="00CF2578">
        <w:t>6</w:t>
      </w:r>
      <w:r w:rsidRPr="00F505B0">
        <w:t>. godine</w:t>
      </w:r>
    </w:p>
    <w:p w:rsidRDefault="00204A95" w:rsidP="00204A95" w:rsidR="00204A95" w:rsidRPr="00F505B0">
      <w:pPr>
        <w:jc w:val="both"/>
      </w:pPr>
    </w:p>
    <w:p w:rsidRDefault="00204A95" w:rsidP="00204A95" w:rsidR="00204A95" w:rsidRPr="00F505B0">
      <w:pPr>
        <w:jc w:val="both"/>
      </w:pPr>
    </w:p>
    <w:p w:rsidRDefault="00FD6E7D" w:rsidP="00204A95" w:rsidR="00FD6E7D" w:rsidRPr="00F505B0">
      <w:pPr>
        <w:jc w:val="both"/>
      </w:pPr>
    </w:p>
    <w:p w:rsidRDefault="00204A95" w:rsidP="00347D31" w:rsidR="002C5A29" w:rsidRPr="00F505B0">
      <w:pPr>
        <w:jc w:val="right"/>
      </w:pPr>
      <w:r w:rsidRPr="00F505B0">
        <w:t xml:space="preserve">                                         </w:t>
      </w:r>
      <w:r w:rsidR="00FD6E7D" w:rsidRPr="00F505B0">
        <w:t xml:space="preserve">                                      </w:t>
      </w:r>
      <w:r w:rsidR="002C5A29" w:rsidRPr="00F505B0">
        <w:t>Stečajni sudac:</w:t>
      </w:r>
      <w:r w:rsidR="001B6B8D" w:rsidRPr="00F505B0">
        <w:t xml:space="preserve">                                                                                  </w:t>
      </w:r>
      <w:r w:rsidR="0049309C" w:rsidRPr="00F505B0">
        <w:t xml:space="preserve">                               </w:t>
      </w:r>
    </w:p>
    <w:p w:rsidRDefault="00FD6E7D" w:rsidP="00AD1820" w:rsidR="00AD1820" w:rsidRPr="00F505B0">
      <w:pPr>
        <w:jc w:val="right"/>
      </w:pPr>
      <w:r w:rsidRPr="00F505B0">
        <w:t xml:space="preserve">                                                              </w:t>
      </w:r>
      <w:r w:rsidR="00204A95" w:rsidRPr="00F505B0">
        <w:t xml:space="preserve">        </w:t>
      </w:r>
      <w:r w:rsidR="0061280D" w:rsidRPr="00F505B0">
        <w:t xml:space="preserve">   </w:t>
      </w:r>
      <w:r w:rsidR="00204A95" w:rsidRPr="00F505B0">
        <w:t xml:space="preserve"> </w:t>
      </w:r>
      <w:r w:rsidR="00642DC9">
        <w:t xml:space="preserve"> </w:t>
      </w:r>
      <w:r w:rsidR="0061280D" w:rsidRPr="00F505B0">
        <w:t>Suzana Ivanović</w:t>
      </w:r>
    </w:p>
    <w:p w:rsidRDefault="001D4BA1" w:rsidR="00E307C2" w:rsidRPr="00F505B0">
      <w:r w:rsidRPr="00F505B0">
        <w:t xml:space="preserve">                                                                       </w:t>
      </w:r>
    </w:p>
    <w:p w:rsidRDefault="002C5A29" w:rsidR="002C5A29" w:rsidRPr="00F505B0">
      <w:r w:rsidRPr="00F505B0">
        <w:t>Dna:</w:t>
      </w:r>
      <w:r w:rsidR="001D4BA1" w:rsidRPr="00F505B0">
        <w:t xml:space="preserve">                                                                   </w:t>
      </w:r>
    </w:p>
    <w:p w:rsidRDefault="009B1948" w:rsidP="00396039" w:rsidR="00194A82" w:rsidRPr="00F505B0">
      <w:pPr>
        <w:numPr>
          <w:ilvl w:val="0"/>
          <w:numId w:val="6"/>
        </w:numPr>
      </w:pPr>
      <w:r>
        <w:t>e-</w:t>
      </w:r>
      <w:r w:rsidR="00194A82" w:rsidRPr="00F505B0">
        <w:t>glasna ploča suda</w:t>
      </w:r>
    </w:p>
    <w:p w:rsidRDefault="00FD6E7D" w:rsidP="00396039" w:rsidR="00194A82" w:rsidRPr="00F505B0">
      <w:pPr>
        <w:numPr>
          <w:ilvl w:val="0"/>
          <w:numId w:val="6"/>
        </w:numPr>
      </w:pPr>
      <w:r w:rsidRPr="00F505B0">
        <w:t xml:space="preserve">FINA radi objave na web stranicama, </w:t>
      </w:r>
      <w:r w:rsidR="00194A82" w:rsidRPr="00F505B0">
        <w:t xml:space="preserve">faksom i poštom </w:t>
      </w:r>
    </w:p>
    <w:p w:rsidRDefault="00664D91" w:rsidR="003A364F" w:rsidRPr="00F505B0">
      <w:pPr>
        <w:numPr>
          <w:ilvl w:val="0"/>
          <w:numId w:val="6"/>
        </w:numPr>
      </w:pPr>
      <w:r w:rsidRPr="00F505B0">
        <w:t>Spis</w:t>
      </w:r>
    </w:p>
    <w:p w:rsidRDefault="004339EB" w:rsidR="004339EB" w:rsidRPr="00F505B0"/>
    <w:sectPr w:rsidSect="0058326B" w:rsidR="004339EB" w:rsidRPr="00F505B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CFE" w:rsidR="00ED1CFE">
      <w:r>
        <w:separator/>
      </w:r>
    </w:p>
  </w:endnote>
  <w:endnote w:id="0" w:type="continuationSeparator">
    <w:p w:rsidRDefault="00ED1CFE" w:rsidR="00ED1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CFE" w:rsidR="00ED1CFE">
      <w:r>
        <w:separator/>
      </w:r>
    </w:p>
  </w:footnote>
  <w:footnote w:id="0" w:type="continuationSeparator">
    <w:p w:rsidRDefault="00ED1CFE" w:rsidR="00ED1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642" w:rsidP="00511110" w:rsidR="00252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642" w:rsidR="002526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C413B"/>
    <w:multiLevelType w:val="hybridMultilevel"/>
    <w:tmpl w:val="9F946CCE"/>
    <w:lvl w:tplc="F572DC5E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58F394C"/>
    <w:multiLevelType w:val="hybridMultilevel"/>
    <w:tmpl w:val="CEC051B2"/>
    <w:lvl w:tplc="7EDAFBC2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626"/>
    <w:rsid w:val="00054E0C"/>
    <w:rsid w:val="00055E4C"/>
    <w:rsid w:val="000713F5"/>
    <w:rsid w:val="00074C67"/>
    <w:rsid w:val="00085D86"/>
    <w:rsid w:val="000A5C7E"/>
    <w:rsid w:val="000D2A72"/>
    <w:rsid w:val="000F3AE7"/>
    <w:rsid w:val="001514AC"/>
    <w:rsid w:val="00171704"/>
    <w:rsid w:val="00184A0B"/>
    <w:rsid w:val="0019154D"/>
    <w:rsid w:val="00194A82"/>
    <w:rsid w:val="001A01C3"/>
    <w:rsid w:val="001A1423"/>
    <w:rsid w:val="001B6B8D"/>
    <w:rsid w:val="001D4BA1"/>
    <w:rsid w:val="001D59B0"/>
    <w:rsid w:val="001E2C58"/>
    <w:rsid w:val="00204A95"/>
    <w:rsid w:val="00206FEF"/>
    <w:rsid w:val="002221EB"/>
    <w:rsid w:val="00225AFD"/>
    <w:rsid w:val="002269F0"/>
    <w:rsid w:val="00252642"/>
    <w:rsid w:val="002A2D88"/>
    <w:rsid w:val="002C5A29"/>
    <w:rsid w:val="002D1BA2"/>
    <w:rsid w:val="002D56CF"/>
    <w:rsid w:val="003002F1"/>
    <w:rsid w:val="00313523"/>
    <w:rsid w:val="00316219"/>
    <w:rsid w:val="00324B87"/>
    <w:rsid w:val="00347D31"/>
    <w:rsid w:val="00380982"/>
    <w:rsid w:val="00384992"/>
    <w:rsid w:val="00385B86"/>
    <w:rsid w:val="00396039"/>
    <w:rsid w:val="003A364F"/>
    <w:rsid w:val="003B4D98"/>
    <w:rsid w:val="003C0F69"/>
    <w:rsid w:val="003C1A4A"/>
    <w:rsid w:val="003D2959"/>
    <w:rsid w:val="003F59EF"/>
    <w:rsid w:val="0041313A"/>
    <w:rsid w:val="004339EB"/>
    <w:rsid w:val="004722CB"/>
    <w:rsid w:val="00491FC3"/>
    <w:rsid w:val="0049309C"/>
    <w:rsid w:val="004C7991"/>
    <w:rsid w:val="004D2021"/>
    <w:rsid w:val="00511110"/>
    <w:rsid w:val="0052172B"/>
    <w:rsid w:val="00527E75"/>
    <w:rsid w:val="00535FCA"/>
    <w:rsid w:val="00551C77"/>
    <w:rsid w:val="0058326B"/>
    <w:rsid w:val="00583CB5"/>
    <w:rsid w:val="00585A5E"/>
    <w:rsid w:val="005D06CE"/>
    <w:rsid w:val="005D1392"/>
    <w:rsid w:val="005F7658"/>
    <w:rsid w:val="0061280D"/>
    <w:rsid w:val="0061752A"/>
    <w:rsid w:val="00625F8A"/>
    <w:rsid w:val="006319EC"/>
    <w:rsid w:val="00642DC9"/>
    <w:rsid w:val="006538FC"/>
    <w:rsid w:val="00664D91"/>
    <w:rsid w:val="006677DF"/>
    <w:rsid w:val="00692415"/>
    <w:rsid w:val="006A3517"/>
    <w:rsid w:val="006B6B6F"/>
    <w:rsid w:val="006E27A3"/>
    <w:rsid w:val="006F327E"/>
    <w:rsid w:val="0074278A"/>
    <w:rsid w:val="007441B1"/>
    <w:rsid w:val="00761B50"/>
    <w:rsid w:val="00764D42"/>
    <w:rsid w:val="007916F3"/>
    <w:rsid w:val="007B49F3"/>
    <w:rsid w:val="007C3526"/>
    <w:rsid w:val="007F63DB"/>
    <w:rsid w:val="00801E8F"/>
    <w:rsid w:val="0081656E"/>
    <w:rsid w:val="00836E15"/>
    <w:rsid w:val="008567FA"/>
    <w:rsid w:val="00862F6C"/>
    <w:rsid w:val="00867D6E"/>
    <w:rsid w:val="0088611B"/>
    <w:rsid w:val="008B5D4F"/>
    <w:rsid w:val="009068DA"/>
    <w:rsid w:val="00912C87"/>
    <w:rsid w:val="0091326A"/>
    <w:rsid w:val="009708CB"/>
    <w:rsid w:val="00990979"/>
    <w:rsid w:val="009B1948"/>
    <w:rsid w:val="009F4825"/>
    <w:rsid w:val="00A119BF"/>
    <w:rsid w:val="00A138B5"/>
    <w:rsid w:val="00A14C72"/>
    <w:rsid w:val="00A45B49"/>
    <w:rsid w:val="00A57558"/>
    <w:rsid w:val="00A80BE9"/>
    <w:rsid w:val="00A85056"/>
    <w:rsid w:val="00AD1820"/>
    <w:rsid w:val="00B00C49"/>
    <w:rsid w:val="00B458CB"/>
    <w:rsid w:val="00B46AF4"/>
    <w:rsid w:val="00B67087"/>
    <w:rsid w:val="00B72A42"/>
    <w:rsid w:val="00B8067A"/>
    <w:rsid w:val="00B917B7"/>
    <w:rsid w:val="00B918B5"/>
    <w:rsid w:val="00BB0BB8"/>
    <w:rsid w:val="00BD0446"/>
    <w:rsid w:val="00BD5820"/>
    <w:rsid w:val="00BE5950"/>
    <w:rsid w:val="00BF1F6B"/>
    <w:rsid w:val="00BF40BD"/>
    <w:rsid w:val="00C04A7F"/>
    <w:rsid w:val="00C10E22"/>
    <w:rsid w:val="00C26C63"/>
    <w:rsid w:val="00C27C3A"/>
    <w:rsid w:val="00C55FC6"/>
    <w:rsid w:val="00C6524B"/>
    <w:rsid w:val="00C700B0"/>
    <w:rsid w:val="00C7322E"/>
    <w:rsid w:val="00CB462D"/>
    <w:rsid w:val="00CE2C4C"/>
    <w:rsid w:val="00CE7537"/>
    <w:rsid w:val="00CF2578"/>
    <w:rsid w:val="00D133D9"/>
    <w:rsid w:val="00D2088D"/>
    <w:rsid w:val="00D21427"/>
    <w:rsid w:val="00D8705D"/>
    <w:rsid w:val="00DC3D66"/>
    <w:rsid w:val="00DC472E"/>
    <w:rsid w:val="00E01512"/>
    <w:rsid w:val="00E15211"/>
    <w:rsid w:val="00E307C2"/>
    <w:rsid w:val="00E347D0"/>
    <w:rsid w:val="00E45EF2"/>
    <w:rsid w:val="00E80B4A"/>
    <w:rsid w:val="00E869CE"/>
    <w:rsid w:val="00EC0BCA"/>
    <w:rsid w:val="00EC19AB"/>
    <w:rsid w:val="00ED1CFE"/>
    <w:rsid w:val="00EF29F4"/>
    <w:rsid w:val="00F134E9"/>
    <w:rsid w:val="00F20831"/>
    <w:rsid w:val="00F505B0"/>
    <w:rsid w:val="00F604C4"/>
    <w:rsid w:val="00F63FB9"/>
    <w:rsid w:val="00F70FB0"/>
    <w:rsid w:val="00F718BA"/>
    <w:rsid w:val="00F76FDF"/>
    <w:rsid w:val="00F97F34"/>
    <w:rsid w:val="00FC550A"/>
    <w:rsid w:val="00FD19D8"/>
    <w:rsid w:val="00FD65A4"/>
    <w:rsid w:val="00FD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F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semiHidden/>
    <w:rsid w:val="007F63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5F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Stpn-158/2015-6</izvorni_sadrzaj>
    <derivirana_varijabla naziv="DomainObject.Oznaka_1">Stpn-158/2015-6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2015.</izvorni_sadrzaj>
    <derivirana_varijabla naziv="DomainObject.Predmet.DatumOsnivanja_1">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Stpn-158/2015</izvorni_sadrzaj>
    <derivirana_varijabla naziv="DomainObject.Predmet.OznakaBroj_1">Stpn-158/2015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Cibona</izvorni_sadrzaj>
    <derivirana_varijabla naziv="DomainObject.Predmet.ProtustrankaFormated_1">  Košarkaški klub Cibona</derivirana_varijabla>
  </DomainObject.Predmet.ProtustrankaFormated>
  <DomainObject.Predmet.ProtustrankaFormatedOIB>
    <izvorni_sadrzaj>  Košarkaški klub Cibona, OIB 95728434073</izvorni_sadrzaj>
    <derivirana_varijabla naziv="DomainObject.Predmet.ProtustrankaFormatedOIB_1">  Košarkaški klub Cibona, OIB 95728434073</derivirana_varijabla>
  </DomainObject.Predmet.ProtustrankaFormatedOIB>
  <DomainObject.Predmet.ProtustrankaFormatedWithAdress>
    <izvorni_sadrzaj> Košarkaški klub Cibona, Tuškanac 1A, 10000 Zagreb</izvorni_sadrzaj>
    <derivirana_varijabla naziv="DomainObject.Predmet.ProtustrankaFormatedWithAdress_1"> Košarkaški klub Cibona, Tuškanac 1A, 10000 Zagreb</derivirana_varijabla>
  </DomainObject.Predmet.ProtustrankaFormatedWithAdress>
  <DomainObject.Predmet.ProtustrankaFormatedWithAdressOIB>
    <izvorni_sadrzaj> Košarkaški klub Cibona, OIB 95728434073, Tuškanac 1A, 10000 Zagreb</izvorni_sadrzaj>
    <derivirana_varijabla naziv="DomainObject.Predmet.ProtustrankaFormatedWithAdressOIB_1"> Košarkaški klub Cibona, OIB 95728434073, Tuškanac 1A, 10000 Zagreb</derivirana_varijabla>
  </DomainObject.Predmet.ProtustrankaFormatedWithAdressOIB>
  <DomainObject.Predmet.ProtustrankaWithAdress>
    <izvorni_sadrzaj>Košarkaški klub Cibona Tuškanac 1A, 10000 Zagreb</izvorni_sadrzaj>
    <derivirana_varijabla naziv="DomainObject.Predmet.ProtustrankaWithAdress_1">Košarkaški klub Cibona Tuškanac 1A, 10000 Zagreb</derivirana_varijabla>
  </DomainObject.Predmet.ProtustrankaWithAdress>
  <DomainObject.Predmet.ProtustrankaWithAdressOIB>
    <izvorni_sadrzaj>Košarkaški klub Cibona, OIB 95728434073, Tuškanac 1A, 10000 Zagreb</izvorni_sadrzaj>
    <derivirana_varijabla naziv="DomainObject.Predmet.ProtustrankaWithAdressOIB_1">Košarkaški klub Cibona, OIB 95728434073, Tuškanac 1A, 10000 Zagreb</derivirana_varijabla>
  </DomainObject.Predmet.ProtustrankaWithAdressOIB>
  <DomainObject.Predmet.ProtustrankaNazivFormated>
    <izvorni_sadrzaj>Košarkaški klub Cibona</izvorni_sadrzaj>
    <derivirana_varijabla naziv="DomainObject.Predmet.ProtustrankaNazivFormated_1">Košarkaški klub Cibona</derivirana_varijabla>
  </DomainObject.Predmet.ProtustrankaNazivFormated>
  <DomainObject.Predmet.ProtustrankaNazivFormatedOIB>
    <izvorni_sadrzaj>Košarkaški klub Cibona, OIB 95728434073</izvorni_sadrzaj>
    <derivirana_varijabla naziv="DomainObject.Predmet.ProtustrankaNazivFormatedOIB_1">Košarkaški klub Cibona, OIB 95728434073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Cibona</izvorni_sadrzaj>
    <derivirana_varijabla naziv="DomainObject.Predmet.StrankaFormated_1">  Košarkaški klub Cibona</derivirana_varijabla>
  </DomainObject.Predmet.StrankaFormated>
  <DomainObject.Predmet.StrankaFormatedOIB>
    <izvorni_sadrzaj>  Košarkaški klub Cibona, OIB 95728434073</izvorni_sadrzaj>
    <derivirana_varijabla naziv="DomainObject.Predmet.StrankaFormatedOIB_1">  Košarkaški klub Cibona, OIB 95728434073</derivirana_varijabla>
  </DomainObject.Predmet.StrankaFormatedOIB>
  <DomainObject.Predmet.StrankaFormatedWithAdress>
    <izvorni_sadrzaj> Košarkaški klub Cibona, Tuškanac 1A, 10000 Zagreb</izvorni_sadrzaj>
    <derivirana_varijabla naziv="DomainObject.Predmet.StrankaFormatedWithAdress_1"> Košarkaški klub Cibona, Tuškanac 1A, 10000 Zagreb</derivirana_varijabla>
  </DomainObject.Predmet.StrankaFormatedWithAdress>
  <DomainObject.Predmet.StrankaFormatedWithAdressOIB>
    <izvorni_sadrzaj> Košarkaški klub Cibona, OIB 95728434073, Tuškanac 1A, 10000 Zagreb</izvorni_sadrzaj>
    <derivirana_varijabla naziv="DomainObject.Predmet.StrankaFormatedWithAdressOIB_1"> Košarkaški klub Cibona, OIB 95728434073, Tuškanac 1A, 10000 Zagreb</derivirana_varijabla>
  </DomainObject.Predmet.StrankaFormatedWithAdressOIB>
  <DomainObject.Predmet.StrankaWithAdress>
    <izvorni_sadrzaj>Košarkaški klub Cibona Tuškanac 1A,10000 Zagreb</izvorni_sadrzaj>
    <derivirana_varijabla naziv="DomainObject.Predmet.StrankaWithAdress_1">Košarkaški klub Cibona Tuškanac 1A,10000 Zagreb</derivirana_varijabla>
  </DomainObject.Predmet.StrankaWithAdress>
  <DomainObject.Predmet.StrankaWithAdressOIB>
    <izvorni_sadrzaj>Košarkaški klub Cibona, OIB 95728434073, Tuškanac 1A,10000 Zagreb</izvorni_sadrzaj>
    <derivirana_varijabla naziv="DomainObject.Predmet.StrankaWithAdressOIB_1">Košarkaški klub Cibona, OIB 95728434073, Tuškanac 1A,10000 Zagreb</derivirana_varijabla>
  </DomainObject.Predmet.StrankaWithAdressOIB>
  <DomainObject.Predmet.StrankaNazivFormated>
    <izvorni_sadrzaj>Košarkaški klub Cibona</izvorni_sadrzaj>
    <derivirana_varijabla naziv="DomainObject.Predmet.StrankaNazivFormated_1">Košarkaški klub Cibona</derivirana_varijabla>
  </DomainObject.Predmet.StrankaNazivFormated>
  <DomainObject.Predmet.StrankaNazivFormatedOIB>
    <izvorni_sadrzaj>Košarkaški klub Cibona, OIB 95728434073</izvorni_sadrzaj>
    <derivirana_varijabla naziv="DomainObject.Predmet.StrankaNazivFormatedOIB_1">Košarkaški klub Cibona, OIB 95728434073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Košarkaški klub Cibona</item>
    </izvorni_sadrzaj>
    <derivirana_varijabla naziv="DomainObject.Predmet.StrankaListFormated_1">
      <item>Košarkaški klub Cibona</item>
    </derivirana_varijabla>
  </DomainObject.Predmet.StrankaListFormated>
  <DomainObject.Predmet.StrankaListFormatedOIB>
    <izvorni_sadrzaj>
      <item>Košarkaški klub Cibona, OIB 95728434073</item>
    </izvorni_sadrzaj>
    <derivirana_varijabla naziv="DomainObject.Predmet.StrankaListFormatedOIB_1">
      <item>Košarkaški klub Cibona, OIB 95728434073</item>
    </derivirana_varijabla>
  </DomainObject.Predmet.StrankaListFormatedOIB>
  <DomainObject.Predmet.StrankaListFormatedWithAdress>
    <izvorni_sadrzaj>
      <item>Košarkaški klub Cibona, Tuškanac 1A, 10000 Zagreb</item>
    </izvorni_sadrzaj>
    <derivirana_varijabla naziv="DomainObject.Predmet.StrankaListFormatedWithAdress_1">
      <item>Košarkaški klub Cibona, Tuškanac 1A, 10000 Zagreb</item>
    </derivirana_varijabla>
  </DomainObject.Predmet.StrankaListFormatedWithAdress>
  <DomainObject.Predmet.StrankaListFormatedWithAdressOIB>
    <izvorni_sadrzaj>
      <item>Košarkaški klub Cibona, OIB 95728434073, Tuškanac 1A, 10000 Zagreb</item>
    </izvorni_sadrzaj>
    <derivirana_varijabla naziv="DomainObject.Predmet.StrankaListFormatedWithAdressOIB_1">
      <item>Košarkaški klub Cibona, OIB 95728434073, Tuškanac 1A, 10000 Zagreb</item>
    </derivirana_varijabla>
  </DomainObject.Predmet.StrankaListFormatedWithAdressOIB>
  <DomainObject.Predmet.StrankaListNazivFormated>
    <izvorni_sadrzaj>
      <item>Košarkaški klub Cibona</item>
    </izvorni_sadrzaj>
    <derivirana_varijabla naziv="DomainObject.Predmet.StrankaListNazivFormated_1">
      <item>Košarkaški klub Cibona</item>
    </derivirana_varijabla>
  </DomainObject.Predmet.StrankaListNazivFormated>
  <DomainObject.Predmet.StrankaListNazivFormatedOIB>
    <izvorni_sadrzaj>
      <item>Košarkaški klub Cibona, OIB 95728434073</item>
    </izvorni_sadrzaj>
    <derivirana_varijabla naziv="DomainObject.Predmet.StrankaListNazivFormatedOIB_1">
      <item>Košarkaški klub Cibona, OIB 95728434073</item>
    </derivirana_varijabla>
  </DomainObject.Predmet.StrankaListNazivFormatedOIB>
  <DomainObject.Predmet.ProtuStrankaListFormated>
    <izvorni_sadrzaj>
      <item>Košarkaški klub Cibona</item>
    </izvorni_sadrzaj>
    <derivirana_varijabla naziv="DomainObject.Predmet.ProtuStrankaListFormated_1">
      <item>Košarkaški klub Cibona</item>
    </derivirana_varijabla>
  </DomainObject.Predmet.ProtuStrankaListFormated>
  <DomainObject.Predmet.ProtuStrankaListFormatedOIB>
    <izvorni_sadrzaj>
      <item>Košarkaški klub Cibona, OIB 95728434073</item>
    </izvorni_sadrzaj>
    <derivirana_varijabla naziv="DomainObject.Predmet.ProtuStrankaListFormatedOIB_1">
      <item>Košarkaški klub Cibona, OIB 95728434073</item>
    </derivirana_varijabla>
  </DomainObject.Predmet.ProtuStrankaListFormatedOIB>
  <DomainObject.Predmet.ProtuStrankaListFormatedWithAdress>
    <izvorni_sadrzaj>
      <item>Košarkaški klub Cibona, Tuškanac 1A, 10000 Zagreb</item>
    </izvorni_sadrzaj>
    <derivirana_varijabla naziv="DomainObject.Predmet.ProtuStrankaListFormatedWithAdress_1">
      <item>Košarkaški klub Cibona, Tuškanac 1A, 10000 Zagreb</item>
    </derivirana_varijabla>
  </DomainObject.Predmet.ProtuStrankaListFormatedWithAdress>
  <DomainObject.Predmet.ProtuStrankaListFormatedWithAdressOIB>
    <izvorni_sadrzaj>
      <item>Košarkaški klub Cibona, OIB 95728434073, Tuškanac 1A, 10000 Zagreb</item>
    </izvorni_sadrzaj>
    <derivirana_varijabla naziv="DomainObject.Predmet.ProtuStrankaListFormatedWithAdressOIB_1">
      <item>Košarkaški klub Cibona, OIB 95728434073, Tuškanac 1A, 10000 Zagreb</item>
    </derivirana_varijabla>
  </DomainObject.Predmet.ProtuStrankaListFormatedWithAdressOIB>
  <DomainObject.Predmet.ProtuStrankaListNazivFormated>
    <izvorni_sadrzaj>
      <item>Košarkaški klub Cibona</item>
    </izvorni_sadrzaj>
    <derivirana_varijabla naziv="DomainObject.Predmet.ProtuStrankaListNazivFormated_1">
      <item>Košarkaški klub Cibona</item>
    </derivirana_varijabla>
  </DomainObject.Predmet.ProtuStrankaListNazivFormated>
  <DomainObject.Predmet.ProtuStrankaListNazivFormatedOIB>
    <izvorni_sadrzaj>
      <item>Košarkaški klub Cibona, OIB 95728434073</item>
    </izvorni_sadrzaj>
    <derivirana_varijabla naziv="DomainObject.Predmet.ProtuStrankaListNazivFormatedOIB_1">
      <item>Košarkaški klub Cibona, OIB 95728434073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Stpn-158/2015-6</izvorni_sadrzaj>
    <derivirana_varijabla naziv="DomainObject.PoslovniBrojDokumenta_1">Stpn-158/2015-6</derivirana_varijabla>
  </DomainObject.PoslovniBrojDokumenta>
  <DomainObject.Predmet.StrankaIDrugi>
    <izvorni_sadrzaj>Košarkaški klub Cibona</izvorni_sadrzaj>
    <derivirana_varijabla naziv="DomainObject.Predmet.StrankaIDrugi_1">Košarkaški klub Cibona</derivirana_varijabla>
  </DomainObject.Predmet.StrankaIDrugi>
  <DomainObject.Predmet.ProtustrankaIDrugi>
    <izvorni_sadrzaj>Košarkaški klub Cibona</izvorni_sadrzaj>
    <derivirana_varijabla naziv="DomainObject.Predmet.ProtustrankaIDrugi_1">Košarkaški klub Cibona</derivirana_varijabla>
  </DomainObject.Predmet.ProtustrankaIDrugi>
  <DomainObject.Predmet.StrankaIDrugiAdressOIB>
    <izvorni_sadrzaj>Košarkaški klub Cibona, OIB 95728434073, Tuškanac 1A, 10000 Zagreb</izvorni_sadrzaj>
    <derivirana_varijabla naziv="DomainObject.Predmet.StrankaIDrugiAdressOIB_1">Košarkaški klub Cibona, OIB 95728434073, Tuškanac 1A, 10000 Zagreb</derivirana_varijabla>
  </DomainObject.Predmet.StrankaIDrugiAdressOIB>
  <DomainObject.Predmet.ProtustrankaIDrugiAdressOIB>
    <izvorni_sadrzaj>Košarkaški klub Cibona, OIB 95728434073, Tuškanac 1A, 10000 Zagreb</izvorni_sadrzaj>
    <derivirana_varijabla naziv="DomainObject.Predmet.ProtustrankaIDrugiAdressOIB_1">Košarkaški klub Cibona, OIB 95728434073, Tuškanac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Cibona</item>
      <item>Košarkaški klub Cibona</item>
    </izvorni_sadrzaj>
    <derivirana_varijabla naziv="DomainObject.Predmet.SudioniciListNaziv_1">
      <item>Košarkaški klub Cibona</item>
      <item>Košarkaški klub Cibona</item>
    </derivirana_varijabla>
  </DomainObject.Predmet.SudioniciListNaziv>
  <DomainObject.Predmet.SudioniciListAdressOIB>
    <izvorni_sadrzaj>
      <item>Košarkaški klub Cibona, OIB 95728434073, Tuškanac 1A,10000 Zagreb</item>
      <item>Košarkaški klub Cibona, OIB 95728434073, Tuškanac 1A,10000 Zagreb</item>
    </izvorni_sadrzaj>
    <derivirana_varijabla naziv="DomainObject.Predmet.SudioniciListAdressOIB_1">
      <item>Košarkaški klub Cibona, OIB 95728434073, Tuškanac 1A,10000 Zagreb</item>
      <item>Košarkaški klub Cibona, OIB 95728434073, Tuškanac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95728434073</item>
      <item>, OIB 95728434073</item>
    </izvorni_sadrzaj>
    <derivirana_varijabla naziv="DomainObject.Predmet.SudioniciListNazivOIB_1">
      <item>, OIB 95728434073</item>
      <item>, OIB 95728434073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149</properties:Words>
  <properties:Characters>848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2016-01-04T09:24:00Z</dcterms:created>
  <dc:creator>Korisnik</dc:creator>
  <cp:lastModifiedBy>Marina Markić</cp:lastModifiedBy>
  <cp:lastPrinted>2016-01-04T09:26:00Z</cp:lastPrinted>
  <dcterms:modified xmlns:xsi="http://www.w3.org/2001/XMLSchema-instance" xsi:type="dcterms:W3CDTF">2016-01-04T09:27:00Z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Stpn-158/2015-6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