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a97f" w14:paraId="35ca97f" w:rsidRDefault="00D1325A" w:rsidP="00D1325A" w:rsidR="00D1325A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St-12/16-4</w:t>
      </w:r>
    </w:p>
    <w:p w:rsidRDefault="00D1325A" w:rsidP="00D1325A" w:rsidR="00D1325A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25A" w:rsidP="00D1325A" w:rsidR="00D1325A">
      <w:r>
        <w:t xml:space="preserve">         REPUBLIKA HRVATSKA</w:t>
      </w:r>
    </w:p>
    <w:p w:rsidRDefault="00D1325A" w:rsidP="00D1325A" w:rsidR="00D1325A">
      <w:r>
        <w:t xml:space="preserve"> TRGOVAČKI SUD U VARAŽDINU</w:t>
      </w:r>
    </w:p>
    <w:p w:rsidRDefault="00D1325A" w:rsidP="00D1325A" w:rsidR="00D1325A">
      <w:pPr>
        <w:ind w:firstLine="720"/>
      </w:pPr>
      <w:r>
        <w:t xml:space="preserve">         B. Radić 2</w:t>
      </w:r>
    </w:p>
    <w:p w:rsidRDefault="00D1325A" w:rsidP="00D1325A" w:rsidR="00D1325A">
      <w:pPr>
        <w:jc w:val="center"/>
        <w:rPr>
          <w:lang w:val="hr-HR"/>
        </w:rPr>
      </w:pPr>
    </w:p>
    <w:p w:rsidRDefault="00D1325A" w:rsidP="00D1325A" w:rsidR="00D1325A">
      <w:pPr>
        <w:jc w:val="center"/>
        <w:rPr>
          <w:lang w:val="hr-HR"/>
        </w:rPr>
      </w:pPr>
    </w:p>
    <w:p w:rsidRDefault="00D1325A" w:rsidP="00D1325A" w:rsidR="00D1325A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TIK TAK j.d.o.o. “u likvidaciji”, OIB: 02218740041 sa sjedištem u Varaždinska cesta 150, 48000 Kopri</w:t>
      </w:r>
      <w:r w:rsidR="002F7127">
        <w:t>vnica, dana 10. veljače</w:t>
      </w:r>
      <w:r>
        <w:t xml:space="preserve"> 2016. godine, temeljem čl. 430. Stečajnog zakona ("Narodne novine" 71/15, u daljnjem tekstu SZ) objavljuje slijedeći</w:t>
      </w:r>
    </w:p>
    <w:p w:rsidRDefault="00D1325A" w:rsidP="00D1325A" w:rsidR="00D1325A">
      <w:pPr>
        <w:jc w:val="both"/>
      </w:pPr>
    </w:p>
    <w:p w:rsidRDefault="00D1325A" w:rsidP="00D1325A" w:rsidR="00D1325A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D1325A" w:rsidP="00D1325A" w:rsidR="00D1325A">
      <w:pPr>
        <w:jc w:val="both"/>
        <w:rPr>
          <w:lang w:val="hr-HR"/>
        </w:rPr>
      </w:pPr>
    </w:p>
    <w:p w:rsidRDefault="00D1325A" w:rsidP="00D1325A" w:rsidR="00D1325A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TIK TAK j.d.o.o. “u likvidaciji”, OIB: 02218740041 sa sjedištem u Varaždinska cesta 150, 48000 Koprivnica, iznosi 1.992,47 kn.</w:t>
      </w:r>
    </w:p>
    <w:p w:rsidRDefault="00D1325A" w:rsidP="00D1325A" w:rsidR="00D1325A">
      <w:pPr>
        <w:jc w:val="both"/>
      </w:pPr>
    </w:p>
    <w:p w:rsidRDefault="002F7127" w:rsidP="00D1325A" w:rsidR="00D1325A">
      <w:pPr>
        <w:jc w:val="both"/>
      </w:pPr>
      <w:r>
        <w:tab/>
        <w:t>II/ Poziva se osoba ovlaštena za zastupanje</w:t>
      </w:r>
      <w:r w:rsidR="00D1325A">
        <w:t xml:space="preserve"> dužnika Alen Horvat, OIB: 45533605662, Starigrad, Krešimirova ulica 20,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D1325A" w:rsidP="00D1325A" w:rsidR="00D1325A">
      <w:pPr>
        <w:jc w:val="both"/>
      </w:pPr>
    </w:p>
    <w:p w:rsidRDefault="002F7127" w:rsidP="00D1325A" w:rsidR="00D1325A">
      <w:pPr>
        <w:jc w:val="both"/>
      </w:pPr>
      <w:r>
        <w:tab/>
        <w:t>III/ Upozorava se osoba za zastupanje</w:t>
      </w:r>
      <w:r w:rsidR="00D1325A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1325A" w:rsidP="00D1325A" w:rsidR="00D1325A">
      <w:pPr>
        <w:jc w:val="both"/>
      </w:pPr>
    </w:p>
    <w:p w:rsidRDefault="00D1325A" w:rsidP="00D1325A" w:rsidR="00D1325A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1325A" w:rsidP="00D1325A" w:rsidR="00D1325A">
      <w:pPr>
        <w:ind w:firstLine="720"/>
        <w:jc w:val="both"/>
      </w:pPr>
    </w:p>
    <w:p w:rsidRDefault="00D1325A" w:rsidP="00D1325A" w:rsidR="00D1325A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1325A" w:rsidP="00D1325A" w:rsidR="00D1325A">
      <w:pPr>
        <w:outlineLvl w:val="0"/>
        <w:rPr>
          <w:lang w:val="hr-HR"/>
        </w:rPr>
      </w:pPr>
    </w:p>
    <w:p w:rsidRDefault="00D1325A" w:rsidP="00D1325A" w:rsidR="00D1325A">
      <w:pPr>
        <w:jc w:val="center"/>
        <w:outlineLvl w:val="0"/>
        <w:rPr>
          <w:lang w:val="hr-HR"/>
        </w:rPr>
      </w:pPr>
    </w:p>
    <w:p w:rsidRDefault="00D1325A" w:rsidP="00D1325A" w:rsidR="00D1325A">
      <w:pPr>
        <w:jc w:val="center"/>
        <w:outlineLvl w:val="0"/>
        <w:rPr>
          <w:lang w:val="hr-HR"/>
        </w:rPr>
      </w:pPr>
    </w:p>
    <w:p w:rsidRDefault="00D1325A" w:rsidP="00D1325A" w:rsidR="00D1325A">
      <w:pPr>
        <w:jc w:val="center"/>
        <w:outlineLvl w:val="0"/>
        <w:rPr>
          <w:lang w:val="hr-HR"/>
        </w:rPr>
      </w:pPr>
    </w:p>
    <w:p w:rsidRDefault="00D1325A" w:rsidP="00D1325A" w:rsidR="00D1325A">
      <w:pPr>
        <w:jc w:val="center"/>
        <w:outlineLvl w:val="0"/>
        <w:rPr>
          <w:lang w:val="hr-HR"/>
        </w:rPr>
      </w:pPr>
    </w:p>
    <w:p w:rsidRDefault="00D1325A" w:rsidP="00D1325A" w:rsidR="00D1325A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D1325A" w:rsidP="00D1325A" w:rsidR="00D1325A">
      <w:pPr>
        <w:outlineLvl w:val="0"/>
        <w:rPr>
          <w:lang w:val="hr-HR"/>
        </w:rPr>
      </w:pPr>
    </w:p>
    <w:p w:rsidRDefault="00D1325A" w:rsidP="00D1325A" w:rsidR="00D1325A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5.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TIK TAK j.d.o.o. “u likvidaciji”, OIB: 02218740041 sa sjedištem u Varaždinska cesta 150, 48000 Koprivnica, navodeći da dužnik na dan 1. rujna 2015. u Očevidniku redoslijeda osnova za plaćanje ima evidentirane neizvršene osnove za plaćanje u ukupnom iznosu od 1.992,47 kn te da dužnik nema zaposlenih.</w:t>
      </w:r>
    </w:p>
    <w:p w:rsidRDefault="00D1325A" w:rsidP="00D1325A" w:rsidR="00D1325A">
      <w:pPr>
        <w:jc w:val="both"/>
        <w:outlineLvl w:val="0"/>
        <w:rPr>
          <w:lang w:val="hr-HR"/>
        </w:rPr>
      </w:pPr>
    </w:p>
    <w:p w:rsidRDefault="00D1325A" w:rsidP="00D1325A" w:rsidR="00D1325A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D1325A" w:rsidP="00D1325A" w:rsidR="00D1325A">
      <w:pPr>
        <w:jc w:val="both"/>
        <w:outlineLvl w:val="0"/>
        <w:rPr>
          <w:lang w:val="hr-HR"/>
        </w:rPr>
      </w:pPr>
    </w:p>
    <w:p w:rsidRDefault="00D1325A" w:rsidP="00D1325A" w:rsidR="00D1325A">
      <w:pPr>
        <w:jc w:val="center"/>
        <w:outlineLvl w:val="0"/>
        <w:rPr>
          <w:lang w:val="hr-HR"/>
        </w:rPr>
      </w:pPr>
    </w:p>
    <w:p w:rsidRDefault="002F7127" w:rsidP="00D1325A" w:rsidR="00D1325A">
      <w:pPr>
        <w:jc w:val="center"/>
        <w:outlineLvl w:val="0"/>
        <w:rPr>
          <w:lang w:val="hr-HR"/>
        </w:rPr>
      </w:pPr>
      <w:r>
        <w:rPr>
          <w:lang w:val="hr-HR"/>
        </w:rPr>
        <w:t>U Varaždinu, 10. veljače</w:t>
      </w:r>
      <w:r w:rsidR="00D1325A">
        <w:rPr>
          <w:lang w:val="hr-HR"/>
        </w:rPr>
        <w:t xml:space="preserve"> 2016. godine.</w:t>
      </w:r>
    </w:p>
    <w:p w:rsidRDefault="00D1325A" w:rsidP="00D1325A" w:rsidR="00D1325A">
      <w:pPr>
        <w:jc w:val="center"/>
        <w:outlineLvl w:val="0"/>
        <w:rPr>
          <w:lang w:val="hr-HR"/>
        </w:rPr>
      </w:pPr>
    </w:p>
    <w:p w:rsidRDefault="00D1325A" w:rsidP="00D1325A" w:rsidR="00D1325A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1325A" w:rsidP="00D1325A" w:rsidR="00D1325A">
      <w:pPr>
        <w:jc w:val="center"/>
        <w:outlineLvl w:val="0"/>
        <w:rPr>
          <w:lang w:val="hr-HR"/>
        </w:rPr>
      </w:pPr>
    </w:p>
    <w:p w:rsidRDefault="00D1325A" w:rsidP="00D1325A" w:rsidR="00D1325A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D1325A" w:rsidP="00D1325A" w:rsidR="00D1325A">
      <w:pPr>
        <w:ind w:firstLine="720" w:left="3600"/>
        <w:jc w:val="center"/>
        <w:outlineLvl w:val="0"/>
        <w:rPr>
          <w:lang w:val="hr-HR"/>
        </w:rPr>
      </w:pPr>
    </w:p>
    <w:p w:rsidRDefault="00D1325A" w:rsidP="00D1325A" w:rsidR="00D1325A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D1325A" w:rsidP="00D1325A" w:rsidR="00D1325A">
      <w:pPr>
        <w:ind w:firstLine="720" w:left="3600"/>
        <w:jc w:val="center"/>
        <w:outlineLvl w:val="0"/>
        <w:rPr>
          <w:lang w:val="hr-HR"/>
        </w:rPr>
      </w:pPr>
    </w:p>
    <w:p w:rsidRDefault="00D1325A" w:rsidP="00D1325A" w:rsidR="00D1325A">
      <w:pPr>
        <w:outlineLvl w:val="0"/>
        <w:rPr>
          <w:lang w:val="hr-HR"/>
        </w:rPr>
      </w:pPr>
    </w:p>
    <w:p w:rsidRDefault="00D1325A" w:rsidP="00D1325A" w:rsidR="00D1325A">
      <w:pPr>
        <w:outlineLvl w:val="0"/>
        <w:rPr>
          <w:lang w:val="hr-HR"/>
        </w:rPr>
      </w:pPr>
    </w:p>
    <w:p w:rsidRDefault="00D1325A" w:rsidP="00D1325A" w:rsidR="00D1325A">
      <w:pPr>
        <w:outlineLvl w:val="0"/>
        <w:rPr>
          <w:lang w:val="hr-HR"/>
        </w:rPr>
      </w:pPr>
    </w:p>
    <w:p w:rsidRDefault="00D1325A" w:rsidP="00D1325A" w:rsidR="00D1325A">
      <w:pPr>
        <w:outlineLvl w:val="0"/>
        <w:rPr>
          <w:lang w:val="hr-HR"/>
        </w:rPr>
      </w:pPr>
    </w:p>
    <w:p w:rsidRDefault="00D1325A" w:rsidP="00D1325A" w:rsidR="00D1325A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1325A" w:rsidP="00D1325A" w:rsidR="00D1325A"/>
    <w:p w:rsidRDefault="00D1325A" w:rsidP="00D1325A" w:rsidR="00D1325A">
      <w:r>
        <w:t>- e-Oglasna ploča suda</w:t>
      </w:r>
    </w:p>
    <w:p w:rsidRDefault="00040D87" w:rsidR="00040D87"/>
    <w:sectPr w:rsidR="00040D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325A"/>
    <w:rsid w:val="00040D87"/>
    <w:rsid w:val="002F7127"/>
    <w:rsid w:val="00504718"/>
    <w:rsid w:val="00D1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325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32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25A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047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47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7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7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7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325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32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25A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047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47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7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7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7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937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St-12/2016</izvorni_sadrzaj>
    <derivirana_varijabla naziv="DomainObject.Predmet.OznakaBroj_1">St-12/2016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 TAK j.d.o.o. za ugostiteljstvo i trgovinu u likvidaciji</izvorni_sadrzaj>
    <derivirana_varijabla naziv="DomainObject.Predmet.ProtustrankaFormated_1">  TIK TAK j.d.o.o. za ugostiteljstvo i trgovinu u likvidaciji</derivirana_varijabla>
  </DomainObject.Predmet.ProtustrankaFormated>
  <DomainObject.Predmet.ProtustrankaFormatedOIB>
    <izvorni_sadrzaj>  TIK TAK j.d.o.o. za ugostiteljstvo i trgovinu u likvidaciji, OIB 02218740041</izvorni_sadrzaj>
    <derivirana_varijabla naziv="DomainObject.Predmet.ProtustrankaFormatedOIB_1">  TIK TAK j.d.o.o. za ugostiteljstvo i trgovinu u likvidaciji, OIB 02218740041</derivirana_varijabla>
  </DomainObject.Predmet.ProtustrankaFormatedOIB>
  <DomainObject.Predmet.ProtustrankaFormatedWithAdress>
    <izvorni_sadrzaj> TIK TAK j.d.o.o. za ugostiteljstvo i trgovinu u likvidaciji, Varaždinska cesta 150, 48000 Koprivnica</izvorni_sadrzaj>
    <derivirana_varijabla naziv="DomainObject.Predmet.ProtustrankaFormatedWithAdress_1"> TIK TAK j.d.o.o. za ugostiteljstvo i trgovinu u likvidaciji, Varaždinska cesta 150, 48000 Koprivnica</derivirana_varijabla>
  </DomainObject.Predmet.ProtustrankaFormatedWithAdress>
  <DomainObject.Predmet.ProtustrankaFormatedWithAdressOIB>
    <izvorni_sadrzaj> TIK TAK j.d.o.o. za ugostiteljstvo i trgovinu u likvidaciji, OIB 02218740041, Varaždinska cesta 150, 48000 Koprivnica</izvorni_sadrzaj>
    <derivirana_varijabla naziv="DomainObject.Predmet.ProtustrankaFormatedWithAdressOIB_1"> TIK TAK j.d.o.o. za ugostiteljstvo i trgovinu u likvidaciji, OIB 02218740041, Varaždinska cesta 150, 48000 Koprivnica</derivirana_varijabla>
  </DomainObject.Predmet.ProtustrankaFormatedWithAdressOIB>
  <DomainObject.Predmet.ProtustrankaWithAdress>
    <izvorni_sadrzaj>TIK TAK j.d.o.o. za ugostiteljstvo i trgovinu u likvidaciji Varaždinska cesta 150, 48000 Koprivnica</izvorni_sadrzaj>
    <derivirana_varijabla naziv="DomainObject.Predmet.ProtustrankaWithAdress_1">TIK TAK j.d.o.o. za ugostiteljstvo i trgovinu u likvidaciji Varaždinska cesta 150, 48000 Koprivnica</derivirana_varijabla>
  </DomainObject.Predmet.ProtustrankaWithAdress>
  <DomainObject.Predmet.ProtustrankaWithAdressOIB>
    <izvorni_sadrzaj>TIK TAK j.d.o.o. za ugostiteljstvo i trgovinu u likvidaciji, OIB 02218740041, Varaždinska cesta 150, 48000 Koprivnica</izvorni_sadrzaj>
    <derivirana_varijabla naziv="DomainObject.Predmet.ProtustrankaWithAdressOIB_1">TIK TAK j.d.o.o. za ugostiteljstvo i trgovinu u likvidaciji, OIB 02218740041, Varaždinska cesta 150, 48000 Koprivnica</derivirana_varijabla>
  </DomainObject.Predmet.ProtustrankaWithAdressOIB>
  <DomainObject.Predmet.ProtustrankaNazivFormated>
    <izvorni_sadrzaj>TIK TAK j.d.o.o. za ugostiteljstvo i trgovinu u likvidaciji</izvorni_sadrzaj>
    <derivirana_varijabla naziv="DomainObject.Predmet.ProtustrankaNazivFormated_1">TIK TAK j.d.o.o. za ugostiteljstvo i trgovinu u likvidaciji</derivirana_varijabla>
  </DomainObject.Predmet.ProtustrankaNazivFormated>
  <DomainObject.Predmet.ProtustrankaNazivFormatedOIB>
    <izvorni_sadrzaj>TIK TAK j.d.o.o. za ugostiteljstvo i trgovinu u likvidaciji, OIB 02218740041</izvorni_sadrzaj>
    <derivirana_varijabla naziv="DomainObject.Predmet.ProtustrankaNazivFormatedOIB_1">TIK TAK j.d.o.o. za ugostiteljstvo i trgovinu u likvidaciji, OIB 02218740041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1992.47</izvorni_sadrzaj>
    <derivirana_varijabla naziv="DomainObject.Predmet.TrenutnaVrijednost_1">1992.47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TIK TAK j.d.o.o. za ugostiteljstvo i trgovinu u likvidaciji</item>
    </izvorni_sadrzaj>
    <derivirana_varijabla naziv="DomainObject.Predmet.ProtuStrankaListFormated_1">
      <item>TIK TAK j.d.o.o. za ugostiteljstvo i trgovinu u likvidaciji</item>
    </derivirana_varijabla>
  </DomainObject.Predmet.ProtuStrankaListFormated>
  <DomainObject.Predmet.ProtuStrankaListFormatedOIB>
    <izvorni_sadrzaj>
      <item>TIK TAK j.d.o.o. za ugostiteljstvo i trgovinu u likvidaciji, OIB 02218740041</item>
    </izvorni_sadrzaj>
    <derivirana_varijabla naziv="DomainObject.Predmet.ProtuStrankaListFormatedOIB_1">
      <item>TIK TAK j.d.o.o. za ugostiteljstvo i trgovinu u likvidaciji, OIB 02218740041</item>
    </derivirana_varijabla>
  </DomainObject.Predmet.ProtuStrankaListFormatedOIB>
  <DomainObject.Predmet.ProtuStrankaListFormatedWithAdress>
    <izvorni_sadrzaj>
      <item>TIK TAK j.d.o.o. za ugostiteljstvo i trgovinu u likvidaciji, Varaždinska cesta 150, 48000 Koprivnica</item>
    </izvorni_sadrzaj>
    <derivirana_varijabla naziv="DomainObject.Predmet.ProtuStrankaListFormatedWithAdress_1">
      <item>TIK TAK j.d.o.o. za ugostiteljstvo i trgovinu u likvidaciji, Varaždinska cesta 150, 48000 Koprivnica</item>
    </derivirana_varijabla>
  </DomainObject.Predmet.ProtuStrankaListFormatedWithAdress>
  <DomainObject.Predmet.ProtuStrankaListFormatedWithAdressOIB>
    <izvorni_sadrzaj>
      <item>TIK TAK j.d.o.o. za ugostiteljstvo i trgovinu u likvidaciji, OIB 02218740041, Varaždinska cesta 150, 48000 Koprivnica</item>
    </izvorni_sadrzaj>
    <derivirana_varijabla naziv="DomainObject.Predmet.ProtuStrankaListFormatedWithAdressOIB_1">
      <item>TIK TAK j.d.o.o. za ugostiteljstvo i trgovinu u likvidaciji, OIB 02218740041, Varaždinska cesta 150, 48000 Koprivnica</item>
    </derivirana_varijabla>
  </DomainObject.Predmet.ProtuStrankaListFormatedWithAdressOIB>
  <DomainObject.Predmet.ProtuStrankaListNazivFormated>
    <izvorni_sadrzaj>
      <item>TIK TAK j.d.o.o. za ugostiteljstvo i trgovinu u likvidaciji</item>
    </izvorni_sadrzaj>
    <derivirana_varijabla naziv="DomainObject.Predmet.ProtuStrankaListNazivFormated_1">
      <item>TIK TAK j.d.o.o. za ugostiteljstvo i trgovinu u likvidaciji</item>
    </derivirana_varijabla>
  </DomainObject.Predmet.ProtuStrankaListNazivFormated>
  <DomainObject.Predmet.ProtuStrankaListNazivFormatedOIB>
    <izvorni_sadrzaj>
      <item>TIK TAK j.d.o.o. za ugostiteljstvo i trgovinu u likvidaciji, OIB 02218740041</item>
    </izvorni_sadrzaj>
    <derivirana_varijabla naziv="DomainObject.Predmet.ProtuStrankaListNazivFormatedOIB_1">
      <item>TIK TAK j.d.o.o. za ugostiteljstvo i trgovinu u likvidaciji, OIB 02218740041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TIK TAK j.d.o.o. za ugostiteljstvo i trgovinu u likvidaciji</izvorni_sadrzaj>
    <derivirana_varijabla naziv="DomainObject.Predmet.ProtustrankaIDrugi_1">TIK TAK j.d.o.o. za ugostiteljstvo i trgovinu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TIK TAK j.d.o.o. za ugostiteljstvo i trgovinu u likvidaciji, OIB 02218740041, Varaždinska cesta 150, 48000 Koprivnica</izvorni_sadrzaj>
    <derivirana_varijabla naziv="DomainObject.Predmet.ProtustrankaIDrugiAdressOIB_1">TIK TAK j.d.o.o. za ugostiteljstvo i trgovinu u likvidaciji, OIB 02218740041, Varaždinska cesta 150,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TIK TAK j.d.o.o. za ugostiteljstvo i trgovinu u likvidaciji</item>
      <item>Sudski registar</item>
    </izvorni_sadrzaj>
    <derivirana_varijabla naziv="DomainObject.Predmet.SudioniciListNaziv_1">
      <item>Financijska agencija</item>
      <item>TIK TAK j.d.o.o. za ugostiteljstvo i trgovinu u likvidaciji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TIK TAK j.d.o.o. za ugostiteljstvo i trgovinu u likvidaciji, OIB 02218740041, Varaždinska cesta 150,48000 Koprivnica</item>
      <item>Sudski registar</item>
    </izvorni_sadrzaj>
    <derivirana_varijabla naziv="DomainObject.Predmet.SudioniciListAdressOIB_1">
      <item>Financijska agencija, OIB 85821130368, Ulica grada Vukovara 70,10000 Zagreb</item>
      <item>TIK TAK j.d.o.o. za ugostiteljstvo i trgovinu u likvidaciji, OIB 02218740041, Varaždinska cesta 150,48000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02218740041</item>
      <item>, OIB null</item>
    </izvorni_sadrzaj>
    <derivirana_varijabla naziv="DomainObject.Predmet.SudioniciListNazivOIB_1">
      <item>, OIB 85821130368</item>
      <item>, OIB 02218740041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2617</properties:Characters>
  <properties:Lines>76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2016-01-18T13:43:00Z</dcterms:created>
  <dc:creator>Tea Meister</dc:creator>
  <cp:lastModifiedBy>Tea Meister</cp:lastModifiedBy>
  <dcterms:modified xmlns:xsi="http://www.w3.org/2001/XMLSchema-instance" xsi:type="dcterms:W3CDTF">2016-02-10T14:08:00Z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