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c96f" w14:paraId="491c96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101A5A">
        <w:rPr>
          <w:lang w:val="hr-HR"/>
        </w:rPr>
        <w:t>855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01A5A">
        <w:rPr>
          <w:lang w:val="hr-HR"/>
        </w:rPr>
        <w:t>JADRAN NAMJEŠTAJ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101A5A">
        <w:rPr>
          <w:lang w:val="hr-HR"/>
        </w:rPr>
        <w:t>proizvodnju namještaja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r w:rsidR="00101A5A">
        <w:rPr>
          <w:lang w:val="hr-HR"/>
        </w:rPr>
        <w:t>Duga Resa</w:t>
      </w:r>
      <w:r w:rsidR="001141F9">
        <w:rPr>
          <w:lang w:val="hr-HR"/>
        </w:rPr>
        <w:t xml:space="preserve">, </w:t>
      </w:r>
      <w:r w:rsidR="00101A5A">
        <w:rPr>
          <w:lang w:val="hr-HR"/>
        </w:rPr>
        <w:t>Svibanjska 11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101A5A">
        <w:rPr>
          <w:lang w:val="hr-HR"/>
        </w:rPr>
        <w:t xml:space="preserve"> 020044184,</w:t>
      </w:r>
      <w:r w:rsidR="00A404D9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101A5A">
        <w:rPr>
          <w:lang w:val="hr-HR"/>
        </w:rPr>
        <w:t>56949308755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01A5A">
        <w:rPr>
          <w:lang w:val="hr-HR"/>
        </w:rPr>
        <w:t>855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01A5A">
        <w:rPr>
          <w:lang w:val="hr-HR"/>
        </w:rPr>
        <w:t>03</w:t>
      </w:r>
      <w:r w:rsidR="00565FF8">
        <w:rPr>
          <w:lang w:val="hr-HR"/>
        </w:rPr>
        <w:t xml:space="preserve">. </w:t>
      </w:r>
      <w:r w:rsidR="00101A5A">
        <w:rPr>
          <w:lang w:val="hr-HR"/>
        </w:rPr>
        <w:t>veljače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01A5A">
        <w:rPr>
          <w:lang w:val="hr-HR"/>
        </w:rPr>
        <w:t>828.880,42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01A5A">
        <w:rPr>
          <w:lang w:val="hr-HR"/>
        </w:rPr>
        <w:t xml:space="preserve">Ivan </w:t>
      </w:r>
      <w:proofErr w:type="spellStart"/>
      <w:r w:rsidR="00101A5A">
        <w:rPr>
          <w:lang w:val="hr-HR"/>
        </w:rPr>
        <w:t>Paradžik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101A5A">
        <w:rPr>
          <w:lang w:val="hr-HR"/>
        </w:rPr>
        <w:t>Zagreba</w:t>
      </w:r>
      <w:r w:rsidR="005D2C38">
        <w:rPr>
          <w:lang w:val="hr-HR"/>
        </w:rPr>
        <w:t xml:space="preserve">, </w:t>
      </w:r>
      <w:proofErr w:type="spellStart"/>
      <w:r w:rsidR="00101A5A">
        <w:rPr>
          <w:lang w:val="hr-HR"/>
        </w:rPr>
        <w:t>Ba</w:t>
      </w:r>
      <w:r w:rsidR="00727DEC">
        <w:rPr>
          <w:lang w:val="hr-HR"/>
        </w:rPr>
        <w:t>lokovićeva</w:t>
      </w:r>
      <w:proofErr w:type="spellEnd"/>
      <w:r w:rsidR="00727DEC">
        <w:rPr>
          <w:lang w:val="hr-HR"/>
        </w:rPr>
        <w:t xml:space="preserve"> </w:t>
      </w:r>
      <w:r w:rsidR="00101A5A">
        <w:rPr>
          <w:lang w:val="hr-HR"/>
        </w:rPr>
        <w:t>5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727DEC">
        <w:rPr>
          <w:lang w:val="hr-HR"/>
        </w:rPr>
        <w:t>23319020656</w:t>
      </w:r>
      <w:r w:rsidR="006E0386">
        <w:rPr>
          <w:lang w:val="hr-HR"/>
        </w:rPr>
        <w:t xml:space="preserve"> i Božo </w:t>
      </w:r>
      <w:proofErr w:type="spellStart"/>
      <w:r w:rsidR="006E0386">
        <w:rPr>
          <w:lang w:val="hr-HR"/>
        </w:rPr>
        <w:t>Rođaković</w:t>
      </w:r>
      <w:proofErr w:type="spellEnd"/>
      <w:r w:rsidR="006E0386">
        <w:rPr>
          <w:lang w:val="hr-HR"/>
        </w:rPr>
        <w:t xml:space="preserve">, iz Zagreba, </w:t>
      </w:r>
      <w:proofErr w:type="spellStart"/>
      <w:r w:rsidR="006E0386">
        <w:rPr>
          <w:lang w:val="hr-HR"/>
        </w:rPr>
        <w:t>Albaharijeva</w:t>
      </w:r>
      <w:proofErr w:type="spellEnd"/>
      <w:r w:rsidR="006E0386">
        <w:rPr>
          <w:lang w:val="hr-HR"/>
        </w:rPr>
        <w:t xml:space="preserve"> 7, OIB: 44485413333,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E0386">
        <w:rPr>
          <w:lang w:val="hr-HR"/>
        </w:rPr>
        <w:t>13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6E0386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6E0386">
        <w:rPr>
          <w:lang w:val="hr-HR"/>
        </w:rPr>
        <w:t>13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0EC" w:rsidR="008150EC">
      <w:r>
        <w:separator/>
      </w:r>
    </w:p>
  </w:endnote>
  <w:endnote w:id="0" w:type="continuationSeparator">
    <w:p w:rsidRDefault="008150EC" w:rsidR="00815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0EC" w:rsidR="008150EC">
      <w:r>
        <w:separator/>
      </w:r>
    </w:p>
  </w:footnote>
  <w:footnote w:id="0" w:type="continuationSeparator">
    <w:p w:rsidRDefault="008150EC" w:rsidR="008150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01A5A"/>
    <w:rsid w:val="00110AAF"/>
    <w:rsid w:val="001141F9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23F2D"/>
    <w:rsid w:val="00663D51"/>
    <w:rsid w:val="00674F9D"/>
    <w:rsid w:val="006767EE"/>
    <w:rsid w:val="006B32F7"/>
    <w:rsid w:val="006E0386"/>
    <w:rsid w:val="006E7557"/>
    <w:rsid w:val="00700943"/>
    <w:rsid w:val="00727DEC"/>
    <w:rsid w:val="00763668"/>
    <w:rsid w:val="007A2C5F"/>
    <w:rsid w:val="007A3E1B"/>
    <w:rsid w:val="007D3222"/>
    <w:rsid w:val="007E27E0"/>
    <w:rsid w:val="008133DF"/>
    <w:rsid w:val="008150EC"/>
    <w:rsid w:val="00821405"/>
    <w:rsid w:val="008259B1"/>
    <w:rsid w:val="00831DA7"/>
    <w:rsid w:val="00844BBD"/>
    <w:rsid w:val="00855A75"/>
    <w:rsid w:val="008708E3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A2B91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B5E3C"/>
    <w:rsid w:val="00EC2C0D"/>
    <w:rsid w:val="00EC6D74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2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B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B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B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B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2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B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B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B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B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St-855/2016</izvorni_sadrzaj>
    <derivirana_varijabla naziv="DomainObject.Predmet.OznakaBroj_1">St-855/2016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NAMJEŠTAJ d.o.o. zastupanog po punomoćniku Ivan Paradžik; Božo Rođaković</izvorni_sadrzaj>
    <derivirana_varijabla naziv="DomainObject.Predmet.ProtustrankaFormated_1">  JADRAN NAMJEŠTAJ d.o.o. zastupanog po punomoćniku Ivan Paradžik; Božo Rođaković</derivirana_varijabla>
  </DomainObject.Predmet.ProtustrankaFormated>
  <DomainObject.Predmet.ProtustrankaFormatedOIB>
    <izvorni_sadrzaj>  JADRAN NAMJEŠTAJ d.o.o., OIB 56949308755 zastupanog po punomoćniku Ivan Paradžik; Božo Rođaković</izvorni_sadrzaj>
    <derivirana_varijabla naziv="DomainObject.Predmet.ProtustrankaFormatedOIB_1">  JADRAN NAMJEŠTAJ d.o.o., OIB 56949308755 zastupanog po punomoćniku Ivan Paradžik; Božo Rođaković</derivirana_varijabla>
  </DomainObject.Predmet.ProtustrankaFormatedOIB>
  <DomainObject.Predmet.ProtustrankaFormatedWithAdress>
    <izvorni_sadrzaj> JADRAN NAMJEŠTAJ d.o.o., Svibanjska 11, 47250 Duga Resa zastupanog po punomoćniku Ivan Paradžik; Božo Rođaković</izvorni_sadrzaj>
    <derivirana_varijabla naziv="DomainObject.Predmet.ProtustrankaFormatedWithAdress_1"> JADRAN NAMJEŠTAJ d.o.o., Svibanjska 11, 47250 Duga Resa zastupanog po punomoćniku Ivan Paradžik; Božo Rođaković</derivirana_varijabla>
  </DomainObject.Predmet.ProtustrankaFormatedWithAdress>
  <DomainObject.Predmet.ProtustrankaFormatedWithAdressOIB>
    <izvorni_sadrzaj> JADRAN NAMJEŠTAJ d.o.o., OIB 56949308755, Svibanjska 11, 47250 Duga Resa zastupanog po punomoćniku Ivan Paradžik; Božo Rođaković</izvorni_sadrzaj>
    <derivirana_varijabla naziv="DomainObject.Predmet.ProtustrankaFormatedWithAdressOIB_1"> JADRAN NAMJEŠTAJ d.o.o., OIB 56949308755, Svibanjska 11, 47250 Duga Resa zastupanog po punomoćniku Ivan Paradžik; Božo Rođaković</derivirana_varijabla>
  </DomainObject.Predmet.ProtustrankaFormatedWithAdressOIB>
  <DomainObject.Predmet.ProtustrankaWithAdress>
    <izvorni_sadrzaj>JADRAN NAMJEŠTAJ d.o.o. Svibanjska 11, 47250 Duga Resa</izvorni_sadrzaj>
    <derivirana_varijabla naziv="DomainObject.Predmet.ProtustrankaWithAdress_1">JADRAN NAMJEŠTAJ d.o.o. Svibanjska 11, 47250 Duga Resa</derivirana_varijabla>
  </DomainObject.Predmet.ProtustrankaWithAdress>
  <DomainObject.Predmet.ProtustrankaWithAdressOIB>
    <izvorni_sadrzaj>JADRAN NAMJEŠTAJ d.o.o., OIB 56949308755, Svibanjska 11, 47250 Duga Resa</izvorni_sadrzaj>
    <derivirana_varijabla naziv="DomainObject.Predmet.ProtustrankaWithAdressOIB_1">JADRAN NAMJEŠTAJ d.o.o., OIB 56949308755, Svibanjska 11, 47250 Duga Resa</derivirana_varijabla>
  </DomainObject.Predmet.ProtustrankaWithAdressOIB>
  <DomainObject.Predmet.ProtustrankaNazivFormated>
    <izvorni_sadrzaj>JADRAN NAMJEŠTAJ d.o.o.</izvorni_sadrzaj>
    <derivirana_varijabla naziv="DomainObject.Predmet.ProtustrankaNazivFormated_1">JADRAN NAMJEŠTAJ d.o.o.</derivirana_varijabla>
  </DomainObject.Predmet.ProtustrankaNazivFormated>
  <DomainObject.Predmet.ProtustrankaNazivFormatedOIB>
    <izvorni_sadrzaj>JADRAN NAMJEŠTAJ d.o.o., OIB 56949308755</izvorni_sadrzaj>
    <derivirana_varijabla naziv="DomainObject.Predmet.ProtustrankaNazivFormatedOIB_1">JADRAN NAMJEŠTAJ d.o.o., OIB 56949308755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JADRAN NAMJEŠTAJ d.o.o. zastupanog po punomoćniku Ivan Paradžik; Božo Rođaković</item>
    </izvorni_sadrzaj>
    <derivirana_varijabla naziv="DomainObject.Predmet.ProtuStrankaListFormated_1">
      <item>JADRAN NAMJEŠTAJ d.o.o. zastupanog po punomoćniku Ivan Paradžik; Božo Rođaković</item>
    </derivirana_varijabla>
  </DomainObject.Predmet.ProtuStrankaListFormated>
  <DomainObject.Predmet.ProtuStrankaListFormatedOIB>
    <izvorni_sadrzaj>
      <item>JADRAN NAMJEŠTAJ d.o.o., OIB 56949308755 zastupanog po punomoćniku Ivan Paradžik; Božo Rođaković</item>
    </izvorni_sadrzaj>
    <derivirana_varijabla naziv="DomainObject.Predmet.ProtuStrankaListFormatedOIB_1">
      <item>JADRAN NAMJEŠTAJ d.o.o., OIB 56949308755 zastupanog po punomoćniku Ivan Paradžik; Božo Rođaković</item>
    </derivirana_varijabla>
  </DomainObject.Predmet.ProtuStrankaListFormatedOIB>
  <DomainObject.Predmet.ProtuStrankaListFormatedWithAdress>
    <izvorni_sadrzaj>
      <item>JADRAN NAMJEŠTAJ d.o.o., Svibanjska 11, 47250 Duga Resa zastupanog po punomoćniku Ivan Paradžik; Božo Rođaković</item>
    </izvorni_sadrzaj>
    <derivirana_varijabla naziv="DomainObject.Predmet.ProtuStrankaListFormatedWithAdress_1">
      <item>JADRAN NAMJEŠTAJ d.o.o., Svibanjska 11, 47250 Duga Resa zastupanog po punomoćniku Ivan Paradžik; Božo Rođaković</item>
    </derivirana_varijabla>
  </DomainObject.Predmet.ProtuStrankaListFormatedWithAdress>
  <DomainObject.Predmet.ProtuStrankaListFormatedWithAdressOIB>
    <izvorni_sadrzaj>
      <item>JADRAN NAMJEŠTAJ d.o.o., OIB 56949308755, Svibanjska 11, 47250 Duga Resa zastupanog po punomoćniku Ivan Paradžik; Božo Rođaković</item>
    </izvorni_sadrzaj>
    <derivirana_varijabla naziv="DomainObject.Predmet.ProtuStrankaListFormatedWithAdressOIB_1">
      <item>JADRAN NAMJEŠTAJ d.o.o., OIB 56949308755, Svibanjska 11, 47250 Duga Resa zastupanog po punomoćniku Ivan Paradžik; Božo Rođaković</item>
    </derivirana_varijabla>
  </DomainObject.Predmet.ProtuStrankaListFormatedWithAdressOIB>
  <DomainObject.Predmet.ProtuStrankaListNazivFormated>
    <izvorni_sadrzaj>
      <item>JADRAN NAMJEŠTAJ d.o.o.</item>
    </izvorni_sadrzaj>
    <derivirana_varijabla naziv="DomainObject.Predmet.ProtuStrankaListNazivFormated_1">
      <item>JADRAN NAMJEŠTAJ d.o.o.</item>
    </derivirana_varijabla>
  </DomainObject.Predmet.ProtuStrankaListNazivFormated>
  <DomainObject.Predmet.ProtuStrankaListNazivFormatedOIB>
    <izvorni_sadrzaj>
      <item>JADRAN NAMJEŠTAJ d.o.o., OIB 56949308755</item>
    </izvorni_sadrzaj>
    <derivirana_varijabla naziv="DomainObject.Predmet.ProtuStrankaListNazivFormatedOIB_1">
      <item>JADRAN NAMJEŠTAJ d.o.o., OIB 56949308755</item>
    </derivirana_varijabla>
  </DomainObject.Predmet.ProtuStrankaListNazivFormatedOIB>
  <DomainObject.Predmet.OstaliListFormated>
    <izvorni_sadrzaj>
      <item>Ivan Paradžik punomoćnik sudionika u postupku JADRAN NAMJEŠTAJ d.o.o.</item>
      <item>Božo Rođaković punomoćnik sudionika u postupku JADRAN NAMJEŠTAJ d.o.o.</item>
    </izvorni_sadrzaj>
    <derivirana_varijabla naziv="DomainObject.Predmet.OstaliListFormated_1">
      <item>Ivan Paradžik punomoćnik sudionika u postupku JADRAN NAMJEŠTAJ d.o.o.</item>
      <item>Božo Rođaković punomoćnik sudionika u postupku JADRAN NAMJEŠTAJ d.o.o.</item>
    </derivirana_varijabla>
  </DomainObject.Predmet.OstaliListFormated>
  <DomainObject.Predmet.OstaliListFormatedOIB>
    <izvorni_sadrzaj>
      <item>Ivan Paradžik, OIB 23319020656 punomoćnik sudionika u postupku JADRAN NAMJEŠTAJ d.o.o.</item>
      <item>Božo Rođaković, OIB 44485413333 punomoćnik sudionika u postupku JADRAN NAMJEŠTAJ d.o.o.</item>
    </izvorni_sadrzaj>
    <derivirana_varijabla naziv="DomainObject.Predmet.OstaliListFormatedOIB_1">
      <item>Ivan Paradžik, OIB 23319020656 punomoćnik sudionika u postupku JADRAN NAMJEŠTAJ d.o.o.</item>
      <item>Božo Rođaković, OIB 44485413333 punomoćnik sudionika u postupku JADRAN NAMJEŠTAJ d.o.o.</item>
    </derivirana_varijabla>
  </DomainObject.Predmet.OstaliListFormatedOIB>
  <DomainObject.Predmet.OstaliListFormatedWithAdress>
    <izvorni_sadrzaj>
      <item>Ivan Paradžik, Balokovićeva 5, 10000 Zagreb punomoćnik sudionika u postupku JADRAN NAMJEŠTAJ d.o.o.</item>
      <item>Božo Rođaković, Albaharijeva 7, 10000 Zagreb punomoćnik sudionika u postupku JADRAN NAMJEŠTAJ d.o.o.</item>
    </izvorni_sadrzaj>
    <derivirana_varijabla naziv="DomainObject.Predmet.OstaliListFormatedWithAdress_1">
      <item>Ivan Paradžik, Balokovićeva 5, 10000 Zagreb punomoćnik sudionika u postupku JADRAN NAMJEŠTAJ d.o.o.</item>
      <item>Božo Rođaković, Albaharijeva 7, 10000 Zagreb punomoćnik sudionika u postupku JADRAN NAMJEŠTAJ d.o.o.</item>
    </derivirana_varijabla>
  </DomainObject.Predmet.OstaliListFormatedWithAdress>
  <DomainObject.Predmet.OstaliListFormatedWithAdressOIB>
    <izvorni_sadrzaj>
      <item>Ivan Paradžik, OIB 23319020656, Balokovićeva 5, 10000 Zagreb punomoćnik sudionika u postupku JADRAN NAMJEŠTAJ d.o.o.</item>
      <item>Božo Rođaković, OIB 44485413333, Albaharijeva 7, 10000 Zagreb punomoćnik sudionika u postupku JADRAN NAMJEŠTAJ d.o.o.</item>
    </izvorni_sadrzaj>
    <derivirana_varijabla naziv="DomainObject.Predmet.OstaliListFormatedWithAdressOIB_1">
      <item>Ivan Paradžik, OIB 23319020656, Balokovićeva 5, 10000 Zagreb punomoćnik sudionika u postupku JADRAN NAMJEŠTAJ d.o.o.</item>
      <item>Božo Rođaković, OIB 44485413333, Albaharijeva 7, 10000 Zagreb punomoćnik sudionika u postupku JADRAN NAMJEŠTAJ d.o.o.</item>
    </derivirana_varijabla>
  </DomainObject.Predmet.OstaliListFormatedWithAdressOIB>
  <DomainObject.Predmet.OstaliListNazivFormated>
    <izvorni_sadrzaj>
      <item>Ivan Paradžik</item>
      <item>Božo Rođaković</item>
    </izvorni_sadrzaj>
    <derivirana_varijabla naziv="DomainObject.Predmet.OstaliListNazivFormated_1">
      <item>Ivan Paradžik</item>
      <item>Božo Rođaković</item>
    </derivirana_varijabla>
  </DomainObject.Predmet.OstaliListNazivFormated>
  <DomainObject.Predmet.OstaliListNazivFormatedOIB>
    <izvorni_sadrzaj>
      <item>Ivan Paradžik, OIB 23319020656</item>
      <item>Božo Rođaković, OIB 44485413333</item>
    </izvorni_sadrzaj>
    <derivirana_varijabla naziv="DomainObject.Predmet.OstaliListNazivFormatedOIB_1">
      <item>Ivan Paradžik, OIB 23319020656</item>
      <item>Božo Rođaković, OIB 44485413333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JADRAN NAMJEŠTAJ d.o.o.</izvorni_sadrzaj>
    <derivirana_varijabla naziv="DomainObject.Predmet.ProtustrankaIDrugi_1">JADRAN NAMJEŠTAJ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JADRAN NAMJEŠTAJ d.o.o., OIB 56949308755, Svibanjska 11, 47250 Duga Resa</izvorni_sadrzaj>
    <derivirana_varijabla naziv="DomainObject.Predmet.ProtustrankaIDrugiAdressOIB_1">JADRAN NAMJEŠTAJ d.o.o., OIB 56949308755, Svibanjska 11,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NAMJEŠTAJ d.o.o.</item>
      <item>FINA regionalni centar Zagreb, podružnica Karlovac</item>
      <item>Ivan Paradžik</item>
      <item>Božo Rođaković</item>
    </izvorni_sadrzaj>
    <derivirana_varijabla naziv="DomainObject.Predmet.SudioniciListNaziv_1">
      <item>JADRAN NAMJEŠTAJ d.o.o.</item>
      <item>FINA regionalni centar Zagreb, podružnica Karlovac</item>
      <item>Ivan Paradžik</item>
      <item>Božo Rođaković</item>
    </derivirana_varijabla>
  </DomainObject.Predmet.SudioniciListNaziv>
  <DomainObject.Predmet.SudioniciListAdressOIB>
    <izvorni_sadrzaj>
      <item>JADRAN NAMJEŠTAJ d.o.o., OIB 56949308755, Svibanjska 11,47250 Duga Resa</item>
      <item>FINA regionalni centar Zagreb, podružnica Karlovac, OIB 85821130368, Vitezovićeva 1,47000 Karlovac</item>
      <item>Ivan Paradžik, OIB 23319020656, Balokovićeva 5,10000 Zagreb</item>
      <item>Božo Rođaković, OIB 44485413333, Albaharijeva 7,10000 Zagreb</item>
    </izvorni_sadrzaj>
    <derivirana_varijabla naziv="DomainObject.Predmet.SudioniciListAdressOIB_1">
      <item>JADRAN NAMJEŠTAJ d.o.o., OIB 56949308755, Svibanjska 11,47250 Duga Resa</item>
      <item>FINA regionalni centar Zagreb, podružnica Karlovac, OIB 85821130368, Vitezovićeva 1,47000 Karlovac</item>
      <item>Ivan Paradžik, OIB 23319020656, Balokovićeva 5,10000 Zagreb</item>
      <item>Božo Rođaković, OIB 44485413333, Albaharijeva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56949308755</item>
      <item>, OIB 85821130368</item>
      <item>, OIB 23319020656</item>
      <item>, OIB 44485413333</item>
    </izvorni_sadrzaj>
    <derivirana_varijabla naziv="DomainObject.Predmet.SudioniciListNazivOIB_1">
      <item>, OIB 56949308755</item>
      <item>, OIB 85821130368</item>
      <item>, OIB 23319020656</item>
      <item>, OIB 44485413333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1159EE-C48B-4CAE-B94D-AF21424D9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1812</properties:Characters>
  <properties:Lines>50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2016-06-02T12:11:00Z</dcterms:created>
  <dc:creator>ssabljic</dc:creator>
  <cp:lastModifiedBy>Miroslav Lovreković</cp:lastModifiedBy>
  <cp:lastPrinted>2016-06-13T05:57:00Z</cp:lastPrinted>
  <dcterms:modified xmlns:xsi="http://www.w3.org/2001/XMLSchema-instance" xsi:type="dcterms:W3CDTF">2016-06-13T05:57:00Z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