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05ab" w14:paraId="41d05ab" w:rsidRDefault="00002757" w:rsidP="00002757" w:rsidR="0000275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 xml:space="preserve">REPUBLIKA HRVATSKA                                              </w:t>
      </w:r>
      <w:r w:rsidR="00BB7E11">
        <w:rPr>
          <w:b/>
        </w:rPr>
        <w:t xml:space="preserve">            </w:t>
      </w:r>
      <w:r w:rsidR="00D12AEE">
        <w:rPr>
          <w:b/>
        </w:rPr>
        <w:t>Broj:7/ St-438</w:t>
      </w:r>
      <w:r w:rsidR="00BB7E11">
        <w:rPr>
          <w:b/>
        </w:rPr>
        <w:t>/201</w:t>
      </w:r>
      <w:r w:rsidR="00D12AEE">
        <w:rPr>
          <w:b/>
        </w:rPr>
        <w:t>6</w:t>
      </w:r>
      <w:r w:rsidR="007A6EE3">
        <w:rPr>
          <w:b/>
        </w:rPr>
        <w:t>-</w:t>
      </w:r>
      <w:r w:rsidR="00D12AEE">
        <w:rPr>
          <w:b/>
        </w:rPr>
        <w:t>62</w:t>
      </w:r>
      <w:r>
        <w:rPr>
          <w:b/>
        </w:rPr>
        <w:t xml:space="preserve">     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TRGOVAČKI SUD U OSIJEKU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STALNA SLUŽBA U SLAVONSKOM BRODU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Trg pobjede 13</w:t>
      </w:r>
    </w:p>
    <w:p w:rsidRDefault="00002757" w:rsidP="00002757" w:rsidR="00002757">
      <w:pPr>
        <w:jc w:val="both"/>
        <w:rPr>
          <w:b/>
        </w:rPr>
      </w:pPr>
      <w:r>
        <w:rPr>
          <w:b/>
        </w:rPr>
        <w:t>Slavonski Brod</w:t>
      </w:r>
    </w:p>
    <w:p w:rsidRDefault="00002757" w:rsidP="00002757" w:rsidR="00002757">
      <w:pPr>
        <w:jc w:val="both"/>
        <w:rPr>
          <w:b/>
        </w:rPr>
      </w:pPr>
    </w:p>
    <w:p w:rsidRDefault="00002757" w:rsidP="00002757" w:rsidR="0000275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02757" w:rsidP="00002757" w:rsidR="00002757">
      <w:pPr>
        <w:jc w:val="center"/>
        <w:rPr>
          <w:b/>
        </w:rPr>
      </w:pPr>
    </w:p>
    <w:p w:rsidRDefault="00002757" w:rsidP="00002757" w:rsidR="00002757">
      <w:pPr>
        <w:jc w:val="center"/>
      </w:pPr>
      <w:r>
        <w:rPr>
          <w:b/>
        </w:rPr>
        <w:t>R J E Š E N J E</w:t>
      </w:r>
    </w:p>
    <w:p w:rsidRDefault="00002757" w:rsidP="00002757" w:rsidR="00002757"/>
    <w:p w:rsidRDefault="00002757" w:rsidP="009F24F0" w:rsidR="00002757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D12AEE" w:rsidRPr="00D12AEE">
        <w:t xml:space="preserve">POLJOPRIVREDNA ZADRUGA POLJOCENTAR "u stečaju", skraćena tvrtka: PZ POLJOCENTAR "u stečaju", Nova Gradiška, Bana Ivana Mažuranića 23, OIB 60165577739, nakon provedene prve elektroničke javne dražbe u razdoblju od 24. veljače 2017. godine do 17. svibnja 2017. godine ( identifikator predmeta prodaje 1616 ) radi unovčenja dijela imovine stečajnog dužnika opterećene </w:t>
      </w:r>
      <w:proofErr w:type="spellStart"/>
      <w:r w:rsidR="00D12AEE" w:rsidRPr="00D12AEE">
        <w:t>razlučnim</w:t>
      </w:r>
      <w:proofErr w:type="spellEnd"/>
      <w:r w:rsidR="00D12AEE" w:rsidRPr="00D12AEE">
        <w:t xml:space="preserve"> pravom</w:t>
      </w:r>
      <w:r w:rsidR="008D0523" w:rsidRPr="008D0523">
        <w:t xml:space="preserve">  i nakon  održ</w:t>
      </w:r>
      <w:r w:rsidR="00E2126C">
        <w:t xml:space="preserve">anog ročišta </w:t>
      </w:r>
      <w:r w:rsidR="008D0523" w:rsidRPr="008D0523">
        <w:t xml:space="preserve">za diobu </w:t>
      </w:r>
      <w:proofErr w:type="spellStart"/>
      <w:r w:rsidR="008D0523" w:rsidRPr="008D0523">
        <w:t>kupovnine</w:t>
      </w:r>
      <w:proofErr w:type="spellEnd"/>
      <w:r w:rsidR="00D12AEE">
        <w:t>, dana 22</w:t>
      </w:r>
      <w:r>
        <w:t xml:space="preserve">. </w:t>
      </w:r>
      <w:r w:rsidR="00D12AEE">
        <w:t>kolovoza</w:t>
      </w:r>
      <w:r>
        <w:t xml:space="preserve"> 201</w:t>
      </w:r>
      <w:r w:rsidR="00634A60">
        <w:t>7</w:t>
      </w:r>
      <w:r>
        <w:t>. godine</w:t>
      </w:r>
    </w:p>
    <w:p w:rsidRDefault="00EE7CCE" w:rsidP="00002757" w:rsidR="00EE7CCE">
      <w:pPr>
        <w:jc w:val="both"/>
      </w:pPr>
    </w:p>
    <w:p w:rsidRDefault="00002757" w:rsidP="00002757" w:rsidR="00002757">
      <w:pPr>
        <w:jc w:val="center"/>
      </w:pPr>
      <w:r>
        <w:t>r i j e š i o   j e</w:t>
      </w:r>
    </w:p>
    <w:p w:rsidRDefault="008D0523" w:rsidP="008D0523" w:rsidR="008D0523">
      <w:pPr>
        <w:jc w:val="both"/>
      </w:pPr>
    </w:p>
    <w:p w:rsidRDefault="00CE6379" w:rsidP="008D0523" w:rsidR="008D0523" w:rsidRPr="008D0523">
      <w:pPr>
        <w:jc w:val="both"/>
      </w:pPr>
      <w:r>
        <w:t xml:space="preserve"> </w:t>
      </w:r>
      <w:r>
        <w:tab/>
      </w:r>
      <w:r>
        <w:tab/>
      </w:r>
      <w:r w:rsidR="008D0523" w:rsidRPr="008D0523">
        <w:t xml:space="preserve">I. Od diobne mase - </w:t>
      </w:r>
      <w:proofErr w:type="spellStart"/>
      <w:r w:rsidR="008D0523" w:rsidRPr="008D0523">
        <w:t>kupovnine</w:t>
      </w:r>
      <w:proofErr w:type="spellEnd"/>
      <w:r w:rsidR="008D0523" w:rsidRPr="008D0523">
        <w:t xml:space="preserve"> u iznosu od </w:t>
      </w:r>
      <w:r w:rsidR="009F24F0">
        <w:t>6.152,25</w:t>
      </w:r>
      <w:r w:rsidR="003B09ED">
        <w:t xml:space="preserve"> </w:t>
      </w:r>
      <w:r w:rsidR="008D0523" w:rsidRPr="008D0523">
        <w:t xml:space="preserve"> Kn ostvarene prodajom predmeta stečajne ma</w:t>
      </w:r>
      <w:r w:rsidR="00713DFC">
        <w:t>se stečajnog dužnika opterećenog</w:t>
      </w:r>
      <w:r w:rsidR="008D0523" w:rsidRPr="008D0523">
        <w:t xml:space="preserve"> </w:t>
      </w:r>
      <w:proofErr w:type="spellStart"/>
      <w:r w:rsidR="008D0523" w:rsidRPr="008D0523">
        <w:t>razlučnim</w:t>
      </w:r>
      <w:proofErr w:type="spellEnd"/>
      <w:r w:rsidR="008D0523" w:rsidRPr="008D0523">
        <w:t xml:space="preserve"> pravom  nakon provedenog postupka prodaje elektroničkom javnom dražbom koji je provela </w:t>
      </w:r>
      <w:r w:rsidR="00713DFC">
        <w:t xml:space="preserve">Financijska agencija, Regionalni centar </w:t>
      </w:r>
      <w:r w:rsidR="003B09ED">
        <w:t>Osijek</w:t>
      </w:r>
      <w:r w:rsidR="008D0523" w:rsidRPr="008D0523">
        <w:t xml:space="preserve"> ( vrsta predmeta prodaje: </w:t>
      </w:r>
      <w:r w:rsidR="003B09ED">
        <w:t xml:space="preserve">pojedinačni </w:t>
      </w:r>
      <w:r w:rsidR="008D0523" w:rsidRPr="008D0523">
        <w:t xml:space="preserve">predmet prodaje, identifikator prodaje </w:t>
      </w:r>
      <w:r w:rsidR="009F24F0">
        <w:t>1616</w:t>
      </w:r>
      <w:r w:rsidR="00DD75B8">
        <w:t xml:space="preserve"> ) i to nekretnine</w:t>
      </w:r>
      <w:r w:rsidR="008D0523" w:rsidRPr="008D0523">
        <w:t>:</w:t>
      </w:r>
    </w:p>
    <w:p w:rsidRDefault="008D0523" w:rsidP="008D0523" w:rsidR="008D0523" w:rsidRPr="008D0523">
      <w:pPr>
        <w:jc w:val="both"/>
      </w:pPr>
    </w:p>
    <w:p w:rsidRDefault="008D0523" w:rsidP="00D12AEE" w:rsidR="00D12AEE" w:rsidRPr="00D12AE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</w:r>
      <w:r w:rsidR="00D12AEE" w:rsidRPr="00D12AEE">
        <w:t xml:space="preserve">upisane u </w:t>
      </w:r>
      <w:proofErr w:type="spellStart"/>
      <w:r w:rsidR="00D12AEE" w:rsidRPr="00D12AEE">
        <w:t>zk.ul</w:t>
      </w:r>
      <w:proofErr w:type="spellEnd"/>
      <w:r w:rsidR="00D12AEE" w:rsidRPr="00D12AEE">
        <w:t>. 1056 K.O. Staro Petrovo Selo i to:</w:t>
      </w:r>
    </w:p>
    <w:p w:rsidRDefault="00D12AEE" w:rsidP="00D12AEE" w:rsidR="00D12AEE" w:rsidRPr="00D12AEE">
      <w:pPr>
        <w:jc w:val="both"/>
      </w:pPr>
    </w:p>
    <w:p w:rsidRDefault="00D12AEE" w:rsidP="00D12AEE" w:rsidR="00D12AEE" w:rsidRPr="00D12AEE">
      <w:pPr>
        <w:jc w:val="both"/>
      </w:pPr>
      <w:r w:rsidRPr="00D12AEE">
        <w:t xml:space="preserve"> </w:t>
      </w:r>
      <w:r w:rsidRPr="00D12AEE">
        <w:tab/>
      </w:r>
      <w:r>
        <w:t xml:space="preserve"> </w:t>
      </w:r>
      <w:r>
        <w:tab/>
      </w:r>
      <w:r w:rsidRPr="00D12AEE">
        <w:t xml:space="preserve"> - kč.br. 446/30 – oranica u </w:t>
      </w:r>
      <w:proofErr w:type="spellStart"/>
      <w:r w:rsidRPr="00D12AEE">
        <w:t>Gaiću</w:t>
      </w:r>
      <w:proofErr w:type="spellEnd"/>
      <w:r w:rsidRPr="00D12AEE">
        <w:t xml:space="preserve"> sa 6730 m2,</w:t>
      </w:r>
    </w:p>
    <w:p w:rsidRDefault="008D0523" w:rsidP="00591498" w:rsidR="008D0523" w:rsidRPr="008D0523">
      <w:pPr>
        <w:jc w:val="both"/>
      </w:pPr>
      <w:r w:rsidRPr="008D0523">
        <w:t xml:space="preserve"> </w:t>
      </w:r>
    </w:p>
    <w:p w:rsidRDefault="008D0523" w:rsidP="00037825" w:rsidR="008D0523" w:rsidRPr="008D0523">
      <w:pPr>
        <w:jc w:val="center"/>
        <w:rPr>
          <w:b/>
        </w:rPr>
      </w:pPr>
      <w:r w:rsidRPr="008D0523">
        <w:rPr>
          <w:b/>
        </w:rPr>
        <w:t>namiruje se:</w:t>
      </w:r>
    </w:p>
    <w:p w:rsidRDefault="008D0523" w:rsidP="008D0523" w:rsidR="008D0523" w:rsidRPr="008D0523">
      <w:pPr>
        <w:jc w:val="both"/>
      </w:pPr>
    </w:p>
    <w:p w:rsidRDefault="008D0523" w:rsidP="008D0523" w:rsidR="008D0523" w:rsidRPr="008D0523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a) stečajna masa stečajnog dužnika </w:t>
      </w:r>
      <w:r w:rsidR="00D12AEE" w:rsidRPr="00D12AEE">
        <w:t>POLJOPRIVREDNA ZADRUGA POLJOCENTAR "u stečaju", skraćena tvrtka: PZ POLJOCENTAR "u stečaju", Nova Gradiška, Bana Ivana Mažuranića 23, OIB 60165577739</w:t>
      </w:r>
      <w:r w:rsidR="00D12AEE">
        <w:t xml:space="preserve"> </w:t>
      </w:r>
      <w:r w:rsidRPr="008D0523">
        <w:t xml:space="preserve"> u iznosu od </w:t>
      </w:r>
      <w:r w:rsidR="00D12AEE">
        <w:t xml:space="preserve"> </w:t>
      </w:r>
      <w:r w:rsidR="004E7572">
        <w:t>2.441,36</w:t>
      </w:r>
      <w:r w:rsidR="00D12AEE">
        <w:t xml:space="preserve">   </w:t>
      </w:r>
      <w:r w:rsidRPr="008D0523">
        <w:t>Kn sukladno odredbi čl. 254. Stečajnog zakona ( NN 71/15 ) po osnovi troškova unovčenja,</w:t>
      </w:r>
    </w:p>
    <w:p w:rsidRDefault="008D0523" w:rsidP="008D0523" w:rsidR="008D0523" w:rsidRPr="008D0523">
      <w:pPr>
        <w:jc w:val="both"/>
      </w:pPr>
    </w:p>
    <w:p w:rsidRDefault="008D0523" w:rsidP="006A1E02" w:rsidR="00EE7CCE">
      <w:pPr>
        <w:jc w:val="both"/>
      </w:pPr>
      <w:r w:rsidRPr="008D0523">
        <w:t xml:space="preserve"> </w:t>
      </w:r>
      <w:r w:rsidRPr="008D0523">
        <w:tab/>
        <w:t xml:space="preserve"> </w:t>
      </w:r>
      <w:r w:rsidRPr="008D0523">
        <w:tab/>
        <w:t xml:space="preserve">b) </w:t>
      </w:r>
      <w:r w:rsidR="00E2126C">
        <w:t xml:space="preserve"> </w:t>
      </w:r>
      <w:r w:rsidR="006A1E02" w:rsidRPr="006A1E02">
        <w:t xml:space="preserve">tražbina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A1E02">
        <w:t>Republike Hrvatske</w:t>
      </w:r>
      <w:r w:rsidR="006A1E02" w:rsidRPr="006A1E02">
        <w:t xml:space="preserve"> </w:t>
      </w:r>
      <w:r w:rsidR="00135043" w:rsidRPr="00135043">
        <w:t xml:space="preserve">Ministarstva financija Porezne uprave Područnog ureda Slavonija i Baranja, Slavonski Brod </w:t>
      </w:r>
      <w:r w:rsidR="006A1E02" w:rsidRPr="006A1E02">
        <w:t xml:space="preserve">u iznosu od </w:t>
      </w:r>
      <w:r w:rsidR="004E7572">
        <w:t xml:space="preserve">3.710,89 </w:t>
      </w:r>
      <w:r w:rsidR="006A1E02" w:rsidRPr="006A1E02">
        <w:t>Kn po osnovi</w:t>
      </w:r>
      <w:r w:rsidR="00EE7CCE">
        <w:t xml:space="preserve"> založnog prava</w:t>
      </w:r>
      <w:r w:rsidR="00EE7CCE" w:rsidRPr="00EE7CCE">
        <w:t xml:space="preserve"> </w:t>
      </w:r>
      <w:r w:rsidR="00EE7CCE" w:rsidRPr="006A1E02">
        <w:t xml:space="preserve"> uknjižen</w:t>
      </w:r>
      <w:r w:rsidR="00EE7CCE">
        <w:t>og</w:t>
      </w:r>
      <w:r w:rsidR="00EE7CCE" w:rsidRPr="006A1E02">
        <w:t xml:space="preserve"> pod posl.br. </w:t>
      </w:r>
      <w:r w:rsidR="00D12AEE" w:rsidRPr="00D12AEE">
        <w:t xml:space="preserve">Z-1892/08 </w:t>
      </w:r>
      <w:r w:rsidR="00EE7CCE">
        <w:t xml:space="preserve">i to po osnovi troškova </w:t>
      </w:r>
      <w:r w:rsidR="007B2B61">
        <w:t xml:space="preserve">prijedloga </w:t>
      </w:r>
      <w:r w:rsidR="00EE7CCE">
        <w:t xml:space="preserve">i dijela </w:t>
      </w:r>
      <w:r w:rsidR="007B2B61">
        <w:t>glavnoga duga</w:t>
      </w:r>
      <w:r w:rsidR="00AE3FD8">
        <w:t>.</w:t>
      </w:r>
      <w:r w:rsidR="00EE7CCE">
        <w:t xml:space="preserve"> </w:t>
      </w:r>
    </w:p>
    <w:p w:rsidRDefault="00EE7CCE" w:rsidP="006A1E02" w:rsidR="00EE7CCE">
      <w:pPr>
        <w:jc w:val="both"/>
      </w:pPr>
    </w:p>
    <w:p w:rsidRDefault="004E7572" w:rsidP="006A1E02" w:rsidR="004E7572">
      <w:pPr>
        <w:jc w:val="both"/>
      </w:pPr>
    </w:p>
    <w:p w:rsidRDefault="006A1E02" w:rsidP="006A1E02" w:rsidR="006A1E02">
      <w:pPr>
        <w:jc w:val="both"/>
      </w:pPr>
    </w:p>
    <w:p w:rsidRDefault="006A1E02" w:rsidP="00135043" w:rsidR="00135043">
      <w:pPr>
        <w:jc w:val="both"/>
      </w:pPr>
      <w:r>
        <w:t xml:space="preserve"> </w:t>
      </w:r>
      <w:r>
        <w:tab/>
      </w:r>
      <w:r>
        <w:tab/>
      </w:r>
    </w:p>
    <w:p w:rsidRDefault="00D12AEE" w:rsidP="00135043" w:rsidR="00135043">
      <w:pPr>
        <w:jc w:val="right"/>
        <w:rPr>
          <w:b/>
        </w:rPr>
      </w:pPr>
      <w:r>
        <w:rPr>
          <w:b/>
        </w:rPr>
        <w:lastRenderedPageBreak/>
        <w:t>Broj:7/ St-438</w:t>
      </w:r>
      <w:r w:rsidR="00135043" w:rsidRPr="00135043">
        <w:rPr>
          <w:b/>
        </w:rPr>
        <w:t>/201</w:t>
      </w:r>
      <w:r>
        <w:rPr>
          <w:b/>
        </w:rPr>
        <w:t>6-62</w:t>
      </w:r>
    </w:p>
    <w:p w:rsidRDefault="00135043" w:rsidP="00135043" w:rsidR="00135043">
      <w:pPr>
        <w:jc w:val="right"/>
      </w:pPr>
    </w:p>
    <w:p w:rsidRDefault="00135043" w:rsidP="00135043" w:rsidR="00135043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II. 1. Nalaže se Financijskoj agenciji po pravomoćnosti ovoga rješenja iznos naveden u točci I. a) izreke rješenja tj. iznos od </w:t>
      </w:r>
      <w:r w:rsidR="007B2B61">
        <w:t>2.441,36</w:t>
      </w:r>
      <w:r w:rsidR="006A1E02" w:rsidRPr="006A1E02">
        <w:t xml:space="preserve"> Kn isplatiti odnosno prenijeti na </w:t>
      </w:r>
    </w:p>
    <w:p w:rsidRDefault="006A1E02" w:rsidP="006A1E02" w:rsidR="006A1E02" w:rsidRPr="006A1E02">
      <w:pPr>
        <w:jc w:val="both"/>
      </w:pPr>
      <w:r w:rsidRPr="006A1E02">
        <w:t xml:space="preserve">poslovni račun stečajnog dužnika </w:t>
      </w:r>
      <w:r w:rsidR="00D12AEE" w:rsidRPr="00D12AEE">
        <w:t>POLJOPRIVREDNA ZADRUGA POLJOCENTAR "u stečaju", skraćena tvrtka: PZ POLJOCENTAR "u stečaju", Nova Gradiška, Bana Ivana Mažuranića 23, OIB 60165577739</w:t>
      </w:r>
      <w:r>
        <w:t xml:space="preserve"> </w:t>
      </w:r>
      <w:r w:rsidRPr="006A1E02">
        <w:t xml:space="preserve"> broj</w:t>
      </w:r>
      <w:r w:rsidRPr="006A1E02">
        <w:rPr>
          <w:b/>
        </w:rPr>
        <w:t xml:space="preserve"> </w:t>
      </w:r>
      <w:r w:rsidR="007B2B61" w:rsidRPr="007B2B61">
        <w:t>IBAN: HR0424850031100295369 kod Croatia banke d.d. Zagreb</w:t>
      </w:r>
      <w:r w:rsidRPr="006A1E02">
        <w:rPr>
          <w:b/>
        </w:rPr>
        <w:t xml:space="preserve"> </w:t>
      </w:r>
      <w:r w:rsidRPr="006A1E02">
        <w:t xml:space="preserve">na način kako slijedi: </w:t>
      </w:r>
    </w:p>
    <w:p w:rsidRDefault="006A1E02" w:rsidP="006A1E02" w:rsidR="006A1E02" w:rsidRPr="006A1E02">
      <w:pPr>
        <w:jc w:val="both"/>
      </w:pPr>
    </w:p>
    <w:p w:rsidRDefault="006A1E02" w:rsidP="006A1E02" w:rsidR="00135043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  <w:r w:rsidRPr="006A1E02">
        <w:t xml:space="preserve"> -  iz sredstava uplaćene jamčevine odnosno sa računa Financijske agencije </w:t>
      </w:r>
      <w:r w:rsidRPr="00865A4B">
        <w:t>IBAN HR</w:t>
      </w:r>
      <w:r w:rsidRPr="005F2A73">
        <w:t>3323900011300028779</w:t>
      </w:r>
      <w:r w:rsidRPr="006A1E02">
        <w:t xml:space="preserve"> na kojem je evidentirana uplata jamče</w:t>
      </w:r>
      <w:r w:rsidR="002E059C">
        <w:t xml:space="preserve">vine kupca-ponuditelja  </w:t>
      </w:r>
      <w:r w:rsidR="004E7572" w:rsidRPr="004E7572">
        <w:t>DARI</w:t>
      </w:r>
      <w:r w:rsidR="00DD75B8">
        <w:t>J</w:t>
      </w:r>
      <w:r w:rsidR="004E7572">
        <w:t>A</w:t>
      </w:r>
      <w:r w:rsidR="004E7572" w:rsidRPr="004E7572">
        <w:t xml:space="preserve"> DRAGIĆ, Staro Petrovo Selo, Matije Gupca 17, OIB 50884382269</w:t>
      </w:r>
      <w:r w:rsidR="004E7572">
        <w:t xml:space="preserve"> </w:t>
      </w:r>
      <w:r w:rsidRPr="006A1E02">
        <w:t xml:space="preserve">iznos od </w:t>
      </w:r>
      <w:r w:rsidR="00865A4B">
        <w:t xml:space="preserve">740,30 </w:t>
      </w:r>
      <w:r w:rsidR="002E059C">
        <w:t>Kn,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</w:r>
    </w:p>
    <w:p w:rsidRDefault="006A1E02" w:rsidP="006A1E02" w:rsidR="006A1E02" w:rsidRPr="00655D0D">
      <w:pPr>
        <w:jc w:val="both"/>
      </w:pPr>
      <w:r w:rsidRPr="006A1E02">
        <w:t xml:space="preserve"> </w:t>
      </w:r>
      <w:r w:rsidRPr="006A1E02">
        <w:tab/>
      </w:r>
      <w:r>
        <w:t xml:space="preserve"> </w:t>
      </w:r>
      <w:r>
        <w:tab/>
      </w:r>
      <w:r w:rsidRPr="006A1E02">
        <w:t xml:space="preserve"> -  iz sredstava uplaćene </w:t>
      </w:r>
      <w:proofErr w:type="spellStart"/>
      <w:r w:rsidRPr="006A1E02">
        <w:t>kupovnine</w:t>
      </w:r>
      <w:proofErr w:type="spellEnd"/>
      <w:r w:rsidRPr="006A1E02">
        <w:t xml:space="preserve"> sa računa Financijske agencije IBAN: </w:t>
      </w:r>
      <w:r w:rsidRPr="00655D0D">
        <w:t xml:space="preserve">HR1123900011300028787  iznos od </w:t>
      </w:r>
      <w:r w:rsidR="00A06765">
        <w:t>1.701,0</w:t>
      </w:r>
      <w:r w:rsidR="00A53638">
        <w:t>6</w:t>
      </w:r>
      <w:r w:rsidRPr="00655D0D">
        <w:t xml:space="preserve"> Kn.</w:t>
      </w:r>
    </w:p>
    <w:p w:rsidRDefault="006A1E02" w:rsidP="006A1E02" w:rsidR="006A1E02" w:rsidRPr="006A1E02">
      <w:pPr>
        <w:jc w:val="both"/>
      </w:pP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2. Nalaže se Financijskoj agenciji po pravomoćnosti ovoga rješenja iznos naveden u točci I. b) izreke rješenja  tj. iznos od </w:t>
      </w:r>
      <w:r w:rsidR="007B2B61">
        <w:t>3.710,89</w:t>
      </w:r>
      <w:r w:rsidRPr="006A1E02">
        <w:t xml:space="preserve"> Kn isplatiti odnosno prenijeti  na poslovni račun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>
        <w:t>Republike Hrvatske, Ministarstva financija Porezne uprave Područnog ureda Slavonija i Baranja, Slavonski Brod na</w:t>
      </w:r>
      <w:r w:rsidRPr="006A1E02">
        <w:t xml:space="preserve"> račun </w:t>
      </w:r>
      <w:r w:rsidRPr="00135043">
        <w:t xml:space="preserve">broj </w:t>
      </w:r>
      <w:r w:rsidR="007B2B61" w:rsidRPr="007B2B61">
        <w:t>IBAN HR1210010051863000160 model HR 68</w:t>
      </w:r>
      <w:r w:rsidR="007B2B61">
        <w:t xml:space="preserve"> poziv na broj 1201-60165577739,</w:t>
      </w:r>
      <w:r w:rsidRPr="006A1E02">
        <w:t xml:space="preserve"> a  iz sredstava uplaćene </w:t>
      </w:r>
      <w:proofErr w:type="spellStart"/>
      <w:r w:rsidRPr="006A1E02">
        <w:t>kupovnine</w:t>
      </w:r>
      <w:proofErr w:type="spellEnd"/>
      <w:r w:rsidRPr="006A1E02">
        <w:t xml:space="preserve"> sa računa Financijske agencije IBAN: </w:t>
      </w:r>
      <w:r w:rsidRPr="005F2A73">
        <w:t>HR1123900011300028787</w:t>
      </w:r>
      <w:r w:rsidRPr="007B2B61">
        <w:rPr>
          <w:b/>
        </w:rPr>
        <w:t>.</w:t>
      </w:r>
    </w:p>
    <w:p w:rsidRDefault="006A1E02" w:rsidP="006A1E02" w:rsidR="006A1E02" w:rsidRPr="006A1E02">
      <w:pPr>
        <w:jc w:val="both"/>
      </w:pPr>
    </w:p>
    <w:p w:rsidRDefault="006A1E02" w:rsidP="006A1E02" w:rsidR="0029530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III. U preostalom dijelu u iznosu od </w:t>
      </w:r>
      <w:r w:rsidR="007B2B61">
        <w:t>90.352,26</w:t>
      </w:r>
      <w:r w:rsidR="00333186">
        <w:rPr>
          <w:b/>
        </w:rPr>
        <w:t xml:space="preserve"> </w:t>
      </w:r>
      <w:r w:rsidRPr="006A1E02">
        <w:t>Kn</w:t>
      </w:r>
      <w:r w:rsidR="00DD75B8">
        <w:t xml:space="preserve"> po osnovi glavnog</w:t>
      </w:r>
      <w:r w:rsidR="00A4521D">
        <w:t xml:space="preserve"> duga</w:t>
      </w:r>
      <w:r w:rsidRPr="006A1E02">
        <w:t xml:space="preserve"> tražbina </w:t>
      </w:r>
      <w:proofErr w:type="spellStart"/>
      <w:r w:rsidRPr="006A1E02">
        <w:t>razlučnog</w:t>
      </w:r>
      <w:proofErr w:type="spellEnd"/>
      <w:r w:rsidRPr="006A1E02">
        <w:t xml:space="preserve"> vjerovnika </w:t>
      </w:r>
      <w:r w:rsidR="008D7018">
        <w:rPr>
          <w:bCs/>
        </w:rPr>
        <w:t xml:space="preserve"> </w:t>
      </w:r>
      <w:r w:rsidR="008D7018" w:rsidRPr="008D7018">
        <w:rPr>
          <w:bCs/>
        </w:rPr>
        <w:t>Republike Hrvatske, Ministarstva financija Porezne uprave Područnog ureda Slavonija i Baranja, Slavonski Brod</w:t>
      </w:r>
      <w:r w:rsidR="008D7018">
        <w:rPr>
          <w:bCs/>
        </w:rPr>
        <w:t xml:space="preserve"> </w:t>
      </w:r>
      <w:r w:rsidRPr="006A1E02">
        <w:rPr>
          <w:bCs/>
        </w:rPr>
        <w:t xml:space="preserve"> </w:t>
      </w:r>
      <w:r w:rsidRPr="006A1E02">
        <w:t xml:space="preserve">koja je uzeta pri diobi ostaje </w:t>
      </w:r>
      <w:r w:rsidR="00DD75B8">
        <w:t>nenamirena</w:t>
      </w:r>
      <w:r w:rsidRPr="006A1E02">
        <w:t xml:space="preserve">, a po osnovi </w:t>
      </w:r>
      <w:r w:rsidR="00295308" w:rsidRPr="008D7018">
        <w:t>založnog prava uknjižen</w:t>
      </w:r>
      <w:r w:rsidR="00B208A4">
        <w:t>og</w:t>
      </w:r>
      <w:r w:rsidR="007B2B61">
        <w:t xml:space="preserve"> pod posl.br. Z-1892/08</w:t>
      </w:r>
      <w:r w:rsidR="00295308">
        <w:t>.</w:t>
      </w:r>
      <w:r w:rsidRPr="006A1E02">
        <w:t xml:space="preserve"> </w:t>
      </w:r>
    </w:p>
    <w:p w:rsidRDefault="006A1E02" w:rsidP="006A1E02" w:rsidR="008D7018" w:rsidRPr="006A1E02">
      <w:pPr>
        <w:jc w:val="both"/>
      </w:pPr>
      <w:r w:rsidRPr="006A1E02">
        <w:tab/>
        <w:t xml:space="preserve"> </w:t>
      </w:r>
      <w:r w:rsidRPr="006A1E02">
        <w:tab/>
      </w:r>
    </w:p>
    <w:p w:rsidRDefault="006A1E02" w:rsidP="008D7018" w:rsidR="006A1E02" w:rsidRPr="006A1E02">
      <w:pPr>
        <w:jc w:val="center"/>
      </w:pPr>
      <w:r w:rsidRPr="006A1E02">
        <w:t>Obrazloženje</w:t>
      </w:r>
    </w:p>
    <w:p w:rsidRDefault="006A1E02" w:rsidP="006A1E02" w:rsidR="006A1E02" w:rsidRPr="006A1E02">
      <w:pPr>
        <w:jc w:val="both"/>
      </w:pPr>
    </w:p>
    <w:p w:rsidRDefault="006A1E02" w:rsidP="007B2B61" w:rsidR="008D7018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 </w:t>
      </w:r>
      <w:r w:rsidR="007B2B61">
        <w:t>prvoj</w:t>
      </w:r>
      <w:r w:rsidR="008D7018">
        <w:t xml:space="preserve"> </w:t>
      </w:r>
      <w:r w:rsidRPr="006A1E02">
        <w:t>elektroničnoj javnoj dražbi koju je provela Financijska agencija</w:t>
      </w:r>
      <w:r w:rsidR="00FB52A3">
        <w:t xml:space="preserve"> u ovoj pravnoj stvari prodana je nekretnina</w:t>
      </w:r>
      <w:r w:rsidRPr="006A1E02">
        <w:t xml:space="preserve"> stečajnog dužni</w:t>
      </w:r>
      <w:r w:rsidR="00FB52A3">
        <w:t>ka opterećena</w:t>
      </w:r>
      <w:r w:rsidR="005B50FA">
        <w:t xml:space="preserve"> </w:t>
      </w:r>
      <w:proofErr w:type="spellStart"/>
      <w:r w:rsidR="005B50FA">
        <w:t>razlučnim</w:t>
      </w:r>
      <w:proofErr w:type="spellEnd"/>
      <w:r w:rsidR="005B50FA">
        <w:t xml:space="preserve"> pravom </w:t>
      </w:r>
      <w:r w:rsidRPr="006A1E02">
        <w:t xml:space="preserve"> </w:t>
      </w:r>
      <w:r w:rsidR="00FB52A3">
        <w:t xml:space="preserve">upisana </w:t>
      </w:r>
      <w:r w:rsidR="007B2B61" w:rsidRPr="007B2B61">
        <w:t xml:space="preserve"> u </w:t>
      </w:r>
      <w:proofErr w:type="spellStart"/>
      <w:r w:rsidR="007B2B61" w:rsidRPr="007B2B61">
        <w:t>zk.ul</w:t>
      </w:r>
      <w:proofErr w:type="spellEnd"/>
      <w:r w:rsidR="007B2B61" w:rsidRPr="007B2B61">
        <w:t>. 10</w:t>
      </w:r>
      <w:r w:rsidR="00DD75B8">
        <w:t xml:space="preserve">56 K.O. Staro Petrovo Selo i to </w:t>
      </w:r>
      <w:r w:rsidR="007B2B61" w:rsidRPr="007B2B61">
        <w:t xml:space="preserve">- kč.br. 446/30 – oranica u </w:t>
      </w:r>
      <w:proofErr w:type="spellStart"/>
      <w:r w:rsidR="007B2B61" w:rsidRPr="007B2B61">
        <w:t>Gaiću</w:t>
      </w:r>
      <w:proofErr w:type="spellEnd"/>
      <w:r w:rsidR="007B2B61" w:rsidRPr="007B2B61">
        <w:t xml:space="preserve"> sa 6730 m2,</w:t>
      </w:r>
      <w:r w:rsidR="00DD75B8">
        <w:t xml:space="preserve"> </w:t>
      </w:r>
      <w:r w:rsidRPr="006A1E02">
        <w:t>sukladno zaključk</w:t>
      </w:r>
      <w:r w:rsidR="007B2B61">
        <w:t>u o prodaji poslovni broj 7/St-438</w:t>
      </w:r>
      <w:r w:rsidRPr="006A1E02">
        <w:t>/201</w:t>
      </w:r>
      <w:r w:rsidR="007B2B61">
        <w:t>6</w:t>
      </w:r>
      <w:r w:rsidR="008D7018">
        <w:t>-</w:t>
      </w:r>
      <w:r w:rsidRPr="006A1E02">
        <w:t xml:space="preserve"> </w:t>
      </w:r>
      <w:r w:rsidR="007B2B61">
        <w:t>3</w:t>
      </w:r>
      <w:r w:rsidR="008D7018">
        <w:t xml:space="preserve">8 </w:t>
      </w:r>
      <w:r w:rsidRPr="006A1E02">
        <w:t xml:space="preserve">od </w:t>
      </w:r>
      <w:r w:rsidR="007B2B61">
        <w:t>13</w:t>
      </w:r>
      <w:r w:rsidRPr="006A1E02">
        <w:t xml:space="preserve">. </w:t>
      </w:r>
      <w:r w:rsidR="007B2B61">
        <w:t>siječnja</w:t>
      </w:r>
      <w:r w:rsidRPr="006A1E02">
        <w:t xml:space="preserve"> 201</w:t>
      </w:r>
      <w:r w:rsidR="007B2B61">
        <w:t>7</w:t>
      </w:r>
      <w:r w:rsidRPr="006A1E02">
        <w:t>. godine.</w:t>
      </w:r>
    </w:p>
    <w:p w:rsidRDefault="00DD75B8" w:rsidP="00865A4B" w:rsidR="00135043">
      <w:pPr>
        <w:jc w:val="both"/>
      </w:pPr>
      <w:r>
        <w:t xml:space="preserve"> </w:t>
      </w:r>
      <w:r>
        <w:tab/>
      </w:r>
      <w:r w:rsidR="006A1E02" w:rsidRPr="006A1E02">
        <w:t xml:space="preserve"> </w:t>
      </w:r>
      <w:r w:rsidR="006A1E02" w:rsidRPr="006A1E02">
        <w:tab/>
        <w:t>Rješen</w:t>
      </w:r>
      <w:r w:rsidR="007B2B61">
        <w:t>je o dosudi poslovni broj 7/St-438</w:t>
      </w:r>
      <w:r w:rsidR="006A1E02" w:rsidRPr="006A1E02">
        <w:t>/201</w:t>
      </w:r>
      <w:r w:rsidR="007B2B61">
        <w:t>6</w:t>
      </w:r>
      <w:r w:rsidR="006A1E02" w:rsidRPr="006A1E02">
        <w:t>-</w:t>
      </w:r>
      <w:r w:rsidR="007B2B61">
        <w:t>46</w:t>
      </w:r>
      <w:r w:rsidR="006A1E02" w:rsidRPr="006A1E02">
        <w:t xml:space="preserve"> od </w:t>
      </w:r>
      <w:r w:rsidR="007B2B61">
        <w:t>25</w:t>
      </w:r>
      <w:r w:rsidR="006A1E02" w:rsidRPr="006A1E02">
        <w:t xml:space="preserve">. </w:t>
      </w:r>
      <w:r w:rsidR="007B2B61">
        <w:t>svibnja</w:t>
      </w:r>
      <w:r w:rsidR="006A1E02" w:rsidRPr="006A1E02">
        <w:t xml:space="preserve"> 201</w:t>
      </w:r>
      <w:r w:rsidR="0093192E">
        <w:t>7</w:t>
      </w:r>
      <w:r w:rsidR="006A1E02" w:rsidRPr="006A1E02">
        <w:t>. godine postalo je pravomoćno i nastavno tome je zakazano</w:t>
      </w:r>
      <w:r w:rsidR="0093192E">
        <w:t xml:space="preserve"> i održano</w:t>
      </w:r>
      <w:r w:rsidR="006A1E02" w:rsidRPr="006A1E02">
        <w:t xml:space="preserve"> ročište za diobu </w:t>
      </w:r>
      <w:proofErr w:type="spellStart"/>
      <w:r w:rsidR="006A1E02" w:rsidRPr="006A1E02">
        <w:t>kupovnine</w:t>
      </w:r>
      <w:proofErr w:type="spellEnd"/>
      <w:r w:rsidR="006A1E02" w:rsidRPr="006A1E02">
        <w:t xml:space="preserve">  dan</w:t>
      </w:r>
      <w:r w:rsidR="0093192E">
        <w:t>a</w:t>
      </w:r>
      <w:r w:rsidR="006A1E02" w:rsidRPr="006A1E02">
        <w:t xml:space="preserve"> </w:t>
      </w:r>
      <w:r w:rsidR="007B2B61">
        <w:t xml:space="preserve"> 21</w:t>
      </w:r>
      <w:r w:rsidR="006A1E02" w:rsidRPr="006A1E02">
        <w:t xml:space="preserve">. </w:t>
      </w:r>
      <w:r w:rsidR="007B2B61">
        <w:t>kolovoza</w:t>
      </w:r>
      <w:r w:rsidR="006A1E02" w:rsidRPr="006A1E02">
        <w:t xml:space="preserve"> 201</w:t>
      </w:r>
      <w:r w:rsidR="0093192E">
        <w:t>7</w:t>
      </w:r>
      <w:r w:rsidR="006A1E02" w:rsidRPr="006A1E02">
        <w:t xml:space="preserve">. godine na koje su pozvane osobe koje prema stanju spisa i podacima iz zemljišnih knjiga polažu pravo na namirenje iz </w:t>
      </w:r>
      <w:proofErr w:type="spellStart"/>
      <w:r w:rsidR="006A1E02" w:rsidRPr="006A1E02">
        <w:t>kupovnine</w:t>
      </w:r>
      <w:proofErr w:type="spellEnd"/>
      <w:r w:rsidR="006A1E02" w:rsidRPr="006A1E02">
        <w:t xml:space="preserve">, kao i stečajni upravitelj. </w:t>
      </w:r>
      <w:r w:rsidR="001B312D">
        <w:t xml:space="preserve"> </w:t>
      </w:r>
      <w:r w:rsidR="001B312D">
        <w:tab/>
      </w:r>
    </w:p>
    <w:p w:rsidRDefault="00135043" w:rsidP="006A1E02" w:rsidR="006A1E02" w:rsidRPr="006A1E02">
      <w:pPr>
        <w:jc w:val="both"/>
      </w:pPr>
      <w:r>
        <w:t xml:space="preserve"> </w:t>
      </w:r>
      <w:r>
        <w:tab/>
      </w:r>
      <w:r>
        <w:tab/>
      </w:r>
      <w:r w:rsidR="006A1E02" w:rsidRPr="006A1E02">
        <w:t xml:space="preserve">Diobnu masu čini </w:t>
      </w:r>
      <w:proofErr w:type="spellStart"/>
      <w:r w:rsidR="006A1E02" w:rsidRPr="006A1E02">
        <w:t>kupovnina</w:t>
      </w:r>
      <w:proofErr w:type="spellEnd"/>
      <w:r w:rsidR="006A1E02" w:rsidRPr="006A1E02">
        <w:t xml:space="preserve"> koja je realizirana prodajom predmetne nekretnine u iznosu od </w:t>
      </w:r>
      <w:r w:rsidR="00865A4B">
        <w:t>6.152,25</w:t>
      </w:r>
      <w:r w:rsidR="006A1E02"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Nakon unovčenja stvari ili prava na kojem postoji </w:t>
      </w:r>
      <w:proofErr w:type="spellStart"/>
      <w:r w:rsidRPr="006A1E02">
        <w:t>razlučno</w:t>
      </w:r>
      <w:proofErr w:type="spellEnd"/>
      <w:r w:rsidRPr="006A1E02">
        <w:t xml:space="preserve"> pravo upisano u javnoj knjizi sukladno odredbi čl. 248. Stečajnog zakona ( NN 71/15 dalje SZ-) iz iznosa ostvarenog prodajom najprije se namiruju troškovi unovčenja sukladno odredbi čl. 254. SZ-a, a potom tražbine </w:t>
      </w:r>
      <w:proofErr w:type="spellStart"/>
      <w:r w:rsidRPr="006A1E02">
        <w:t>razlučnih</w:t>
      </w:r>
      <w:proofErr w:type="spellEnd"/>
      <w:r w:rsidRPr="006A1E02">
        <w:t xml:space="preserve"> vjerovnika prema redoslijedu određenim pravilima ovršnog postupka.</w:t>
      </w:r>
    </w:p>
    <w:p w:rsidRDefault="006A1E02" w:rsidP="006A1E02" w:rsidR="00E03020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>Stečajni upravitelj</w:t>
      </w:r>
      <w:r w:rsidR="00DD75B8">
        <w:t xml:space="preserve"> na ročištu za diobu</w:t>
      </w:r>
      <w:r w:rsidR="00865A4B">
        <w:t xml:space="preserve"> zatražio</w:t>
      </w:r>
      <w:r w:rsidRPr="006A1E02">
        <w:t xml:space="preserve"> je</w:t>
      </w:r>
      <w:r w:rsidR="00865A4B">
        <w:t xml:space="preserve"> da se</w:t>
      </w:r>
      <w:r w:rsidRPr="006A1E02">
        <w:t xml:space="preserve"> </w:t>
      </w:r>
      <w:r w:rsidR="00865A4B">
        <w:t xml:space="preserve">u </w:t>
      </w:r>
      <w:r w:rsidRPr="006A1E02">
        <w:t>obračun troškova unovčenja predmeta</w:t>
      </w:r>
      <w:r w:rsidR="00865A4B">
        <w:t xml:space="preserve"> prodaje uvrste</w:t>
      </w:r>
      <w:r w:rsidRPr="006A1E02">
        <w:t xml:space="preserve"> stvarno nastal</w:t>
      </w:r>
      <w:r w:rsidR="00865A4B">
        <w:t>i</w:t>
      </w:r>
      <w:r w:rsidRPr="006A1E02">
        <w:t xml:space="preserve"> troškov</w:t>
      </w:r>
      <w:r w:rsidR="00865A4B">
        <w:t>i</w:t>
      </w:r>
      <w:r w:rsidRPr="006A1E02">
        <w:t xml:space="preserve"> unovčenja </w:t>
      </w:r>
      <w:r w:rsidR="00DD75B8">
        <w:t xml:space="preserve"> koje</w:t>
      </w:r>
      <w:r w:rsidR="00865A4B">
        <w:t xml:space="preserve"> čini</w:t>
      </w:r>
      <w:r w:rsidRPr="006A1E02">
        <w:t xml:space="preserve"> nagrada za rad stečajnog upravitelja sukladno Uredbi o kriterijima i načinu obračuna plaćanja nagrade </w:t>
      </w:r>
    </w:p>
    <w:p w:rsidRDefault="00E03020" w:rsidP="00E03020" w:rsidR="00E03020" w:rsidRPr="00E03020">
      <w:pPr>
        <w:jc w:val="right"/>
        <w:rPr>
          <w:b/>
        </w:rPr>
      </w:pPr>
      <w:r w:rsidRPr="00E03020">
        <w:rPr>
          <w:b/>
        </w:rPr>
        <w:lastRenderedPageBreak/>
        <w:t>Broj:7/ St-438/2016-62</w:t>
      </w:r>
    </w:p>
    <w:p w:rsidRDefault="00E03020" w:rsidP="006A1E02" w:rsidR="00E03020">
      <w:pPr>
        <w:jc w:val="both"/>
      </w:pPr>
    </w:p>
    <w:p w:rsidRDefault="006A1E02" w:rsidP="006A1E02" w:rsidR="006A1E02" w:rsidRPr="006A1E02">
      <w:pPr>
        <w:jc w:val="both"/>
      </w:pPr>
      <w:r w:rsidRPr="006A1E02">
        <w:t xml:space="preserve">stečajnim upraviteljima  ( NN 105/15 ) u iznosu od </w:t>
      </w:r>
      <w:r w:rsidR="00865A4B">
        <w:t>984,36</w:t>
      </w:r>
      <w:r w:rsidRPr="006A1E02">
        <w:t xml:space="preserve"> Kn</w:t>
      </w:r>
      <w:r w:rsidR="00865A4B">
        <w:t xml:space="preserve"> bruto</w:t>
      </w:r>
      <w:r w:rsidRPr="006A1E02">
        <w:t>, te</w:t>
      </w:r>
      <w:r w:rsidR="00DD75B8">
        <w:t xml:space="preserve"> </w:t>
      </w:r>
      <w:r w:rsidRPr="006A1E02">
        <w:t xml:space="preserve">ostale obveze stečajne mase koje involviraju trošak elektroničke javne dražbe u iznosu od </w:t>
      </w:r>
      <w:r w:rsidR="00865A4B">
        <w:t>700,00</w:t>
      </w:r>
      <w:r w:rsidRPr="006A1E02">
        <w:t xml:space="preserve"> Kn</w:t>
      </w:r>
      <w:r w:rsidR="0093192E">
        <w:t xml:space="preserve">, </w:t>
      </w:r>
      <w:r w:rsidR="00DD75B8">
        <w:t>kao i</w:t>
      </w:r>
      <w:r w:rsidR="001B312D">
        <w:t xml:space="preserve"> neizravni troškovi unovčenja </w:t>
      </w:r>
      <w:r w:rsidR="00865A4B">
        <w:t xml:space="preserve">koji involviraju putni trošak </w:t>
      </w:r>
      <w:r w:rsidR="00DD75B8">
        <w:t xml:space="preserve">stečajnog upravitelja </w:t>
      </w:r>
      <w:r w:rsidR="00865A4B">
        <w:t xml:space="preserve">za obilazak imovine koja je predmetom prodaje </w:t>
      </w:r>
      <w:r w:rsidR="00DD75B8">
        <w:t xml:space="preserve">i pokazivanja kupcima </w:t>
      </w:r>
      <w:r w:rsidR="00865A4B">
        <w:t>u iznosu od 53</w:t>
      </w:r>
      <w:r w:rsidR="00DD75B8">
        <w:t>2,00 Kn</w:t>
      </w:r>
      <w:r w:rsidR="00865A4B">
        <w:t>, te</w:t>
      </w:r>
      <w:r w:rsidR="00DD75B8">
        <w:t xml:space="preserve"> i</w:t>
      </w:r>
      <w:r w:rsidR="00865A4B">
        <w:t xml:space="preserve"> trošak zatvaranja </w:t>
      </w:r>
      <w:r w:rsidR="00DD75B8">
        <w:t xml:space="preserve">poslovnog </w:t>
      </w:r>
      <w:r w:rsidR="00865A4B">
        <w:t xml:space="preserve">računa u iznosu od 225,00 Kn, </w:t>
      </w:r>
      <w:r w:rsidR="001B312D">
        <w:t xml:space="preserve">jer u neizravnim troškovima unovčenja participira i </w:t>
      </w:r>
      <w:proofErr w:type="spellStart"/>
      <w:r w:rsidR="001B312D">
        <w:t>razlučni</w:t>
      </w:r>
      <w:proofErr w:type="spellEnd"/>
      <w:r w:rsidR="001B312D">
        <w:t xml:space="preserve"> vjerovnik razmj</w:t>
      </w:r>
      <w:r w:rsidR="006976FD">
        <w:t>e</w:t>
      </w:r>
      <w:r w:rsidR="001B312D">
        <w:t>rno vrij</w:t>
      </w:r>
      <w:r w:rsidR="006976FD">
        <w:t>e</w:t>
      </w:r>
      <w:r w:rsidR="001B312D">
        <w:t>dno</w:t>
      </w:r>
      <w:r w:rsidR="006976FD">
        <w:t>s</w:t>
      </w:r>
      <w:r w:rsidR="001B312D">
        <w:t>ti stvari –</w:t>
      </w:r>
      <w:r w:rsidR="006976FD">
        <w:t xml:space="preserve"> nekre</w:t>
      </w:r>
      <w:r w:rsidR="001B312D">
        <w:t>t</w:t>
      </w:r>
      <w:r w:rsidR="006976FD">
        <w:t>n</w:t>
      </w:r>
      <w:r w:rsidR="001B312D">
        <w:t>ine na kojoj posto</w:t>
      </w:r>
      <w:r w:rsidR="006976FD">
        <w:t xml:space="preserve">ji </w:t>
      </w:r>
      <w:proofErr w:type="spellStart"/>
      <w:r w:rsidR="006976FD">
        <w:t>razlučno</w:t>
      </w:r>
      <w:proofErr w:type="spellEnd"/>
      <w:r w:rsidR="006976FD">
        <w:t xml:space="preserve"> pravo u odn</w:t>
      </w:r>
      <w:r w:rsidR="001B312D">
        <w:t>o</w:t>
      </w:r>
      <w:r w:rsidR="006976FD">
        <w:t>su na ostalu ste</w:t>
      </w:r>
      <w:r w:rsidR="001B312D">
        <w:t>č</w:t>
      </w:r>
      <w:r w:rsidR="006976FD">
        <w:t>ajnu mas</w:t>
      </w:r>
      <w:r w:rsidR="001B312D">
        <w:t xml:space="preserve">u  </w:t>
      </w:r>
      <w:r w:rsidRPr="006A1E02">
        <w:t xml:space="preserve">odnosno da ukupno obračun troškova unovčenja predmeta – nekretnine koja je predmetom prodaje iznosi </w:t>
      </w:r>
      <w:r w:rsidR="00865A4B">
        <w:t>2.441,36</w:t>
      </w:r>
      <w:r w:rsidRPr="006A1E02">
        <w:t xml:space="preserve"> Kn.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  <w:t xml:space="preserve">Nastavno tome od iznosa koji je realiziran prodajom nekretnine treba najprije u korist stečajne mase ustegnuti iznos od </w:t>
      </w:r>
      <w:r w:rsidR="00865A4B">
        <w:t>2.441,36</w:t>
      </w:r>
      <w:r w:rsidRPr="006A1E02">
        <w:t xml:space="preserve"> Kn po osnovi troškova unovčenja nekretnine koje je stečajni up</w:t>
      </w:r>
      <w:r w:rsidR="006976FD">
        <w:t xml:space="preserve">ravitelj dokazao računima i </w:t>
      </w:r>
      <w:r w:rsidR="00865A4B">
        <w:t>putnim nalogom</w:t>
      </w:r>
      <w:r w:rsidRPr="006A1E02">
        <w:t xml:space="preserve">  sukladno odr</w:t>
      </w:r>
      <w:r w:rsidR="001B312D">
        <w:t xml:space="preserve">edbama čl. 248. i čl. 254. SZ-a, a pri odlučivanju se vodilo računa da </w:t>
      </w:r>
      <w:proofErr w:type="spellStart"/>
      <w:r w:rsidR="001B312D">
        <w:t>razlučni</w:t>
      </w:r>
      <w:proofErr w:type="spellEnd"/>
      <w:r w:rsidR="001B312D">
        <w:t xml:space="preserve"> vje</w:t>
      </w:r>
      <w:r w:rsidR="006976FD">
        <w:t>rov</w:t>
      </w:r>
      <w:r w:rsidR="001B312D">
        <w:t>nik</w:t>
      </w:r>
      <w:r w:rsidR="006976FD">
        <w:t xml:space="preserve"> na ročištu za diobu nije imao </w:t>
      </w:r>
      <w:r w:rsidR="001B312D">
        <w:t>p</w:t>
      </w:r>
      <w:r w:rsidR="006976FD">
        <w:t>r</w:t>
      </w:r>
      <w:r w:rsidR="001B312D">
        <w:t>imje</w:t>
      </w:r>
      <w:r w:rsidR="006976FD">
        <w:t>d</w:t>
      </w:r>
      <w:r w:rsidR="001B312D">
        <w:t>bi n</w:t>
      </w:r>
      <w:r w:rsidR="00157C10">
        <w:t>a obračun troškova</w:t>
      </w:r>
      <w:r w:rsidR="006976FD">
        <w:t xml:space="preserve"> unovčenja ste</w:t>
      </w:r>
      <w:r w:rsidR="00157C10">
        <w:t>č</w:t>
      </w:r>
      <w:r w:rsidR="006976FD">
        <w:t>a</w:t>
      </w:r>
      <w:r w:rsidR="00157C10">
        <w:t>jnog upravitelja.</w:t>
      </w:r>
    </w:p>
    <w:p w:rsidRDefault="006A1E02" w:rsidP="006A1E02" w:rsidR="00157C10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="006976FD">
        <w:t>Na ročištu za diobu</w:t>
      </w:r>
      <w:r w:rsidR="00865A4B">
        <w:t xml:space="preserve"> prema stanju zemljišnih knjiga</w:t>
      </w:r>
      <w:r w:rsidR="006976FD">
        <w:t xml:space="preserve"> utvr</w:t>
      </w:r>
      <w:r w:rsidR="00157C10">
        <w:t>đ</w:t>
      </w:r>
      <w:r w:rsidR="006976FD">
        <w:t xml:space="preserve">eno je da pravo na </w:t>
      </w:r>
      <w:r w:rsidR="00157C10">
        <w:t>n</w:t>
      </w:r>
      <w:r w:rsidR="00810132">
        <w:t>amirenje</w:t>
      </w:r>
      <w:r w:rsidR="00157C10">
        <w:t xml:space="preserve"> </w:t>
      </w:r>
      <w:r w:rsidR="00035282">
        <w:t>iz diobene mase</w:t>
      </w:r>
      <w:r w:rsidR="00810132">
        <w:t xml:space="preserve"> ostvaruje</w:t>
      </w:r>
      <w:r w:rsidR="00035282">
        <w:t xml:space="preserve"> </w:t>
      </w:r>
      <w:proofErr w:type="spellStart"/>
      <w:r w:rsidR="00157C10">
        <w:t>razlučni</w:t>
      </w:r>
      <w:proofErr w:type="spellEnd"/>
      <w:r w:rsidR="00157C10">
        <w:t xml:space="preserve"> vj</w:t>
      </w:r>
      <w:r w:rsidR="006976FD">
        <w:t>e</w:t>
      </w:r>
      <w:r w:rsidR="00157C10">
        <w:t>ro</w:t>
      </w:r>
      <w:r w:rsidR="006976FD">
        <w:t>v</w:t>
      </w:r>
      <w:r w:rsidR="00157C10">
        <w:t xml:space="preserve">nik </w:t>
      </w:r>
      <w:r w:rsidR="006976FD">
        <w:t>Republika Hrvatska, Ministarstvo</w:t>
      </w:r>
      <w:r w:rsidR="00157C10" w:rsidRPr="00620F4F">
        <w:t xml:space="preserve"> financija</w:t>
      </w:r>
      <w:r w:rsidR="006976FD">
        <w:t>, Porezna</w:t>
      </w:r>
      <w:r w:rsidR="00DD75B8">
        <w:t xml:space="preserve"> uprava</w:t>
      </w:r>
      <w:r w:rsidR="006976FD">
        <w:t>, Područni</w:t>
      </w:r>
      <w:r w:rsidR="00157C10" w:rsidRPr="00620F4F">
        <w:t xml:space="preserve"> ureda Slavonija i Baranja, Slavonski Brod</w:t>
      </w:r>
      <w:r w:rsidR="00157C10">
        <w:t xml:space="preserve"> po os</w:t>
      </w:r>
      <w:r w:rsidR="006976FD">
        <w:t xml:space="preserve">novi založnog </w:t>
      </w:r>
      <w:r w:rsidR="00157C10">
        <w:t>p</w:t>
      </w:r>
      <w:r w:rsidR="006976FD">
        <w:t>rava uk</w:t>
      </w:r>
      <w:r w:rsidR="00157C10">
        <w:t>nj</w:t>
      </w:r>
      <w:r w:rsidR="006976FD">
        <w:t>i</w:t>
      </w:r>
      <w:r w:rsidR="00157C10">
        <w:t xml:space="preserve">ženog pod brojem Z – </w:t>
      </w:r>
      <w:r w:rsidR="00865A4B">
        <w:t>1892/08</w:t>
      </w:r>
      <w:r w:rsidR="00157C10">
        <w:t xml:space="preserve">, </w:t>
      </w:r>
      <w:r w:rsidR="00157C10" w:rsidRPr="00157C10">
        <w:t>a temelj</w:t>
      </w:r>
      <w:r w:rsidR="006976FD">
        <w:t>e</w:t>
      </w:r>
      <w:r w:rsidR="00157C10" w:rsidRPr="00157C10">
        <w:t xml:space="preserve">m </w:t>
      </w:r>
      <w:r w:rsidR="00DD75B8">
        <w:t xml:space="preserve">pravomoćnog rješenja </w:t>
      </w:r>
      <w:r w:rsidR="00157C10" w:rsidRPr="00157C10">
        <w:t xml:space="preserve">Općinskog suda u </w:t>
      </w:r>
      <w:r w:rsidR="00865A4B">
        <w:t xml:space="preserve">Novoj Gradišci </w:t>
      </w:r>
      <w:r w:rsidR="00157C10" w:rsidRPr="00157C10">
        <w:t xml:space="preserve">broj </w:t>
      </w:r>
      <w:proofErr w:type="spellStart"/>
      <w:r w:rsidR="00157C10" w:rsidRPr="00157C10">
        <w:t>Ovr</w:t>
      </w:r>
      <w:proofErr w:type="spellEnd"/>
      <w:r w:rsidR="00157C10" w:rsidRPr="00157C10">
        <w:t>-</w:t>
      </w:r>
      <w:r w:rsidR="00865A4B">
        <w:t>421/07</w:t>
      </w:r>
      <w:r w:rsidR="00157C10" w:rsidRPr="00157C10">
        <w:t xml:space="preserve"> od </w:t>
      </w:r>
      <w:r w:rsidR="00865A4B">
        <w:t>14. veljače</w:t>
      </w:r>
      <w:r w:rsidR="00157C10" w:rsidRPr="00157C10">
        <w:t xml:space="preserve"> 20</w:t>
      </w:r>
      <w:r w:rsidR="00865A4B">
        <w:t>08</w:t>
      </w:r>
      <w:r w:rsidR="00157C10" w:rsidRPr="00157C10">
        <w:t xml:space="preserve">. godine radi osiguranja novčane tražbine u ukupnom iznosu od </w:t>
      </w:r>
      <w:r w:rsidR="00865A4B">
        <w:t>93.063,15</w:t>
      </w:r>
      <w:r w:rsidR="00157C10" w:rsidRPr="00157C10">
        <w:t xml:space="preserve"> Kn</w:t>
      </w:r>
      <w:r w:rsidR="00865A4B">
        <w:t xml:space="preserve"> i troška prijedloga u iznosu od 1.000,00 Kn.</w:t>
      </w:r>
      <w:r w:rsidR="00BD0709" w:rsidRPr="00BD0709">
        <w:t xml:space="preserve"> </w:t>
      </w:r>
    </w:p>
    <w:p w:rsidRDefault="00BD0709" w:rsidP="006A1E02" w:rsidR="006A1E02" w:rsidRPr="006A1E02">
      <w:pPr>
        <w:jc w:val="both"/>
      </w:pPr>
      <w:r>
        <w:t xml:space="preserve">                    </w:t>
      </w:r>
      <w:r w:rsidR="00087344">
        <w:t xml:space="preserve"> </w:t>
      </w:r>
      <w:r w:rsidR="00087344">
        <w:tab/>
      </w:r>
      <w:r>
        <w:t xml:space="preserve">Stoga je </w:t>
      </w:r>
      <w:r w:rsidR="00DD75B8">
        <w:t xml:space="preserve">prema stanju zemljišnih knjiga </w:t>
      </w:r>
      <w:r w:rsidR="006976FD">
        <w:t xml:space="preserve">s preostalim iznosom od </w:t>
      </w:r>
      <w:r w:rsidR="00865A4B">
        <w:t>3.710,89</w:t>
      </w:r>
      <w:r w:rsidR="006976FD">
        <w:t xml:space="preserve"> Kn </w:t>
      </w:r>
      <w:r>
        <w:t>valj</w:t>
      </w:r>
      <w:r w:rsidR="003B21A5">
        <w:t>a</w:t>
      </w:r>
      <w:r>
        <w:t>lo</w:t>
      </w:r>
      <w:r w:rsidR="006A1E02" w:rsidRPr="006A1E02">
        <w:t xml:space="preserve"> namiriti tražbinu </w:t>
      </w:r>
      <w:proofErr w:type="spellStart"/>
      <w:r w:rsidR="006A1E02" w:rsidRPr="006A1E02">
        <w:t>razlučnog</w:t>
      </w:r>
      <w:proofErr w:type="spellEnd"/>
      <w:r w:rsidR="006A1E02" w:rsidRPr="006A1E02">
        <w:t xml:space="preserve"> vjerovnika </w:t>
      </w:r>
      <w:r w:rsidR="00620F4F" w:rsidRPr="00620F4F">
        <w:t>Republike Hrvatske, Ministarstva financija Porezne uprave Područnog ureda Slavonija i Baranja, Slavonski Brod</w:t>
      </w:r>
      <w:r w:rsidR="00DD75B8">
        <w:t xml:space="preserve"> </w:t>
      </w:r>
      <w:r w:rsidR="00E72290">
        <w:t xml:space="preserve"> </w:t>
      </w:r>
      <w:r w:rsidR="003E6B62">
        <w:t>i to</w:t>
      </w:r>
      <w:r w:rsidR="00620F4F">
        <w:t xml:space="preserve"> po </w:t>
      </w:r>
      <w:r w:rsidR="00E72290">
        <w:t xml:space="preserve"> osnovi</w:t>
      </w:r>
      <w:r w:rsidR="006A1E02" w:rsidRPr="006A1E02">
        <w:t xml:space="preserve"> </w:t>
      </w:r>
      <w:r>
        <w:t xml:space="preserve"> </w:t>
      </w:r>
      <w:r w:rsidR="00865A4B">
        <w:t>troška prijedloga</w:t>
      </w:r>
      <w:r>
        <w:t xml:space="preserve"> </w:t>
      </w:r>
      <w:r w:rsidR="00DD75B8">
        <w:t xml:space="preserve">u iznosu od 1.000,00 Kn </w:t>
      </w:r>
      <w:r w:rsidR="00087344">
        <w:t xml:space="preserve"> i </w:t>
      </w:r>
      <w:r w:rsidR="00865A4B">
        <w:t>dijela glavnoga duga</w:t>
      </w:r>
      <w:r w:rsidR="00DD75B8">
        <w:t xml:space="preserve"> u iznosu od 2.710,89 Kn </w:t>
      </w:r>
      <w:r w:rsidR="003B21A5">
        <w:t xml:space="preserve"> osiguranu založnim pravom uk</w:t>
      </w:r>
      <w:r w:rsidR="00087344">
        <w:t>nj</w:t>
      </w:r>
      <w:r w:rsidR="003B21A5">
        <w:t>iž</w:t>
      </w:r>
      <w:r w:rsidR="00087344">
        <w:t>enim</w:t>
      </w:r>
      <w:r w:rsidR="00E72290">
        <w:t xml:space="preserve"> pod brojem Z- </w:t>
      </w:r>
      <w:r w:rsidR="00865A4B">
        <w:t xml:space="preserve">1892/08, </w:t>
      </w:r>
      <w:r w:rsidR="003B21A5">
        <w:t xml:space="preserve">a </w:t>
      </w:r>
      <w:r>
        <w:t xml:space="preserve"> </w:t>
      </w:r>
      <w:r w:rsidR="006A1E02" w:rsidRPr="006A1E02">
        <w:t>prema pravilima</w:t>
      </w:r>
      <w:r w:rsidR="00607D9C">
        <w:t xml:space="preserve"> iz  odredbi čl. 112 . do </w:t>
      </w:r>
      <w:r w:rsidR="006A1E02" w:rsidRPr="006A1E02">
        <w:t xml:space="preserve"> čl.114. Ovršnog zakona ( NN 11</w:t>
      </w:r>
      <w:r w:rsidR="003E6B62">
        <w:t xml:space="preserve">2/12, 25/13 i 93/14 dalje: OZ ) te nastavno i utvrditi da je osiguran tražbina ovog </w:t>
      </w:r>
      <w:proofErr w:type="spellStart"/>
      <w:r w:rsidR="003E6B62">
        <w:t>razlučnog</w:t>
      </w:r>
      <w:proofErr w:type="spellEnd"/>
      <w:r w:rsidR="003E6B62">
        <w:t xml:space="preserve"> vjerovnika u preostalom dijelu os</w:t>
      </w:r>
      <w:r w:rsidR="00475471">
        <w:t>t</w:t>
      </w:r>
      <w:r w:rsidR="003E6B62">
        <w:t>ala nenamirena.</w:t>
      </w:r>
      <w:r w:rsidR="006A1E02" w:rsidRPr="006A1E02">
        <w:t xml:space="preserve">    </w:t>
      </w:r>
    </w:p>
    <w:p w:rsidRDefault="006A1E02" w:rsidP="006A1E02" w:rsidR="006A1E02" w:rsidRPr="006A1E02">
      <w:pPr>
        <w:jc w:val="both"/>
      </w:pPr>
      <w:r w:rsidRPr="006A1E02">
        <w:t xml:space="preserve"> </w:t>
      </w:r>
      <w:r w:rsidRPr="006A1E02">
        <w:tab/>
        <w:t xml:space="preserve"> </w:t>
      </w:r>
      <w:r w:rsidRPr="006A1E02">
        <w:tab/>
      </w:r>
      <w:r w:rsidRPr="006A1E02">
        <w:rPr>
          <w:bCs/>
        </w:rPr>
        <w:t xml:space="preserve">Nastavno tome, valjalo je naložiti Financijskoj agenciji da sa posebnih računa koji su otvoreni u svrhu uplate jamčevine odnosno </w:t>
      </w:r>
      <w:proofErr w:type="spellStart"/>
      <w:r w:rsidRPr="006A1E02">
        <w:rPr>
          <w:bCs/>
        </w:rPr>
        <w:t>kupovnine</w:t>
      </w:r>
      <w:proofErr w:type="spellEnd"/>
      <w:r w:rsidRPr="006A1E02">
        <w:rPr>
          <w:bCs/>
        </w:rPr>
        <w:t xml:space="preserve"> izvrši isplate odnosno prijenos sredstava, a kako je to navedeno u točci II. izreke rješenja</w:t>
      </w:r>
      <w:r w:rsidR="00905E4B">
        <w:rPr>
          <w:bCs/>
        </w:rPr>
        <w:t xml:space="preserve"> sukladno odredbi čl. 248. SZ-a</w:t>
      </w:r>
      <w:r w:rsidRPr="006A1E02">
        <w:rPr>
          <w:bCs/>
        </w:rPr>
        <w:t xml:space="preserve"> i uz primjenu pravila iz odredbe čl.</w:t>
      </w:r>
      <w:r w:rsidR="005739D1">
        <w:rPr>
          <w:bCs/>
        </w:rPr>
        <w:t xml:space="preserve"> 112. i čl.</w:t>
      </w:r>
      <w:r w:rsidRPr="006A1E02">
        <w:rPr>
          <w:bCs/>
        </w:rPr>
        <w:t xml:space="preserve"> 114. OZ-a  te čl. 27. i čl. 28. Pravilnika o načinu i postupku provedbe prodaje nekretnina i pokretnina u ovršnom postupku ( NN 156/14 ). </w:t>
      </w:r>
    </w:p>
    <w:p w:rsidRDefault="006A1E02" w:rsidP="008D0523" w:rsidR="008D0523" w:rsidRPr="008D0523">
      <w:pPr>
        <w:jc w:val="both"/>
      </w:pPr>
      <w:r w:rsidRPr="006A1E02">
        <w:t xml:space="preserve">                   </w:t>
      </w:r>
      <w:r w:rsidRPr="006A1E02">
        <w:tab/>
        <w:t>Stoga je uz poziv na citirane zakonske odredbe odlučeno</w:t>
      </w:r>
      <w:r w:rsidR="00620F4F">
        <w:t xml:space="preserve"> </w:t>
      </w:r>
      <w:r w:rsidR="008D0523" w:rsidRPr="008D0523">
        <w:t>kao u izreci rješenja.</w:t>
      </w:r>
    </w:p>
    <w:p w:rsidRDefault="00E40AF9" w:rsidP="003A44D6" w:rsidR="00002757">
      <w:pPr>
        <w:jc w:val="both"/>
      </w:pPr>
      <w:r>
        <w:tab/>
      </w:r>
      <w:r>
        <w:tab/>
        <w:t xml:space="preserve">                       </w:t>
      </w:r>
    </w:p>
    <w:p w:rsidRDefault="00E40AF9" w:rsidP="00002757" w:rsidR="00002757">
      <w:pPr>
        <w:jc w:val="both"/>
      </w:pPr>
      <w:r>
        <w:t xml:space="preserve">                    </w:t>
      </w:r>
    </w:p>
    <w:p w:rsidRDefault="00865A4B" w:rsidP="00B9674D" w:rsidR="00BB7E11">
      <w:pPr>
        <w:jc w:val="center"/>
      </w:pPr>
      <w:r>
        <w:t>U Slavonskom Brodu 22</w:t>
      </w:r>
      <w:r w:rsidR="007A6EE3">
        <w:t xml:space="preserve">. </w:t>
      </w:r>
      <w:r>
        <w:t>kolovoza</w:t>
      </w:r>
      <w:r w:rsidR="00002757">
        <w:t xml:space="preserve"> 201</w:t>
      </w:r>
      <w:r w:rsidR="00BB7E11">
        <w:t>7</w:t>
      </w:r>
      <w:r w:rsidR="00002757">
        <w:t>. godine</w:t>
      </w:r>
    </w:p>
    <w:p w:rsidRDefault="00B9674D" w:rsidP="00B9674D" w:rsidR="00B9674D">
      <w:pPr>
        <w:jc w:val="center"/>
      </w:pPr>
    </w:p>
    <w:p w:rsidRDefault="00002757" w:rsidP="00002757" w:rsidR="00002757">
      <w:r>
        <w:t xml:space="preserve">                                                                                                       Stečajna sutkinja</w:t>
      </w:r>
    </w:p>
    <w:p w:rsidRDefault="00002757" w:rsidP="00002757" w:rsidR="00002757">
      <w:r>
        <w:t xml:space="preserve">                                                                                                      </w:t>
      </w:r>
      <w:r w:rsidR="00B9674D">
        <w:t xml:space="preserve">   </w:t>
      </w:r>
      <w:r>
        <w:t xml:space="preserve">  Mirna Vujčić</w:t>
      </w:r>
    </w:p>
    <w:p w:rsidRDefault="00B9674D" w:rsidP="00B9674D" w:rsidR="0000275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002757" w:rsidP="00002757" w:rsidR="00002757"/>
    <w:p w:rsidRDefault="00002757" w:rsidP="00002757" w:rsidR="00002757">
      <w:pPr>
        <w:rPr>
          <w:b/>
          <w:sz w:val="20"/>
          <w:szCs w:val="20"/>
        </w:rPr>
      </w:pPr>
    </w:p>
    <w:p w:rsidRDefault="00002757" w:rsidP="00002757" w:rsidR="00002757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Protiv ovog rješenja dopuštena je žalba u roku od osam dana po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isteku trećeg dana od dana objave rješenja na mrežnoj stranici </w:t>
      </w:r>
    </w:p>
    <w:p w:rsidRDefault="00002757" w:rsidP="00002757" w:rsidR="00002757" w:rsidRPr="00B9674D">
      <w:pPr>
        <w:rPr>
          <w:sz w:val="18"/>
          <w:szCs w:val="18"/>
        </w:rPr>
      </w:pPr>
      <w:r w:rsidRPr="00B9674D">
        <w:rPr>
          <w:sz w:val="18"/>
          <w:szCs w:val="18"/>
        </w:rPr>
        <w:t xml:space="preserve">e-Oglasna ploča sudova. Žalba se podnosi  Visokom trgovačkom </w:t>
      </w:r>
    </w:p>
    <w:p w:rsidRDefault="00002757" w:rsidP="00002757" w:rsidR="00002757">
      <w:pPr>
        <w:rPr>
          <w:sz w:val="20"/>
          <w:szCs w:val="20"/>
        </w:rPr>
      </w:pPr>
      <w:r w:rsidRPr="00B9674D">
        <w:rPr>
          <w:sz w:val="18"/>
          <w:szCs w:val="18"/>
        </w:rPr>
        <w:t>sudu u Zagrebu  putem ovoga suda  u tri  primjerka</w:t>
      </w:r>
      <w:r>
        <w:rPr>
          <w:sz w:val="20"/>
          <w:szCs w:val="20"/>
        </w:rPr>
        <w:t>.</w:t>
      </w:r>
    </w:p>
    <w:p w:rsidRDefault="00002757" w:rsidP="00002757" w:rsidR="00002757"/>
    <w:p w:rsidRDefault="00703AFE" w:rsidP="00002757" w:rsidR="00703AFE"/>
    <w:p w:rsidRDefault="00703AFE" w:rsidP="00002757" w:rsidR="00703AFE"/>
    <w:p w:rsidRDefault="00002757" w:rsidP="00002757" w:rsidR="00002757">
      <w:r>
        <w:t>1. Rješenje nepravomoćno</w:t>
      </w:r>
    </w:p>
    <w:p w:rsidRDefault="00002757" w:rsidP="007E168D" w:rsidR="00002757">
      <w:r>
        <w:t xml:space="preserve">2. Rješenje objaviti na mrežnoj stranici </w:t>
      </w:r>
    </w:p>
    <w:p w:rsidRDefault="00BB7E11" w:rsidP="007E168D" w:rsidR="007E168D">
      <w:r>
        <w:t xml:space="preserve">    </w:t>
      </w:r>
      <w:r w:rsidR="007E168D">
        <w:t>te dostaviti neposredno:</w:t>
      </w:r>
    </w:p>
    <w:p w:rsidRDefault="007E168D" w:rsidP="007E168D" w:rsidR="007E168D">
      <w:r>
        <w:t xml:space="preserve"> - stečajnom upravitelju</w:t>
      </w:r>
    </w:p>
    <w:p w:rsidRDefault="00BB7E11" w:rsidP="007E168D" w:rsidR="007E168D">
      <w:r>
        <w:t xml:space="preserve"> </w:t>
      </w:r>
      <w:r w:rsidR="007E168D">
        <w:t xml:space="preserve">- RH po ŽDO </w:t>
      </w:r>
      <w:proofErr w:type="spellStart"/>
      <w:r w:rsidR="007E168D">
        <w:t>Gr</w:t>
      </w:r>
      <w:proofErr w:type="spellEnd"/>
      <w:r w:rsidR="007E168D">
        <w:t xml:space="preserve">. </w:t>
      </w:r>
      <w:proofErr w:type="spellStart"/>
      <w:r w:rsidR="007E168D">
        <w:t>upr</w:t>
      </w:r>
      <w:proofErr w:type="spellEnd"/>
      <w:r w:rsidR="007E168D">
        <w:t xml:space="preserve">. odjel SB </w:t>
      </w:r>
    </w:p>
    <w:p w:rsidRDefault="007E168D" w:rsidP="007E168D" w:rsidR="007E168D">
      <w:r>
        <w:t xml:space="preserve"> - Financijskoj agenciji po pravomoćnosti  </w:t>
      </w:r>
    </w:p>
    <w:p w:rsidRDefault="00002757" w:rsidP="00002757" w:rsidR="00002757">
      <w:r>
        <w:t>3. Kalendar 15 dana</w:t>
      </w:r>
    </w:p>
    <w:p w:rsidRDefault="00002757" w:rsidP="00002757" w:rsidR="00002757">
      <w:r>
        <w:t xml:space="preserve">  </w:t>
      </w:r>
    </w:p>
    <w:p w:rsidRDefault="00002757" w:rsidP="00002757" w:rsidR="00002757"/>
    <w:p w:rsidRDefault="00002757" w:rsidP="00002757" w:rsidR="00002757"/>
    <w:p w:rsidRDefault="00002757" w:rsidP="00002757" w:rsidR="00002757"/>
    <w:p w:rsidRDefault="00002757" w:rsidP="00002757" w:rsidR="00002757"/>
    <w:p w:rsidRDefault="00DB052E" w:rsidP="00002757" w:rsidR="00DB052E" w:rsidRPr="00002757"/>
    <w:sectPr w:rsidR="00DB052E" w:rsidRPr="0000275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062" w:rsidP="00B841C2" w:rsidR="004A6062">
      <w:r>
        <w:separator/>
      </w:r>
    </w:p>
  </w:endnote>
  <w:endnote w:id="0" w:type="continuationSeparator">
    <w:p w:rsidRDefault="004A6062" w:rsidP="00B841C2" w:rsidR="004A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062" w:rsidP="00B841C2" w:rsidR="004A6062">
      <w:r>
        <w:separator/>
      </w:r>
    </w:p>
  </w:footnote>
  <w:footnote w:id="0" w:type="continuationSeparator">
    <w:p w:rsidRDefault="004A6062" w:rsidP="00B841C2" w:rsidR="004A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F10" w:rsidR="00896F10">
    <w:pPr>
      <w:pStyle w:val="Zaglavlje"/>
      <w:jc w:val="center"/>
    </w:pPr>
  </w:p>
  <w:p w:rsidRDefault="00B841C2" w:rsidR="00B841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757"/>
    <w:rsid w:val="00002757"/>
    <w:rsid w:val="000264FC"/>
    <w:rsid w:val="00035282"/>
    <w:rsid w:val="00037825"/>
    <w:rsid w:val="00070F76"/>
    <w:rsid w:val="00087344"/>
    <w:rsid w:val="00091EFB"/>
    <w:rsid w:val="000F55DF"/>
    <w:rsid w:val="00135043"/>
    <w:rsid w:val="00135702"/>
    <w:rsid w:val="00157C10"/>
    <w:rsid w:val="00197314"/>
    <w:rsid w:val="001B0C91"/>
    <w:rsid w:val="001B312D"/>
    <w:rsid w:val="001F0CB4"/>
    <w:rsid w:val="00203132"/>
    <w:rsid w:val="00295308"/>
    <w:rsid w:val="002B368E"/>
    <w:rsid w:val="002E059C"/>
    <w:rsid w:val="00331917"/>
    <w:rsid w:val="00333186"/>
    <w:rsid w:val="003A44D6"/>
    <w:rsid w:val="003B09ED"/>
    <w:rsid w:val="003B0FFE"/>
    <w:rsid w:val="003B21A5"/>
    <w:rsid w:val="003B2CD7"/>
    <w:rsid w:val="003D35FB"/>
    <w:rsid w:val="003E6B62"/>
    <w:rsid w:val="004115B4"/>
    <w:rsid w:val="00423D43"/>
    <w:rsid w:val="00424B0A"/>
    <w:rsid w:val="00425481"/>
    <w:rsid w:val="0047318E"/>
    <w:rsid w:val="00475471"/>
    <w:rsid w:val="004A6062"/>
    <w:rsid w:val="004C0846"/>
    <w:rsid w:val="004D706A"/>
    <w:rsid w:val="004E7572"/>
    <w:rsid w:val="005739D1"/>
    <w:rsid w:val="00591498"/>
    <w:rsid w:val="005B50FA"/>
    <w:rsid w:val="005E4153"/>
    <w:rsid w:val="005F2A73"/>
    <w:rsid w:val="00607D9C"/>
    <w:rsid w:val="00620F4F"/>
    <w:rsid w:val="00631E0A"/>
    <w:rsid w:val="00634A60"/>
    <w:rsid w:val="0063655A"/>
    <w:rsid w:val="00655D0D"/>
    <w:rsid w:val="006747E3"/>
    <w:rsid w:val="0068713E"/>
    <w:rsid w:val="006976FD"/>
    <w:rsid w:val="006A1E02"/>
    <w:rsid w:val="006B23B7"/>
    <w:rsid w:val="00703AFE"/>
    <w:rsid w:val="00713DFC"/>
    <w:rsid w:val="00723468"/>
    <w:rsid w:val="0073179E"/>
    <w:rsid w:val="007A11BE"/>
    <w:rsid w:val="007A6EE3"/>
    <w:rsid w:val="007B2B61"/>
    <w:rsid w:val="007C4DEA"/>
    <w:rsid w:val="007D2282"/>
    <w:rsid w:val="007D7ADC"/>
    <w:rsid w:val="007E168D"/>
    <w:rsid w:val="007F3DB5"/>
    <w:rsid w:val="00810132"/>
    <w:rsid w:val="00837255"/>
    <w:rsid w:val="00865A4B"/>
    <w:rsid w:val="00885F22"/>
    <w:rsid w:val="00896F10"/>
    <w:rsid w:val="008C1042"/>
    <w:rsid w:val="008C136A"/>
    <w:rsid w:val="008D0523"/>
    <w:rsid w:val="008D7018"/>
    <w:rsid w:val="00905E4B"/>
    <w:rsid w:val="00913140"/>
    <w:rsid w:val="0092684E"/>
    <w:rsid w:val="0093192E"/>
    <w:rsid w:val="00956A1C"/>
    <w:rsid w:val="00984240"/>
    <w:rsid w:val="009B6DEE"/>
    <w:rsid w:val="009C184E"/>
    <w:rsid w:val="009E2E49"/>
    <w:rsid w:val="009F24F0"/>
    <w:rsid w:val="009F4F90"/>
    <w:rsid w:val="009F6A2B"/>
    <w:rsid w:val="00A06765"/>
    <w:rsid w:val="00A4521D"/>
    <w:rsid w:val="00A53638"/>
    <w:rsid w:val="00A615AA"/>
    <w:rsid w:val="00A74B68"/>
    <w:rsid w:val="00A76356"/>
    <w:rsid w:val="00A81646"/>
    <w:rsid w:val="00AE3FD8"/>
    <w:rsid w:val="00AE4FB7"/>
    <w:rsid w:val="00B05386"/>
    <w:rsid w:val="00B1742D"/>
    <w:rsid w:val="00B208A4"/>
    <w:rsid w:val="00B268FA"/>
    <w:rsid w:val="00B841C2"/>
    <w:rsid w:val="00B9674D"/>
    <w:rsid w:val="00BB7E11"/>
    <w:rsid w:val="00BD0709"/>
    <w:rsid w:val="00BD7212"/>
    <w:rsid w:val="00BF431A"/>
    <w:rsid w:val="00C24CFF"/>
    <w:rsid w:val="00C71CD5"/>
    <w:rsid w:val="00C73485"/>
    <w:rsid w:val="00C82387"/>
    <w:rsid w:val="00CA281F"/>
    <w:rsid w:val="00CB6668"/>
    <w:rsid w:val="00CE6379"/>
    <w:rsid w:val="00D06C8C"/>
    <w:rsid w:val="00D12AEE"/>
    <w:rsid w:val="00D21A5F"/>
    <w:rsid w:val="00D5798F"/>
    <w:rsid w:val="00D62B03"/>
    <w:rsid w:val="00DB052E"/>
    <w:rsid w:val="00DD75B8"/>
    <w:rsid w:val="00DE411C"/>
    <w:rsid w:val="00E03020"/>
    <w:rsid w:val="00E2126C"/>
    <w:rsid w:val="00E40AF9"/>
    <w:rsid w:val="00E568A8"/>
    <w:rsid w:val="00E72290"/>
    <w:rsid w:val="00EE5581"/>
    <w:rsid w:val="00EE7CCE"/>
    <w:rsid w:val="00F34198"/>
    <w:rsid w:val="00F91E57"/>
    <w:rsid w:val="00F94EAC"/>
    <w:rsid w:val="00F95C17"/>
    <w:rsid w:val="00FB52A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7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41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7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27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75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41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41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5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63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7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88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39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3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1239</properties:Words>
  <properties:Characters>7021</properties:Characters>
  <properties:Lines>162</properties:Lines>
  <properties:Paragraphs>50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2017-08-22T07:52:00Z</dcterms:created>
  <dc:creator>wsadmin</dc:creator>
  <cp:lastModifiedBy>wsadmin</cp:lastModifiedBy>
  <cp:lastPrinted>2017-08-22T08:25:00Z</cp:lastPrinted>
  <dcterms:modified xmlns:xsi="http://www.w3.org/2001/XMLSchema-instance" xsi:type="dcterms:W3CDTF">2017-08-22T08:28:00Z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