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2f0d" w14:paraId="f152f0d" w:rsidRDefault="006C0BD8" w:rsidP="006C0BD8" w:rsidR="006C0BD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BD8" w:rsidP="006C0BD8" w:rsidR="006C0BD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C0BD8" w:rsidP="006C0BD8" w:rsidR="006C0B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C0BD8" w:rsidP="006C0BD8" w:rsidR="006C0BD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C0BD8" w:rsidP="006C0BD8" w:rsidR="006C0BD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C0BD8" w:rsidP="006C0BD8" w:rsidR="006C0BD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C0BD8" w:rsidP="006C0BD8" w:rsidR="006C0BD8" w:rsidRPr="005D578C">
      <w:pPr>
        <w:jc w:val="center"/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41366706226, MBS 040316839, 1</w:t>
      </w:r>
      <w:r w:rsidR="00F70DF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2016.</w:t>
      </w: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41366706226, MBS 040316839.</w:t>
      </w: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C0BD8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6C0BD8" w:rsidP="006C0BD8" w:rsidR="006C0BD8">
      <w:pPr>
        <w:rPr>
          <w:rFonts w:cs="Times New Roman" w:eastAsia="Times New Roman"/>
          <w:szCs w:val="20"/>
        </w:rPr>
      </w:pPr>
    </w:p>
    <w:p w:rsidRDefault="006C0BD8" w:rsidP="006C0BD8" w:rsidR="006C0B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41366706226, MBS 040316839.</w:t>
      </w:r>
    </w:p>
    <w:p w:rsidRDefault="006C0BD8" w:rsidP="006C0BD8" w:rsidR="006C0BD8">
      <w:pPr>
        <w:ind w:firstLine="709"/>
        <w:rPr>
          <w:rFonts w:cs="Times New Roman" w:eastAsia="Times New Roman"/>
          <w:szCs w:val="24"/>
        </w:rPr>
      </w:pPr>
    </w:p>
    <w:p w:rsidRDefault="006C0BD8" w:rsidP="006C0BD8" w:rsidR="006C0BD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41366706226, MBS 040316839.</w:t>
      </w:r>
    </w:p>
    <w:p w:rsidRDefault="006C0BD8" w:rsidP="006C0BD8" w:rsidR="006C0BD8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C0BD8" w:rsidP="006C0BD8" w:rsidR="006C0BD8">
      <w:pPr>
        <w:ind w:firstLine="708"/>
        <w:rPr>
          <w:rFonts w:cs="Times New Roman" w:eastAsia="Times New Roman"/>
          <w:szCs w:val="24"/>
        </w:rPr>
      </w:pPr>
    </w:p>
    <w:p w:rsidRDefault="006C0BD8" w:rsidP="006C0BD8" w:rsidR="006C0BD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3.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St-167/2016-3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C0BD8" w:rsidP="006C0BD8" w:rsidR="006C0BD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F70DFA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C0BD8" w:rsidP="006C0BD8" w:rsidR="006C0BD8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544769" w:rsidP="006C0BD8" w:rsidR="006C0BD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6C0BD8" w:rsidP="006C0BD8" w:rsidR="006C0BD8">
      <w:pPr>
        <w:jc w:val="left"/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left"/>
        <w:rPr>
          <w:rFonts w:cs="Times New Roman" w:eastAsia="Times New Roman"/>
          <w:szCs w:val="24"/>
        </w:rPr>
      </w:pPr>
    </w:p>
    <w:p w:rsidRDefault="00F70DFA" w:rsidP="006C0BD8" w:rsidR="00F70DFA">
      <w:pPr>
        <w:jc w:val="left"/>
        <w:rPr>
          <w:rFonts w:cs="Times New Roman" w:eastAsia="Times New Roman"/>
          <w:szCs w:val="24"/>
        </w:rPr>
      </w:pPr>
    </w:p>
    <w:p w:rsidRDefault="00F70DFA" w:rsidP="006C0BD8" w:rsidR="00F70DFA">
      <w:pPr>
        <w:jc w:val="left"/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C0BD8" w:rsidP="006C0BD8" w:rsidR="006C0BD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C0BD8" w:rsidP="006C0BD8" w:rsidR="006C0BD8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rPr>
          <w:rFonts w:cs="Times New Roman" w:eastAsia="Times New Roman"/>
          <w:szCs w:val="24"/>
        </w:rPr>
      </w:pPr>
    </w:p>
    <w:p w:rsidRDefault="006C0BD8" w:rsidP="006C0BD8" w:rsidR="006C0BD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DANEEN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Fažana, Vodnjanska cesta 53 C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6C0BD8" w:rsidP="006C0BD8" w:rsidR="006C0BD8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Pula – Pola, Pula, Carrarina 5,  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C0BD8" w:rsidP="006C0BD8" w:rsidR="006C0BD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6C0BD8" w:rsidP="006C0BD8" w:rsidR="006C0BD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C0BD8" w:rsidP="006C0BD8" w:rsidR="006C0BD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6C0BD8" w:rsidP="006C0BD8" w:rsidR="006C0BD8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BD8" w:rsidP="006C0BD8" w:rsidR="006C0BD8">
      <w:r>
        <w:separator/>
      </w:r>
    </w:p>
  </w:endnote>
  <w:endnote w:id="0" w:type="continuationSeparator">
    <w:p w:rsidRDefault="006C0BD8" w:rsidP="006C0BD8" w:rsidR="006C0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BD8" w:rsidP="006C0BD8" w:rsidR="006C0BD8">
      <w:r>
        <w:separator/>
      </w:r>
    </w:p>
  </w:footnote>
  <w:footnote w:id="0" w:type="continuationSeparator">
    <w:p w:rsidRDefault="006C0BD8" w:rsidP="006C0BD8" w:rsidR="006C0B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BD8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F24A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St-167/2016-5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BD8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St-167/2016-5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3E07"/>
    <w:rsid w:val="004F5027"/>
    <w:rsid w:val="00544769"/>
    <w:rsid w:val="006C0BD8"/>
    <w:rsid w:val="00722FF1"/>
    <w:rsid w:val="007F24A5"/>
    <w:rsid w:val="00AD3E07"/>
    <w:rsid w:val="00F70DF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BD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0B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C0BD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0B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BD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0B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BD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4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F24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F24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F24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BD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0BD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C0BD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0B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BD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C0B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BD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2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4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24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24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24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DANEEN j.d.o.o. FAŽANA</izvorni_sadrzaj>
    <derivirana_varijabla naziv="DomainObject.Predmet.ProtustrankaFormated_1">  DANEEN j.d.o.o. FAŽANA</derivirana_varijabla>
  </DomainObject.Predmet.ProtustrankaFormated>
  <DomainObject.Predmet.ProtustrankaFormatedOIB>
    <izvorni_sadrzaj>  DANEEN j.d.o.o. FAŽANA, OIB 41366706226</izvorni_sadrzaj>
    <derivirana_varijabla naziv="DomainObject.Predmet.ProtustrankaFormatedOIB_1">  DANEEN j.d.o.o. FAŽANA, OIB 41366706226</derivirana_varijabla>
  </DomainObject.Predmet.ProtustrankaFormatedOIB>
  <DomainObject.Predmet.ProtustrankaFormatedWithAdress>
    <izvorni_sadrzaj> DANEEN j.d.o.o. FAŽANA, Vodnjanska cesta 53 C, 52100 Fažana</izvorni_sadrzaj>
    <derivirana_varijabla naziv="DomainObject.Predmet.ProtustrankaFormatedWithAdress_1"> DANEEN j.d.o.o. FAŽANA, Vodnjanska cesta 53 C, 52100 Fažana</derivirana_varijabla>
  </DomainObject.Predmet.ProtustrankaFormatedWithAdress>
  <DomainObject.Predmet.ProtustrankaFormatedWithAdressOIB>
    <izvorni_sadrzaj> DANEEN j.d.o.o. FAŽANA, OIB 41366706226, Vodnjanska cesta 53 C, 52100 Fažana</izvorni_sadrzaj>
    <derivirana_varijabla naziv="DomainObject.Predmet.ProtustrankaFormatedWithAdressOIB_1"> DANEEN j.d.o.o. FAŽANA, OIB 41366706226, Vodnjanska cesta 53 C, 52100 Fažana</derivirana_varijabla>
  </DomainObject.Predmet.ProtustrankaFormatedWithAdressOIB>
  <DomainObject.Predmet.ProtustrankaWithAdress>
    <izvorni_sadrzaj>DANEEN j.d.o.o. FAŽANA Vodnjanska cesta 53 C, 52100 Fažana</izvorni_sadrzaj>
    <derivirana_varijabla naziv="DomainObject.Predmet.ProtustrankaWithAdress_1">DANEEN j.d.o.o. FAŽANA Vodnjanska cesta 53 C, 52100 Fažana</derivirana_varijabla>
  </DomainObject.Predmet.ProtustrankaWithAdress>
  <DomainObject.Predmet.ProtustrankaWithAdressOIB>
    <izvorni_sadrzaj>DANEEN j.d.o.o. FAŽANA, OIB 41366706226, Vodnjanska cesta 53 C, 52100 Fažana</izvorni_sadrzaj>
    <derivirana_varijabla naziv="DomainObject.Predmet.ProtustrankaWithAdressOIB_1">DANEEN j.d.o.o. FAŽANA, OIB 41366706226, Vodnjanska cesta 53 C, 52100 Fažana</derivirana_varijabla>
  </DomainObject.Predmet.ProtustrankaWithAdressOIB>
  <DomainObject.Predmet.ProtustrankaNazivFormated>
    <izvorni_sadrzaj>DANEEN j.d.o.o. FAŽANA</izvorni_sadrzaj>
    <derivirana_varijabla naziv="DomainObject.Predmet.ProtustrankaNazivFormated_1">DANEEN j.d.o.o. FAŽANA</derivirana_varijabla>
  </DomainObject.Predmet.ProtustrankaNazivFormated>
  <DomainObject.Predmet.ProtustrankaNazivFormatedOIB>
    <izvorni_sadrzaj>DANEEN j.d.o.o. FAŽANA, OIB 41366706226</izvorni_sadrzaj>
    <derivirana_varijabla naziv="DomainObject.Predmet.ProtustrankaNazivFormatedOIB_1">DANEEN j.d.o.o. FAŽANA, OIB 41366706226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4225.89</izvorni_sadrzaj>
    <derivirana_varijabla naziv="DomainObject.Predmet.TrenutnaVrijednost_1">4225.89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DANEEN j.d.o.o. FAŽANA</item>
    </izvorni_sadrzaj>
    <derivirana_varijabla naziv="DomainObject.Predmet.ProtuStrankaListFormated_1">
      <item>DANEEN j.d.o.o. FAŽANA</item>
    </derivirana_varijabla>
  </DomainObject.Predmet.ProtuStrankaListFormated>
  <DomainObject.Predmet.ProtuStrankaListFormatedOIB>
    <izvorni_sadrzaj>
      <item>DANEEN j.d.o.o. FAŽANA, OIB 41366706226</item>
    </izvorni_sadrzaj>
    <derivirana_varijabla naziv="DomainObject.Predmet.ProtuStrankaListFormatedOIB_1">
      <item>DANEEN j.d.o.o. FAŽANA, OIB 41366706226</item>
    </derivirana_varijabla>
  </DomainObject.Predmet.ProtuStrankaListFormatedOIB>
  <DomainObject.Predmet.ProtuStrankaListFormatedWithAdress>
    <izvorni_sadrzaj>
      <item>DANEEN j.d.o.o. FAŽANA, Vodnjanska cesta 53 C, 52100 Fažana</item>
    </izvorni_sadrzaj>
    <derivirana_varijabla naziv="DomainObject.Predmet.ProtuStrankaListFormatedWithAdress_1">
      <item>DANEEN j.d.o.o. FAŽANA, Vodnjanska cesta 53 C, 52100 Fažana</item>
    </derivirana_varijabla>
  </DomainObject.Predmet.ProtuStrankaListFormatedWithAdress>
  <DomainObject.Predmet.ProtuStrankaListFormatedWithAdressOIB>
    <izvorni_sadrzaj>
      <item>DANEEN j.d.o.o. FAŽANA, OIB 41366706226, Vodnjanska cesta 53 C, 52100 Fažana</item>
    </izvorni_sadrzaj>
    <derivirana_varijabla naziv="DomainObject.Predmet.ProtuStrankaListFormatedWithAdressOIB_1">
      <item>DANEEN j.d.o.o. FAŽANA, OIB 41366706226, Vodnjanska cesta 53 C, 52100 Fažana</item>
    </derivirana_varijabla>
  </DomainObject.Predmet.ProtuStrankaListFormatedWithAdressOIB>
  <DomainObject.Predmet.ProtuStrankaListNazivFormated>
    <izvorni_sadrzaj>
      <item>DANEEN j.d.o.o. FAŽANA</item>
    </izvorni_sadrzaj>
    <derivirana_varijabla naziv="DomainObject.Predmet.ProtuStrankaListNazivFormated_1">
      <item>DANEEN j.d.o.o. FAŽANA</item>
    </derivirana_varijabla>
  </DomainObject.Predmet.ProtuStrankaListNazivFormated>
  <DomainObject.Predmet.ProtuStrankaListNazivFormatedOIB>
    <izvorni_sadrzaj>
      <item>DANEEN j.d.o.o. FAŽANA, OIB 41366706226</item>
    </izvorni_sadrzaj>
    <derivirana_varijabla naziv="DomainObject.Predmet.ProtuStrankaListNazivFormatedOIB_1">
      <item>DANEEN j.d.o.o. FAŽANA, OIB 41366706226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DANEEN j.d.o.o. FAŽANA</izvorni_sadrzaj>
    <derivirana_varijabla naziv="DomainObject.Predmet.ProtustrankaIDrugi_1">DANEEN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DANEEN j.d.o.o. FAŽANA, OIB 41366706226, Vodnjanska cesta 53 C, 52100 Fažana</izvorni_sadrzaj>
    <derivirana_varijabla naziv="DomainObject.Predmet.ProtustrankaIDrugiAdressOIB_1">DANEEN j.d.o.o. FAŽANA, OIB 41366706226, Vodnjanska cesta 53 C,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DANEEN j.d.o.o. FAŽANA</item>
    </izvorni_sadrzaj>
    <derivirana_varijabla naziv="DomainObject.Predmet.SudioniciListNaziv_1">
      <item>FINANCIJSKA AGENCIJA, RC RIJEKA, PODRUŽNICA PULA, PULA</item>
      <item>DANEEN j.d.o.o.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DANEEN j.d.o.o. FAŽANA, OIB 41366706226, Vodnjanska cesta 53 C,52100 Fažana</item>
    </izvorni_sadrzaj>
    <derivirana_varijabla naziv="DomainObject.Predmet.SudioniciListAdressOIB_1">
      <item>FINANCIJSKA AGENCIJA, RC RIJEKA, PODRUŽNICA PULA, PULA, OIB 85821130368, Giardini 5,52100 Pula</item>
      <item>DANEEN j.d.o.o. FAŽANA, OIB 41366706226, Vodnjanska cesta 53 C,52100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41366706226</item>
    </izvorni_sadrzaj>
    <derivirana_varijabla naziv="DomainObject.Predmet.SudioniciListNazivOIB_1">
      <item>, OIB 85821130368</item>
      <item>, OIB 41366706226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2988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2016-04-13T07:43:00Z</dcterms:created>
  <dc:creator>Mihaela Kaligari</dc:creator>
  <cp:lastModifiedBy>Sanja Lakošeljac</cp:lastModifiedBy>
  <cp:lastPrinted>2016-04-13T07:44:00Z</cp:lastPrinted>
  <dcterms:modified xmlns:xsi="http://www.w3.org/2001/XMLSchema-instance" xsi:type="dcterms:W3CDTF">2016-04-13T07:44:00Z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