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e868" w14:paraId="426e868" w:rsidRDefault="00517410" w:rsidP="00305050" w:rsidR="00517410" w:rsidRPr="002D3945">
      <w:pPr>
        <w15:collapsed w:val="false"/>
        <w:rPr>
          <w:noProof/>
          <w:sz w:val="24"/>
        </w:rPr>
      </w:pPr>
      <w:bookmarkStart w:name="_GoBack" w:id="0"/>
      <w:bookmarkEnd w:id="0"/>
    </w:p>
    <w:p w:rsidRDefault="00716C6B" w:rsidP="00305050" w:rsidR="00716C6B" w:rsidRPr="002D3945">
      <w:pPr>
        <w:rPr>
          <w:noProof/>
          <w:sz w:val="24"/>
        </w:rPr>
      </w:pPr>
    </w:p>
    <w:p w:rsidRDefault="00716C6B" w:rsidP="00305050" w:rsidR="00716C6B" w:rsidRPr="002D3945">
      <w:pPr>
        <w:rPr>
          <w:noProof/>
          <w:sz w:val="24"/>
        </w:rPr>
      </w:pPr>
    </w:p>
    <w:p w:rsidRDefault="00716C6B" w:rsidP="00305050" w:rsidR="00716C6B" w:rsidRPr="002D3945">
      <w:pPr>
        <w:rPr>
          <w:noProof/>
          <w:sz w:val="24"/>
        </w:rPr>
      </w:pPr>
    </w:p>
    <w:p w:rsidRDefault="00FF66FD" w:rsidP="00305050" w:rsidR="00305050" w:rsidRPr="002D3945">
      <w:pPr>
        <w:rPr>
          <w:sz w:val="24"/>
        </w:rPr>
      </w:pPr>
      <w:r w:rsidRPr="002D3945">
        <w:rPr>
          <w:noProof/>
          <w:sz w:val="24"/>
        </w:rPr>
        <w:drawing>
          <wp:inline distR="0" distL="0" distB="0" distT="0">
            <wp:extent cy="934720" cx="702276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36822" cx="7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2D3945">
        <w:rPr>
          <w:sz w:val="24"/>
        </w:rPr>
        <w:t xml:space="preserve"> </w:t>
      </w:r>
    </w:p>
    <w:p w:rsidRDefault="00716C6B" w:rsidP="00305050" w:rsidR="00716C6B" w:rsidRPr="002D3945">
      <w:pPr>
        <w:rPr>
          <w:sz w:val="24"/>
        </w:rPr>
      </w:pPr>
    </w:p>
    <w:p w:rsidRDefault="00517410" w:rsidP="00517410" w:rsidR="00517410" w:rsidRPr="002D3945">
      <w:pPr>
        <w:rPr>
          <w:sz w:val="24"/>
        </w:rPr>
      </w:pPr>
      <w:r w:rsidRPr="002D3945">
        <w:rPr>
          <w:sz w:val="24"/>
        </w:rPr>
        <w:t>REPUBLIKA  HRVATSKA</w:t>
      </w:r>
    </w:p>
    <w:p w:rsidRDefault="00517410" w:rsidP="00517410" w:rsidR="00517410" w:rsidRPr="002D3945">
      <w:pPr>
        <w:rPr>
          <w:sz w:val="24"/>
        </w:rPr>
      </w:pPr>
      <w:r w:rsidRPr="002D3945">
        <w:rPr>
          <w:sz w:val="24"/>
        </w:rPr>
        <w:t>TRGOVAČKI SUD U ZAGREBU</w:t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="003B6518" w:rsidRPr="002D3945">
        <w:rPr>
          <w:sz w:val="24"/>
        </w:rPr>
        <w:tab/>
      </w:r>
      <w:r w:rsidR="003B6518" w:rsidRPr="002D3945">
        <w:rPr>
          <w:sz w:val="24"/>
        </w:rPr>
        <w:tab/>
      </w:r>
      <w:r w:rsidRPr="002D3945">
        <w:rPr>
          <w:sz w:val="24"/>
        </w:rPr>
        <w:tab/>
        <w:t xml:space="preserve">  45. St-</w:t>
      </w:r>
      <w:r w:rsidR="009C695D" w:rsidRPr="002D3945">
        <w:rPr>
          <w:sz w:val="24"/>
        </w:rPr>
        <w:t>8250/20</w:t>
      </w:r>
      <w:r w:rsidR="00FE5982" w:rsidRPr="002D3945">
        <w:rPr>
          <w:sz w:val="24"/>
        </w:rPr>
        <w:t>1</w:t>
      </w:r>
      <w:r w:rsidR="009E1D22" w:rsidRPr="002D3945">
        <w:rPr>
          <w:sz w:val="24"/>
        </w:rPr>
        <w:t>5</w:t>
      </w:r>
    </w:p>
    <w:p w:rsidRDefault="00517410" w:rsidP="00517410" w:rsidR="00517410" w:rsidRPr="002D3945">
      <w:pPr>
        <w:rPr>
          <w:sz w:val="24"/>
        </w:rPr>
      </w:pPr>
    </w:p>
    <w:p w:rsidRDefault="00716C6B" w:rsidP="00517410" w:rsidR="00716C6B" w:rsidRPr="002D3945">
      <w:pPr>
        <w:rPr>
          <w:sz w:val="24"/>
        </w:rPr>
      </w:pPr>
    </w:p>
    <w:p w:rsidRDefault="00517410" w:rsidP="00517410" w:rsidR="00517410" w:rsidRPr="002D3945">
      <w:pPr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  <w:t>U  I M E  R E P U B L I K E  H R V A T S K E</w:t>
      </w:r>
    </w:p>
    <w:p w:rsidRDefault="00517410" w:rsidP="00517410" w:rsidR="00517410" w:rsidRPr="002D3945">
      <w:pPr>
        <w:rPr>
          <w:sz w:val="24"/>
        </w:rPr>
      </w:pPr>
    </w:p>
    <w:p w:rsidRDefault="00517410" w:rsidP="00517410" w:rsidR="00517410" w:rsidRPr="002D3945">
      <w:pPr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="002D3945">
        <w:rPr>
          <w:sz w:val="24"/>
        </w:rPr>
        <w:t xml:space="preserve">  </w:t>
      </w:r>
      <w:r w:rsidRPr="002D3945">
        <w:rPr>
          <w:sz w:val="24"/>
        </w:rPr>
        <w:t>R J E Š E N J E</w:t>
      </w:r>
    </w:p>
    <w:p w:rsidRDefault="00305050" w:rsidP="00305050" w:rsidR="00305050" w:rsidRPr="002D3945">
      <w:pPr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</w:p>
    <w:p w:rsidRDefault="00305050" w:rsidP="00517410" w:rsidR="003B6518" w:rsidRPr="002D3945">
      <w:pPr>
        <w:jc w:val="both"/>
        <w:rPr>
          <w:sz w:val="24"/>
        </w:rPr>
      </w:pPr>
      <w:r w:rsidRPr="002D3945">
        <w:rPr>
          <w:sz w:val="24"/>
        </w:rPr>
        <w:tab/>
      </w:r>
      <w:r w:rsidR="009E1D22" w:rsidRPr="002D3945">
        <w:rPr>
          <w:sz w:val="24"/>
        </w:rPr>
        <w:t xml:space="preserve">Trgovački sud u Zagrebu po sucu pojedincu Mirni Panjan u skraćenom stečajnom postupku pokrenutom nad dužnikom </w:t>
      </w:r>
      <w:r w:rsidR="00542A9B" w:rsidRPr="002D3945">
        <w:rPr>
          <w:sz w:val="24"/>
        </w:rPr>
        <w:t xml:space="preserve">AF1 j.d.o.o., Zagreb, </w:t>
      </w:r>
      <w:proofErr w:type="spellStart"/>
      <w:r w:rsidR="00542A9B" w:rsidRPr="002D3945">
        <w:rPr>
          <w:sz w:val="24"/>
        </w:rPr>
        <w:t>Virovska</w:t>
      </w:r>
      <w:proofErr w:type="spellEnd"/>
      <w:r w:rsidR="00542A9B" w:rsidRPr="002D3945">
        <w:rPr>
          <w:sz w:val="24"/>
        </w:rPr>
        <w:t xml:space="preserve"> 1, OIB: 76604807325, MBS: 080841949</w:t>
      </w:r>
      <w:r w:rsidR="009E1D22" w:rsidRPr="002D3945">
        <w:rPr>
          <w:sz w:val="24"/>
        </w:rPr>
        <w:t xml:space="preserve">, </w:t>
      </w:r>
      <w:r w:rsidR="00FE5982" w:rsidRPr="002D3945">
        <w:rPr>
          <w:sz w:val="24"/>
        </w:rPr>
        <w:t xml:space="preserve">dana </w:t>
      </w:r>
      <w:r w:rsidR="00542A9B" w:rsidRPr="002D3945">
        <w:rPr>
          <w:sz w:val="24"/>
        </w:rPr>
        <w:t>12. prosinca</w:t>
      </w:r>
      <w:r w:rsidR="00FE5982" w:rsidRPr="002D3945">
        <w:rPr>
          <w:sz w:val="24"/>
        </w:rPr>
        <w:t xml:space="preserve"> 2016.g. </w:t>
      </w:r>
    </w:p>
    <w:p w:rsidRDefault="00FE5982" w:rsidP="00517410" w:rsidR="00FE5982" w:rsidRPr="002D3945">
      <w:pPr>
        <w:jc w:val="both"/>
        <w:rPr>
          <w:sz w:val="24"/>
        </w:rPr>
      </w:pPr>
    </w:p>
    <w:p w:rsidRDefault="00517410" w:rsidP="00305050" w:rsidR="00517410" w:rsidRPr="002D3945">
      <w:pPr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="002D3945">
        <w:rPr>
          <w:sz w:val="24"/>
        </w:rPr>
        <w:t xml:space="preserve">   </w:t>
      </w:r>
      <w:r w:rsidRPr="002D3945">
        <w:rPr>
          <w:sz w:val="24"/>
        </w:rPr>
        <w:t>r i j e š i o    j e</w:t>
      </w:r>
    </w:p>
    <w:p w:rsidRDefault="003B6518" w:rsidP="00305050" w:rsidR="003B6518" w:rsidRPr="002D3945">
      <w:pPr>
        <w:rPr>
          <w:sz w:val="24"/>
        </w:rPr>
      </w:pPr>
    </w:p>
    <w:p w:rsidRDefault="002F4AB4" w:rsidP="00D667AE" w:rsidR="009E1D22" w:rsidRPr="002D3945">
      <w:pPr>
        <w:jc w:val="both"/>
        <w:rPr>
          <w:sz w:val="24"/>
        </w:rPr>
      </w:pPr>
      <w:r w:rsidRPr="002D3945">
        <w:rPr>
          <w:sz w:val="24"/>
        </w:rPr>
        <w:t xml:space="preserve"> </w:t>
      </w:r>
      <w:r w:rsidR="003B6518" w:rsidRPr="002D3945">
        <w:rPr>
          <w:sz w:val="24"/>
        </w:rPr>
        <w:tab/>
      </w:r>
      <w:r w:rsidR="009E1D22" w:rsidRPr="002D3945">
        <w:rPr>
          <w:sz w:val="24"/>
        </w:rPr>
        <w:t>Ukida se rješenje ovog suda br. 45. St-</w:t>
      </w:r>
      <w:r w:rsidR="00542A9B" w:rsidRPr="002D3945">
        <w:rPr>
          <w:sz w:val="24"/>
        </w:rPr>
        <w:t>8250/2015-6</w:t>
      </w:r>
      <w:r w:rsidR="009E1D22" w:rsidRPr="002D3945">
        <w:rPr>
          <w:sz w:val="24"/>
        </w:rPr>
        <w:t xml:space="preserve"> od </w:t>
      </w:r>
      <w:r w:rsidR="00542A9B" w:rsidRPr="002D3945">
        <w:rPr>
          <w:sz w:val="24"/>
        </w:rPr>
        <w:t>11.11.2016</w:t>
      </w:r>
      <w:r w:rsidR="009E1D22" w:rsidRPr="002D3945">
        <w:rPr>
          <w:sz w:val="24"/>
        </w:rPr>
        <w:t xml:space="preserve">.g., te se skraćeni stečajni postupak nad dužnikom </w:t>
      </w:r>
      <w:r w:rsidR="00542A9B" w:rsidRPr="002D3945">
        <w:rPr>
          <w:sz w:val="24"/>
        </w:rPr>
        <w:t xml:space="preserve">AF1 j.d.o.o., Zagreb, </w:t>
      </w:r>
      <w:proofErr w:type="spellStart"/>
      <w:r w:rsidR="00542A9B" w:rsidRPr="002D3945">
        <w:rPr>
          <w:sz w:val="24"/>
        </w:rPr>
        <w:t>Virovska</w:t>
      </w:r>
      <w:proofErr w:type="spellEnd"/>
      <w:r w:rsidR="00542A9B" w:rsidRPr="002D3945">
        <w:rPr>
          <w:sz w:val="24"/>
        </w:rPr>
        <w:t xml:space="preserve"> 1, OIB: 76604807325, MBS: 080841949</w:t>
      </w:r>
      <w:r w:rsidR="009E1D22" w:rsidRPr="002D3945">
        <w:rPr>
          <w:sz w:val="24"/>
        </w:rPr>
        <w:t xml:space="preserve"> - o</w:t>
      </w:r>
      <w:r w:rsidRPr="002D3945">
        <w:rPr>
          <w:sz w:val="24"/>
        </w:rPr>
        <w:t>bustavlja</w:t>
      </w:r>
      <w:r w:rsidR="009E1D22" w:rsidRPr="002D3945">
        <w:rPr>
          <w:sz w:val="24"/>
        </w:rPr>
        <w:t>.</w:t>
      </w:r>
    </w:p>
    <w:p w:rsidRDefault="00542A9B" w:rsidP="00305050" w:rsidR="00542A9B" w:rsidRPr="002D3945">
      <w:pPr>
        <w:rPr>
          <w:sz w:val="24"/>
        </w:rPr>
      </w:pPr>
    </w:p>
    <w:p w:rsidRDefault="00517410" w:rsidP="00305050" w:rsidR="00305050" w:rsidRPr="002D3945">
      <w:pPr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="002D3945">
        <w:rPr>
          <w:sz w:val="24"/>
        </w:rPr>
        <w:t xml:space="preserve">  </w:t>
      </w:r>
      <w:r w:rsidR="003B6518" w:rsidRPr="002D3945">
        <w:rPr>
          <w:sz w:val="24"/>
        </w:rPr>
        <w:t xml:space="preserve"> </w:t>
      </w:r>
      <w:r w:rsidR="00305050" w:rsidRPr="002D3945">
        <w:rPr>
          <w:sz w:val="24"/>
        </w:rPr>
        <w:t>Obrazloženje</w:t>
      </w:r>
    </w:p>
    <w:p w:rsidRDefault="00305050" w:rsidP="00305050" w:rsidR="00305050" w:rsidRPr="002D3945">
      <w:pPr>
        <w:rPr>
          <w:sz w:val="24"/>
        </w:rPr>
      </w:pP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ab/>
        <w:t>Rješenjem ovog suda br. 45. St-</w:t>
      </w:r>
      <w:r w:rsidR="00542A9B" w:rsidRPr="002D3945">
        <w:rPr>
          <w:sz w:val="24"/>
        </w:rPr>
        <w:t>8250/2015</w:t>
      </w:r>
      <w:r w:rsidRPr="002D3945">
        <w:rPr>
          <w:sz w:val="24"/>
        </w:rPr>
        <w:t xml:space="preserve">-6 od </w:t>
      </w:r>
      <w:r w:rsidR="00542A9B" w:rsidRPr="002D3945">
        <w:rPr>
          <w:sz w:val="24"/>
        </w:rPr>
        <w:t>11.11.2016</w:t>
      </w:r>
      <w:r w:rsidRPr="002D3945">
        <w:rPr>
          <w:sz w:val="24"/>
        </w:rPr>
        <w:t xml:space="preserve">.g. je nad dužnikom otvoren skraćeni stečajni postupak u </w:t>
      </w:r>
      <w:r w:rsidR="00542A9B" w:rsidRPr="002D3945">
        <w:rPr>
          <w:sz w:val="24"/>
        </w:rPr>
        <w:t>15 sati i 25 minuta</w:t>
      </w:r>
      <w:r w:rsidRPr="002D3945">
        <w:rPr>
          <w:sz w:val="24"/>
        </w:rPr>
        <w:t>, kada je ovo rješenje objavljeno na mrežnoj stranici e-Oglasna ploča ovog suda, te također isti navedenim rješenjem i zaključen, na temelju zahtjeva podnijeto</w:t>
      </w:r>
      <w:r w:rsidR="00572DD1" w:rsidRPr="002D3945">
        <w:rPr>
          <w:sz w:val="24"/>
        </w:rPr>
        <w:t>g</w:t>
      </w:r>
      <w:r w:rsidRPr="002D3945">
        <w:rPr>
          <w:sz w:val="24"/>
        </w:rPr>
        <w:t xml:space="preserve"> od strane Financijsk</w:t>
      </w:r>
      <w:r w:rsidR="00D667AE" w:rsidRPr="002D3945">
        <w:rPr>
          <w:sz w:val="24"/>
        </w:rPr>
        <w:t>e</w:t>
      </w:r>
      <w:r w:rsidRPr="002D3945">
        <w:rPr>
          <w:sz w:val="24"/>
        </w:rPr>
        <w:t xml:space="preserve"> agencij</w:t>
      </w:r>
      <w:r w:rsidR="00D667AE" w:rsidRPr="002D3945">
        <w:rPr>
          <w:sz w:val="24"/>
        </w:rPr>
        <w:t>e</w:t>
      </w:r>
      <w:r w:rsidRPr="002D3945">
        <w:rPr>
          <w:sz w:val="24"/>
        </w:rPr>
        <w:t xml:space="preserve"> RC Zagreb, Podružnica Zagreb (dalje: FINA)</w:t>
      </w:r>
      <w:r w:rsidR="000D570F">
        <w:rPr>
          <w:sz w:val="24"/>
        </w:rPr>
        <w:t xml:space="preserve"> – dana 11.12.2015.g</w:t>
      </w:r>
      <w:r w:rsidRPr="002D3945">
        <w:rPr>
          <w:sz w:val="24"/>
        </w:rPr>
        <w:t>.</w:t>
      </w:r>
    </w:p>
    <w:p w:rsidRDefault="00C16168" w:rsidP="00C16168" w:rsidR="00C16168" w:rsidRPr="002D3945">
      <w:pPr>
        <w:jc w:val="both"/>
        <w:rPr>
          <w:sz w:val="24"/>
        </w:rPr>
      </w:pPr>
      <w:r w:rsidRPr="002D3945">
        <w:rPr>
          <w:sz w:val="24"/>
        </w:rPr>
        <w:tab/>
        <w:t xml:space="preserve">Zaključkom od 17.12.2015.g. pozvan je HRVATSKI ZAVOD ZA MIROVINSKO OSIGURANJE dostaviti sudu pozivom na gornji broj spisa, podatke o zaposlenim osobama kod dužnika, AF1 j.d.o.o., Zagreb, </w:t>
      </w:r>
      <w:proofErr w:type="spellStart"/>
      <w:r w:rsidRPr="002D3945">
        <w:rPr>
          <w:sz w:val="24"/>
        </w:rPr>
        <w:t>Virovska</w:t>
      </w:r>
      <w:proofErr w:type="spellEnd"/>
      <w:r w:rsidRPr="002D3945">
        <w:rPr>
          <w:sz w:val="24"/>
        </w:rPr>
        <w:t xml:space="preserve"> 1, OIB: 76604807325, podatke o djelatnicima ili potvrdu da nema zaposlenih osoba / na dan pisanja potvrde.</w:t>
      </w:r>
    </w:p>
    <w:p w:rsidRDefault="00C16168" w:rsidP="00C16168" w:rsidR="00C16168" w:rsidRPr="002D3945">
      <w:pPr>
        <w:jc w:val="both"/>
        <w:rPr>
          <w:sz w:val="24"/>
        </w:rPr>
      </w:pPr>
      <w:r w:rsidRPr="002D3945">
        <w:rPr>
          <w:sz w:val="24"/>
        </w:rPr>
        <w:tab/>
        <w:t xml:space="preserve"> HRVATSKI ZAVOD ZA MIROVINSKO OSIGURANJE je na spis dostavio ispis o osiguranicima prijavljenim na reg. br. 3116266627 od 18.01.2016.g.</w:t>
      </w:r>
      <w:r w:rsidR="00215FEA">
        <w:rPr>
          <w:sz w:val="24"/>
        </w:rPr>
        <w:t>, a nije se posebno očitovao na zaključak suda.</w:t>
      </w:r>
      <w:r w:rsidRPr="002D3945">
        <w:rPr>
          <w:sz w:val="24"/>
        </w:rPr>
        <w:t xml:space="preserve"> </w:t>
      </w:r>
    </w:p>
    <w:p w:rsidRDefault="00C16168" w:rsidP="00D667AE" w:rsidR="00C16168" w:rsidRPr="002D3945">
      <w:pPr>
        <w:jc w:val="both"/>
        <w:rPr>
          <w:sz w:val="24"/>
        </w:rPr>
      </w:pPr>
      <w:r w:rsidRPr="002D3945">
        <w:rPr>
          <w:sz w:val="24"/>
        </w:rPr>
        <w:tab/>
      </w:r>
      <w:r w:rsidR="009E1D22" w:rsidRPr="002D3945">
        <w:rPr>
          <w:sz w:val="24"/>
        </w:rPr>
        <w:t>U tijeku ovog skraćenog stečajnog postupka</w:t>
      </w:r>
      <w:r w:rsidR="00D667AE" w:rsidRPr="002D3945">
        <w:rPr>
          <w:sz w:val="24"/>
        </w:rPr>
        <w:t xml:space="preserve">, podneskom od </w:t>
      </w:r>
      <w:r w:rsidRPr="002D3945">
        <w:rPr>
          <w:sz w:val="24"/>
        </w:rPr>
        <w:t>12.12</w:t>
      </w:r>
      <w:r w:rsidR="00D667AE" w:rsidRPr="002D3945">
        <w:rPr>
          <w:sz w:val="24"/>
        </w:rPr>
        <w:t>.2016.g.</w:t>
      </w:r>
      <w:r w:rsidR="00516D91" w:rsidRPr="002D3945">
        <w:rPr>
          <w:sz w:val="24"/>
        </w:rPr>
        <w:t xml:space="preserve"> </w:t>
      </w:r>
      <w:r w:rsidR="00572DD1" w:rsidRPr="002D3945">
        <w:rPr>
          <w:sz w:val="24"/>
        </w:rPr>
        <w:t xml:space="preserve">dužnik </w:t>
      </w:r>
      <w:r w:rsidRPr="002D3945">
        <w:rPr>
          <w:sz w:val="24"/>
        </w:rPr>
        <w:t xml:space="preserve">AF1 j.d.o.o., Zagreb, </w:t>
      </w:r>
      <w:proofErr w:type="spellStart"/>
      <w:r w:rsidRPr="002D3945">
        <w:rPr>
          <w:sz w:val="24"/>
        </w:rPr>
        <w:t>Virovska</w:t>
      </w:r>
      <w:proofErr w:type="spellEnd"/>
      <w:r w:rsidRPr="002D3945">
        <w:rPr>
          <w:sz w:val="24"/>
        </w:rPr>
        <w:t xml:space="preserve"> 1, OIB: 76604807325, MBS: 080841949</w:t>
      </w:r>
      <w:r w:rsidR="00D667AE" w:rsidRPr="002D3945">
        <w:rPr>
          <w:sz w:val="24"/>
        </w:rPr>
        <w:t xml:space="preserve"> je</w:t>
      </w:r>
      <w:r w:rsidR="00516D91" w:rsidRPr="002D3945">
        <w:rPr>
          <w:sz w:val="24"/>
        </w:rPr>
        <w:t xml:space="preserve"> naveo</w:t>
      </w:r>
      <w:r w:rsidR="00D667AE" w:rsidRPr="002D3945">
        <w:rPr>
          <w:sz w:val="24"/>
        </w:rPr>
        <w:t xml:space="preserve"> </w:t>
      </w:r>
      <w:r w:rsidRPr="002D3945">
        <w:rPr>
          <w:sz w:val="24"/>
        </w:rPr>
        <w:t>da ima zaposlenih osoba, kao i da na dan pokretanja postupka nije bio u blokadi računa</w:t>
      </w:r>
      <w:r w:rsidR="00516D91" w:rsidRPr="002D3945">
        <w:rPr>
          <w:sz w:val="24"/>
        </w:rPr>
        <w:t>, te je uz podnesak dostavio prijavu o početku osiguranja, te ugovor o radu na neodređeno vrijeme od 24.11.2015.g.</w:t>
      </w:r>
      <w:r w:rsidR="00C14DDE" w:rsidRPr="002D3945">
        <w:rPr>
          <w:sz w:val="24"/>
        </w:rPr>
        <w:t>, kao i str. 2 Očevidnika FINA-e o redoslijedu plaćanja.</w:t>
      </w:r>
    </w:p>
    <w:p w:rsidRDefault="00C16168" w:rsidP="00C16168" w:rsidR="005367DD" w:rsidRPr="002D3945">
      <w:pPr>
        <w:jc w:val="both"/>
        <w:rPr>
          <w:sz w:val="24"/>
        </w:rPr>
      </w:pPr>
      <w:r w:rsidRPr="002D3945">
        <w:rPr>
          <w:sz w:val="24"/>
        </w:rPr>
        <w:tab/>
      </w:r>
      <w:r w:rsidR="005367DD" w:rsidRPr="002D3945">
        <w:rPr>
          <w:sz w:val="24"/>
        </w:rPr>
        <w:t xml:space="preserve">Uvidom u ispis o osiguranicima prijavljenim na reg. br. 3116266627 HRVATSKOG ZAVODA ZA MIROVINSKO OSIGURANJE – razvidno je da je u ovim podacima navedena osoba: </w:t>
      </w:r>
      <w:proofErr w:type="spellStart"/>
      <w:r w:rsidR="005367DD" w:rsidRPr="002D3945">
        <w:rPr>
          <w:sz w:val="24"/>
        </w:rPr>
        <w:t>Stjepanović</w:t>
      </w:r>
      <w:proofErr w:type="spellEnd"/>
      <w:r w:rsidR="005367DD" w:rsidRPr="002D3945">
        <w:rPr>
          <w:sz w:val="24"/>
        </w:rPr>
        <w:t xml:space="preserve"> Ognjen kao zaposlena osoba, i to od 01.12.2015.g.</w:t>
      </w:r>
    </w:p>
    <w:p w:rsidRDefault="00C14DDE" w:rsidP="00C16168" w:rsidR="00C14DDE" w:rsidRPr="002D3945">
      <w:pPr>
        <w:jc w:val="both"/>
        <w:rPr>
          <w:sz w:val="24"/>
        </w:rPr>
      </w:pPr>
      <w:r w:rsidRPr="002D3945">
        <w:rPr>
          <w:sz w:val="24"/>
        </w:rPr>
        <w:tab/>
        <w:t>Uvidom u Očevidnik FINA-e, str. 2 – o redoslijedu plaćanja, razvidno je da je u njemu navedeno "stanje blokade: 11.12.2015.g.: 0,00 kn".</w:t>
      </w:r>
    </w:p>
    <w:p w:rsidRDefault="005367DD" w:rsidP="00D667AE" w:rsidR="00716C6B" w:rsidRPr="002D3945">
      <w:pPr>
        <w:jc w:val="both"/>
        <w:rPr>
          <w:sz w:val="24"/>
        </w:rPr>
      </w:pPr>
      <w:r w:rsidRPr="002D3945">
        <w:rPr>
          <w:sz w:val="24"/>
        </w:rPr>
        <w:tab/>
        <w:t xml:space="preserve"> </w:t>
      </w:r>
      <w:r w:rsidR="00D667AE" w:rsidRPr="002D3945">
        <w:rPr>
          <w:sz w:val="24"/>
        </w:rPr>
        <w:t>Slijedom navedenog,</w:t>
      </w:r>
      <w:r w:rsidR="00516D91" w:rsidRPr="002D3945">
        <w:rPr>
          <w:sz w:val="24"/>
        </w:rPr>
        <w:t xml:space="preserve"> kako je</w:t>
      </w:r>
      <w:r w:rsidR="00D667AE" w:rsidRPr="002D3945">
        <w:rPr>
          <w:sz w:val="24"/>
        </w:rPr>
        <w:t xml:space="preserve"> </w:t>
      </w:r>
      <w:r w:rsidR="00516D91" w:rsidRPr="002D3945">
        <w:rPr>
          <w:sz w:val="24"/>
        </w:rPr>
        <w:t>razvidno iz ispisa o osiguranicima prijavljenim na reg. br. 3116266627 HZMO-a</w:t>
      </w:r>
      <w:r w:rsidR="00716C6B" w:rsidRPr="002D3945">
        <w:rPr>
          <w:sz w:val="24"/>
        </w:rPr>
        <w:t xml:space="preserve"> – da dužnik ima zaposlenika</w:t>
      </w:r>
      <w:r w:rsidR="00516D91" w:rsidRPr="002D3945">
        <w:rPr>
          <w:sz w:val="24"/>
        </w:rPr>
        <w:t xml:space="preserve">, a isto tako i s obzirom da je dužnik dostavio ugovor o radu na neodređeno vrijeme od 24.11.2015.g. iz kojeg je razvidno da je ovaj ugovor sklopljen s osobom: Ognjen </w:t>
      </w:r>
      <w:proofErr w:type="spellStart"/>
      <w:r w:rsidR="00516D91" w:rsidRPr="002D3945">
        <w:rPr>
          <w:sz w:val="24"/>
        </w:rPr>
        <w:t>Stjepanović</w:t>
      </w:r>
      <w:proofErr w:type="spellEnd"/>
      <w:r w:rsidR="00516D91" w:rsidRPr="002D3945">
        <w:rPr>
          <w:sz w:val="24"/>
        </w:rPr>
        <w:t xml:space="preserve"> iz Zagreba, </w:t>
      </w:r>
      <w:proofErr w:type="spellStart"/>
      <w:r w:rsidR="00516D91" w:rsidRPr="002D3945">
        <w:rPr>
          <w:sz w:val="24"/>
        </w:rPr>
        <w:t>Medovićeva</w:t>
      </w:r>
      <w:proofErr w:type="spellEnd"/>
      <w:r w:rsidR="00516D91" w:rsidRPr="002D3945">
        <w:rPr>
          <w:sz w:val="24"/>
        </w:rPr>
        <w:t xml:space="preserve"> 2, te</w:t>
      </w:r>
      <w:r w:rsidR="00F11614">
        <w:rPr>
          <w:sz w:val="24"/>
        </w:rPr>
        <w:t xml:space="preserve"> kako </w:t>
      </w:r>
      <w:r w:rsidR="00716C6B" w:rsidRPr="002D3945">
        <w:rPr>
          <w:sz w:val="24"/>
        </w:rPr>
        <w:t>je</w:t>
      </w:r>
      <w:r w:rsidR="00516D91" w:rsidRPr="002D3945">
        <w:rPr>
          <w:sz w:val="24"/>
        </w:rPr>
        <w:t xml:space="preserve"> iz prijave o početku osiguranja</w:t>
      </w:r>
      <w:r w:rsidR="00F11614">
        <w:rPr>
          <w:sz w:val="24"/>
        </w:rPr>
        <w:t xml:space="preserve"> Hrvatskog zavoda za mirovinsko</w:t>
      </w:r>
      <w:r w:rsidR="00516D91" w:rsidRPr="002D3945">
        <w:rPr>
          <w:sz w:val="24"/>
        </w:rPr>
        <w:t xml:space="preserve"> osiguranje</w:t>
      </w:r>
      <w:r w:rsidR="00716C6B" w:rsidRPr="002D3945">
        <w:rPr>
          <w:sz w:val="24"/>
        </w:rPr>
        <w:t>,</w:t>
      </w:r>
      <w:r w:rsidR="00516D91" w:rsidRPr="002D3945">
        <w:rPr>
          <w:sz w:val="24"/>
        </w:rPr>
        <w:t xml:space="preserve"> razvidno da je </w:t>
      </w: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D667AE" w:rsidR="00716C6B">
      <w:pPr>
        <w:jc w:val="both"/>
        <w:rPr>
          <w:sz w:val="24"/>
        </w:rPr>
      </w:pPr>
    </w:p>
    <w:p w:rsidRDefault="002D3945" w:rsidP="00D667AE" w:rsidR="002D3945" w:rsidRPr="002D3945">
      <w:pPr>
        <w:jc w:val="both"/>
        <w:rPr>
          <w:sz w:val="24"/>
        </w:rPr>
      </w:pPr>
    </w:p>
    <w:p w:rsidRDefault="00716C6B" w:rsidP="00D667AE" w:rsidR="00716C6B" w:rsidRPr="002D3945">
      <w:pPr>
        <w:jc w:val="both"/>
        <w:rPr>
          <w:sz w:val="24"/>
        </w:rPr>
      </w:pPr>
    </w:p>
    <w:p w:rsidRDefault="00716C6B" w:rsidP="00716C6B" w:rsidR="00716C6B" w:rsidRPr="002D3945">
      <w:pPr>
        <w:jc w:val="center"/>
        <w:rPr>
          <w:sz w:val="24"/>
        </w:rPr>
      </w:pPr>
      <w:r w:rsidRPr="002D3945">
        <w:rPr>
          <w:sz w:val="24"/>
        </w:rPr>
        <w:t>-2-</w:t>
      </w:r>
    </w:p>
    <w:p w:rsidRDefault="00716C6B" w:rsidP="00716C6B" w:rsidR="00716C6B" w:rsidRPr="002D3945">
      <w:pPr>
        <w:jc w:val="right"/>
        <w:rPr>
          <w:sz w:val="24"/>
        </w:rPr>
      </w:pPr>
      <w:r w:rsidRPr="002D3945">
        <w:rPr>
          <w:sz w:val="24"/>
        </w:rPr>
        <w:t>45. St-8250/2015</w:t>
      </w:r>
    </w:p>
    <w:p w:rsidRDefault="00716C6B" w:rsidP="00D667AE" w:rsidR="00716C6B" w:rsidRPr="002D3945">
      <w:pPr>
        <w:jc w:val="both"/>
        <w:rPr>
          <w:sz w:val="24"/>
        </w:rPr>
      </w:pPr>
    </w:p>
    <w:p w:rsidRDefault="00516D91" w:rsidP="00D667AE" w:rsidR="00D667AE" w:rsidRPr="002D3945">
      <w:pPr>
        <w:jc w:val="both"/>
        <w:rPr>
          <w:sz w:val="24"/>
        </w:rPr>
      </w:pPr>
      <w:r w:rsidRPr="002D3945">
        <w:rPr>
          <w:sz w:val="24"/>
        </w:rPr>
        <w:t xml:space="preserve">dužnik prijavio kao osiguranika </w:t>
      </w:r>
      <w:proofErr w:type="spellStart"/>
      <w:r w:rsidRPr="002D3945">
        <w:rPr>
          <w:sz w:val="24"/>
        </w:rPr>
        <w:t>Stjepanović</w:t>
      </w:r>
      <w:proofErr w:type="spellEnd"/>
      <w:r w:rsidRPr="002D3945">
        <w:rPr>
          <w:sz w:val="24"/>
        </w:rPr>
        <w:t xml:space="preserve"> Ognjena,</w:t>
      </w:r>
      <w:r w:rsidR="00F11614">
        <w:rPr>
          <w:sz w:val="24"/>
        </w:rPr>
        <w:t xml:space="preserve"> a isto tako kako </w:t>
      </w:r>
      <w:r w:rsidR="00716C6B" w:rsidRPr="002D3945">
        <w:rPr>
          <w:sz w:val="24"/>
        </w:rPr>
        <w:t xml:space="preserve">iz Očevidnika FINA-e o redoslijedu plaćanja proizlazi da </w:t>
      </w:r>
      <w:r w:rsidR="00F11614">
        <w:rPr>
          <w:sz w:val="24"/>
        </w:rPr>
        <w:t xml:space="preserve">je </w:t>
      </w:r>
      <w:r w:rsidR="00716C6B" w:rsidRPr="002D3945">
        <w:rPr>
          <w:sz w:val="24"/>
        </w:rPr>
        <w:t xml:space="preserve">na dan 11.12.2015.g. stanje blokade: 0,00 kn, to </w:t>
      </w:r>
      <w:r w:rsidR="009F363E" w:rsidRPr="002D3945">
        <w:rPr>
          <w:sz w:val="24"/>
        </w:rPr>
        <w:t>nisu ostvareni uvjeti iz čl. 428 SZ-a (NN 71/15)</w:t>
      </w:r>
      <w:r w:rsidR="00585C2F" w:rsidRPr="002D3945">
        <w:rPr>
          <w:sz w:val="24"/>
        </w:rPr>
        <w:t xml:space="preserve"> pa </w:t>
      </w:r>
      <w:r w:rsidR="009F363E" w:rsidRPr="002D3945">
        <w:rPr>
          <w:sz w:val="24"/>
        </w:rPr>
        <w:t xml:space="preserve">je </w:t>
      </w:r>
      <w:r w:rsidR="00D667AE" w:rsidRPr="002D3945">
        <w:rPr>
          <w:sz w:val="24"/>
        </w:rPr>
        <w:t>odlučeno kao u izreci.</w:t>
      </w:r>
    </w:p>
    <w:p w:rsidRDefault="009E1D22" w:rsidP="009E1D22" w:rsidR="009E1D22" w:rsidRPr="002D3945">
      <w:pPr>
        <w:jc w:val="both"/>
        <w:rPr>
          <w:sz w:val="24"/>
        </w:rPr>
      </w:pPr>
    </w:p>
    <w:p w:rsidRDefault="00716C6B" w:rsidP="009E1D22" w:rsidR="00716C6B" w:rsidRPr="002D3945">
      <w:pPr>
        <w:jc w:val="both"/>
        <w:rPr>
          <w:sz w:val="24"/>
        </w:rPr>
      </w:pPr>
    </w:p>
    <w:p w:rsidRDefault="00D667AE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  <w:t xml:space="preserve">U Zagrebu, </w:t>
      </w:r>
      <w:r w:rsidR="00542A9B" w:rsidRPr="002D3945">
        <w:rPr>
          <w:sz w:val="24"/>
        </w:rPr>
        <w:t>12. prosinca</w:t>
      </w:r>
      <w:r w:rsidRPr="002D3945">
        <w:rPr>
          <w:sz w:val="24"/>
        </w:rPr>
        <w:t xml:space="preserve"> 2016.</w:t>
      </w:r>
      <w:r w:rsidR="005215D1">
        <w:rPr>
          <w:sz w:val="24"/>
        </w:rPr>
        <w:t>g.</w:t>
      </w:r>
    </w:p>
    <w:p w:rsidRDefault="00716C6B" w:rsidP="009E1D22" w:rsidR="00716C6B" w:rsidRPr="002D3945">
      <w:pPr>
        <w:jc w:val="both"/>
        <w:rPr>
          <w:sz w:val="24"/>
        </w:rPr>
      </w:pPr>
    </w:p>
    <w:p w:rsidRDefault="00716C6B" w:rsidP="009E1D22" w:rsidR="00716C6B" w:rsidRPr="002D3945">
      <w:pPr>
        <w:jc w:val="both"/>
        <w:rPr>
          <w:sz w:val="24"/>
        </w:rPr>
      </w:pPr>
    </w:p>
    <w:p w:rsidRDefault="00D667AE" w:rsidP="00E167B8" w:rsidR="009E1D22" w:rsidRPr="002D3945">
      <w:pPr>
        <w:jc w:val="right"/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="009E1D22" w:rsidRPr="002D3945">
        <w:rPr>
          <w:sz w:val="24"/>
        </w:rPr>
        <w:t xml:space="preserve">      </w:t>
      </w:r>
      <w:r w:rsidR="00AE683C" w:rsidRPr="002D3945">
        <w:rPr>
          <w:sz w:val="24"/>
        </w:rPr>
        <w:t>Sudac</w:t>
      </w:r>
      <w:r w:rsidR="009E1D22" w:rsidRPr="002D3945">
        <w:rPr>
          <w:sz w:val="24"/>
        </w:rPr>
        <w:t>:</w:t>
      </w:r>
    </w:p>
    <w:p w:rsidRDefault="00D667AE" w:rsidP="00FA1325" w:rsidR="00E167B8">
      <w:pPr>
        <w:autoSpaceDE w:val="false"/>
        <w:autoSpaceDN w:val="false"/>
        <w:adjustRightInd w:val="false"/>
        <w:jc w:val="right"/>
        <w:rPr>
          <w:sz w:val="24"/>
        </w:rPr>
      </w:pP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</w:r>
      <w:r w:rsidRPr="002D3945">
        <w:rPr>
          <w:sz w:val="24"/>
        </w:rPr>
        <w:tab/>
        <w:t xml:space="preserve">   </w:t>
      </w:r>
      <w:r w:rsidR="00542A9B" w:rsidRPr="002D3945">
        <w:rPr>
          <w:sz w:val="24"/>
        </w:rPr>
        <w:t xml:space="preserve"> </w:t>
      </w:r>
      <w:r w:rsidRPr="002D3945">
        <w:rPr>
          <w:sz w:val="24"/>
        </w:rPr>
        <w:t xml:space="preserve">  </w:t>
      </w:r>
      <w:r w:rsidR="009E1D22" w:rsidRPr="002D3945">
        <w:rPr>
          <w:sz w:val="24"/>
        </w:rPr>
        <w:t>Mirna Panjan</w:t>
      </w:r>
      <w:r w:rsidR="00E167B8">
        <w:rPr>
          <w:sz w:val="24"/>
        </w:rPr>
        <w:t xml:space="preserve">, v.r. </w:t>
      </w:r>
    </w:p>
    <w:p w:rsidRDefault="00E167B8" w:rsidP="00FA1325" w:rsidR="00E167B8">
      <w:pPr>
        <w:autoSpaceDE w:val="false"/>
        <w:autoSpaceDN w:val="false"/>
        <w:adjustRightInd w:val="false"/>
        <w:jc w:val="right"/>
        <w:rPr>
          <w:sz w:val="24"/>
        </w:rPr>
      </w:pPr>
    </w:p>
    <w:p w:rsidRDefault="00E167B8" w:rsidP="00FA1325" w:rsidR="00E167B8">
      <w:pPr>
        <w:autoSpaceDE w:val="false"/>
        <w:autoSpaceDN w:val="false"/>
        <w:adjustRightInd w:val="false"/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- ovlašteni službenik</w:t>
      </w:r>
    </w:p>
    <w:p w:rsidRDefault="00E167B8" w:rsidP="00FA1325" w:rsidR="00E167B8">
      <w:pPr>
        <w:autoSpaceDE w:val="false"/>
        <w:autoSpaceDN w:val="false"/>
        <w:adjustRightInd w:val="false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Marina Radaković</w:t>
      </w:r>
    </w:p>
    <w:p w:rsidRDefault="009E1D22" w:rsidP="009E1D22" w:rsidR="009E1D22" w:rsidRPr="002D3945">
      <w:pPr>
        <w:jc w:val="both"/>
        <w:rPr>
          <w:sz w:val="24"/>
        </w:rPr>
      </w:pPr>
    </w:p>
    <w:p w:rsidRDefault="00542A9B" w:rsidP="009E1D22" w:rsidR="00542A9B" w:rsidRPr="002D3945">
      <w:pPr>
        <w:jc w:val="both"/>
        <w:rPr>
          <w:sz w:val="24"/>
        </w:rPr>
      </w:pPr>
    </w:p>
    <w:p w:rsidRDefault="00716C6B" w:rsidP="009E1D22" w:rsidR="00716C6B" w:rsidRPr="002D3945">
      <w:pPr>
        <w:jc w:val="both"/>
        <w:rPr>
          <w:sz w:val="24"/>
        </w:rPr>
      </w:pPr>
    </w:p>
    <w:p w:rsidRDefault="00716C6B" w:rsidP="009E1D22" w:rsidR="00716C6B" w:rsidRPr="002D3945">
      <w:pPr>
        <w:jc w:val="both"/>
        <w:rPr>
          <w:sz w:val="24"/>
        </w:rPr>
      </w:pP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UPUTA O PRAVNOM LIJEKU:</w:t>
      </w: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 xml:space="preserve">Protiv ovog rješenja dopuštena je žalba Visokom trgovačkom sudu RH, a koja se podnosi u roku od 8 dana ovome sudu u 3 primjerka.  </w:t>
      </w:r>
    </w:p>
    <w:p w:rsidRDefault="00B446CC" w:rsidP="009E1D22" w:rsidR="00B446CC" w:rsidRPr="002D3945">
      <w:pPr>
        <w:jc w:val="both"/>
        <w:rPr>
          <w:sz w:val="24"/>
        </w:rPr>
      </w:pP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DNA:</w:t>
      </w: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1.) Podnositelju zahtjeva: FINA-i</w:t>
      </w: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2.) Ministarstvo pravosuđa po ŽDO Zagreb</w:t>
      </w: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3.) Porezna uprava</w:t>
      </w:r>
    </w:p>
    <w:p w:rsidRDefault="009E1D22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>4.) Mrežna stranica e-Oglasne ploče</w:t>
      </w:r>
    </w:p>
    <w:p w:rsidRDefault="006F675F" w:rsidP="009E1D22" w:rsidR="006F675F" w:rsidRPr="002D3945">
      <w:pPr>
        <w:jc w:val="both"/>
        <w:rPr>
          <w:sz w:val="24"/>
        </w:rPr>
      </w:pPr>
      <w:r w:rsidRPr="002D3945">
        <w:rPr>
          <w:sz w:val="24"/>
        </w:rPr>
        <w:t>5.) Dužniku izravno</w:t>
      </w:r>
    </w:p>
    <w:p w:rsidRDefault="006F675F" w:rsidP="009E1D22" w:rsidR="009E1D22" w:rsidRPr="002D3945">
      <w:pPr>
        <w:jc w:val="both"/>
        <w:rPr>
          <w:sz w:val="24"/>
        </w:rPr>
      </w:pPr>
      <w:r w:rsidRPr="002D3945">
        <w:rPr>
          <w:sz w:val="24"/>
        </w:rPr>
        <w:t xml:space="preserve"> </w:t>
      </w:r>
    </w:p>
    <w:p w:rsidRDefault="009E1D22" w:rsidP="009E1D22" w:rsidR="009E1D22" w:rsidRPr="002D3945">
      <w:pPr>
        <w:jc w:val="both"/>
        <w:rPr>
          <w:sz w:val="24"/>
        </w:rPr>
      </w:pPr>
    </w:p>
    <w:sectPr w:rsidSect="003B6518" w:rsidR="009E1D22" w:rsidRPr="002D3945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0D570F"/>
    <w:rsid w:val="00170EA6"/>
    <w:rsid w:val="0017766E"/>
    <w:rsid w:val="0017795A"/>
    <w:rsid w:val="001E3342"/>
    <w:rsid w:val="00215FEA"/>
    <w:rsid w:val="00275833"/>
    <w:rsid w:val="00290F49"/>
    <w:rsid w:val="002D3945"/>
    <w:rsid w:val="002F4AB4"/>
    <w:rsid w:val="00305050"/>
    <w:rsid w:val="003279B2"/>
    <w:rsid w:val="003615B0"/>
    <w:rsid w:val="003B6518"/>
    <w:rsid w:val="003D2682"/>
    <w:rsid w:val="003E31D6"/>
    <w:rsid w:val="004531B0"/>
    <w:rsid w:val="004717B0"/>
    <w:rsid w:val="004C7490"/>
    <w:rsid w:val="004D640B"/>
    <w:rsid w:val="0050562B"/>
    <w:rsid w:val="00516D91"/>
    <w:rsid w:val="00517410"/>
    <w:rsid w:val="005215D1"/>
    <w:rsid w:val="005367DD"/>
    <w:rsid w:val="00542A9B"/>
    <w:rsid w:val="00546F8A"/>
    <w:rsid w:val="00572DD1"/>
    <w:rsid w:val="00585C2F"/>
    <w:rsid w:val="0060613D"/>
    <w:rsid w:val="006061D1"/>
    <w:rsid w:val="006078DE"/>
    <w:rsid w:val="006E0EEE"/>
    <w:rsid w:val="006F675F"/>
    <w:rsid w:val="0070757A"/>
    <w:rsid w:val="007122B2"/>
    <w:rsid w:val="00716C6B"/>
    <w:rsid w:val="007F0152"/>
    <w:rsid w:val="00854216"/>
    <w:rsid w:val="008A7665"/>
    <w:rsid w:val="008C1DFF"/>
    <w:rsid w:val="008C458D"/>
    <w:rsid w:val="008E7A35"/>
    <w:rsid w:val="00900D72"/>
    <w:rsid w:val="00922CD1"/>
    <w:rsid w:val="0093505F"/>
    <w:rsid w:val="009515AB"/>
    <w:rsid w:val="009C695D"/>
    <w:rsid w:val="009E1D22"/>
    <w:rsid w:val="009F363E"/>
    <w:rsid w:val="00A74195"/>
    <w:rsid w:val="00AA4C98"/>
    <w:rsid w:val="00AE518C"/>
    <w:rsid w:val="00AE683C"/>
    <w:rsid w:val="00B446CC"/>
    <w:rsid w:val="00C14DDE"/>
    <w:rsid w:val="00C16168"/>
    <w:rsid w:val="00CA316C"/>
    <w:rsid w:val="00D667AE"/>
    <w:rsid w:val="00D819B7"/>
    <w:rsid w:val="00D90876"/>
    <w:rsid w:val="00DB2EC4"/>
    <w:rsid w:val="00E167B8"/>
    <w:rsid w:val="00ED6CFA"/>
    <w:rsid w:val="00F11614"/>
    <w:rsid w:val="00FB7730"/>
    <w:rsid w:val="00FD15F0"/>
    <w:rsid w:val="00FD3180"/>
    <w:rsid w:val="00FE5982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1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7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7B8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7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7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1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7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7B8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7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7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8250</izvorni_sadrzaj>
    <derivirana_varijabla naziv="DomainObject.Predmet.Broj_1">8250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St-8250/2015</izvorni_sadrzaj>
    <derivirana_varijabla naziv="DomainObject.Predmet.OznakaBroj_1">St-8250/2015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AF1 j.d.o.o.</izvorni_sadrzaj>
    <derivirana_varijabla naziv="DomainObject.Predmet.ProtustrankaFormated_1">  AF1 j.d.o.o.</derivirana_varijabla>
  </DomainObject.Predmet.ProtustrankaFormated>
  <DomainObject.Predmet.ProtustrankaFormatedOIB>
    <izvorni_sadrzaj>  AF1 j.d.o.o., OIB 76604807325</izvorni_sadrzaj>
    <derivirana_varijabla naziv="DomainObject.Predmet.ProtustrankaFormatedOIB_1">  AF1 j.d.o.o., OIB 76604807325</derivirana_varijabla>
  </DomainObject.Predmet.ProtustrankaFormatedOIB>
  <DomainObject.Predmet.ProtustrankaFormatedWithAdress>
    <izvorni_sadrzaj> AF1 j.d.o.o., Virovska 1, 10000 Zagreb</izvorni_sadrzaj>
    <derivirana_varijabla naziv="DomainObject.Predmet.ProtustrankaFormatedWithAdress_1"> AF1 j.d.o.o., Virovska 1, 10000 Zagreb</derivirana_varijabla>
  </DomainObject.Predmet.ProtustrankaFormatedWithAdress>
  <DomainObject.Predmet.ProtustrankaFormatedWithAdressOIB>
    <izvorni_sadrzaj> AF1 j.d.o.o., OIB 76604807325, Virovska 1, 10000 Zagreb</izvorni_sadrzaj>
    <derivirana_varijabla naziv="DomainObject.Predmet.ProtustrankaFormatedWithAdressOIB_1"> AF1 j.d.o.o., OIB 76604807325, Virovska 1, 10000 Zagreb</derivirana_varijabla>
  </DomainObject.Predmet.ProtustrankaFormatedWithAdressOIB>
  <DomainObject.Predmet.ProtustrankaWithAdress>
    <izvorni_sadrzaj>AF1 j.d.o.o. Virovska 1, 10000 Zagreb</izvorni_sadrzaj>
    <derivirana_varijabla naziv="DomainObject.Predmet.ProtustrankaWithAdress_1">AF1 j.d.o.o. Virovska 1, 10000 Zagreb</derivirana_varijabla>
  </DomainObject.Predmet.ProtustrankaWithAdress>
  <DomainObject.Predmet.ProtustrankaWithAdressOIB>
    <izvorni_sadrzaj>AF1 j.d.o.o., OIB 76604807325, Virovska 1, 10000 Zagreb</izvorni_sadrzaj>
    <derivirana_varijabla naziv="DomainObject.Predmet.ProtustrankaWithAdressOIB_1">AF1 j.d.o.o., OIB 76604807325, Virovska 1, 10000 Zagreb</derivirana_varijabla>
  </DomainObject.Predmet.ProtustrankaWithAdressOIB>
  <DomainObject.Predmet.ProtustrankaNazivFormated>
    <izvorni_sadrzaj>AF1 j.d.o.o.</izvorni_sadrzaj>
    <derivirana_varijabla naziv="DomainObject.Predmet.ProtustrankaNazivFormated_1">AF1 j.d.o.o.</derivirana_varijabla>
  </DomainObject.Predmet.ProtustrankaNazivFormated>
  <DomainObject.Predmet.ProtustrankaNazivFormatedOIB>
    <izvorni_sadrzaj>AF1 j.d.o.o., OIB 76604807325</izvorni_sadrzaj>
    <derivirana_varijabla naziv="DomainObject.Predmet.ProtustrankaNazivFormatedOIB_1">AF1 j.d.o.o., OIB 76604807325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AF1 j.d.o.o.</item>
    </izvorni_sadrzaj>
    <derivirana_varijabla naziv="DomainObject.Predmet.ProtuStrankaListFormated_1">
      <item>AF1 j.d.o.o.</item>
    </derivirana_varijabla>
  </DomainObject.Predmet.ProtuStrankaListFormated>
  <DomainObject.Predmet.ProtuStrankaListFormatedOIB>
    <izvorni_sadrzaj>
      <item>AF1 j.d.o.o., OIB 76604807325</item>
    </izvorni_sadrzaj>
    <derivirana_varijabla naziv="DomainObject.Predmet.ProtuStrankaListFormatedOIB_1">
      <item>AF1 j.d.o.o., OIB 76604807325</item>
    </derivirana_varijabla>
  </DomainObject.Predmet.ProtuStrankaListFormatedOIB>
  <DomainObject.Predmet.ProtuStrankaListFormatedWithAdress>
    <izvorni_sadrzaj>
      <item>AF1 j.d.o.o., Virovska 1, 10000 Zagreb</item>
    </izvorni_sadrzaj>
    <derivirana_varijabla naziv="DomainObject.Predmet.ProtuStrankaListFormatedWithAdress_1">
      <item>AF1 j.d.o.o., Virovska 1, 10000 Zagreb</item>
    </derivirana_varijabla>
  </DomainObject.Predmet.ProtuStrankaListFormatedWithAdress>
  <DomainObject.Predmet.ProtuStrankaListFormatedWithAdressOIB>
    <izvorni_sadrzaj>
      <item>AF1 j.d.o.o., OIB 76604807325, Virovska 1, 10000 Zagreb</item>
    </izvorni_sadrzaj>
    <derivirana_varijabla naziv="DomainObject.Predmet.ProtuStrankaListFormatedWithAdressOIB_1">
      <item>AF1 j.d.o.o., OIB 76604807325, Virovska 1, 10000 Zagreb</item>
    </derivirana_varijabla>
  </DomainObject.Predmet.ProtuStrankaListFormatedWithAdressOIB>
  <DomainObject.Predmet.ProtuStrankaListNazivFormated>
    <izvorni_sadrzaj>
      <item>AF1 j.d.o.o.</item>
    </izvorni_sadrzaj>
    <derivirana_varijabla naziv="DomainObject.Predmet.ProtuStrankaListNazivFormated_1">
      <item>AF1 j.d.o.o.</item>
    </derivirana_varijabla>
  </DomainObject.Predmet.ProtuStrankaListNazivFormated>
  <DomainObject.Predmet.ProtuStrankaListNazivFormatedOIB>
    <izvorni_sadrzaj>
      <item>AF1 j.d.o.o., OIB 76604807325</item>
    </izvorni_sadrzaj>
    <derivirana_varijabla naziv="DomainObject.Predmet.ProtuStrankaListNazivFormatedOIB_1">
      <item>AF1 j.d.o.o., OIB 76604807325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AF1 j.d.o.o.</izvorni_sadrzaj>
    <derivirana_varijabla naziv="DomainObject.Predmet.ProtustrankaIDrugi_1">AF1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AF1 j.d.o.o., OIB 76604807325, Virovska 1, 10000 Zagreb</izvorni_sadrzaj>
    <derivirana_varijabla naziv="DomainObject.Predmet.ProtustrankaIDrugiAdressOIB_1">AF1 j.d.o.o., OIB 76604807325, Virovska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AF1 j.d.o.o.</item>
      <item>FINA Regionalni centar Zagreb</item>
    </izvorni_sadrzaj>
    <derivirana_varijabla naziv="DomainObject.Predmet.SudioniciListNaziv_1">
      <item>AF1 j.d.o.o.</item>
      <item>FINA Regionalni centar Zagreb</item>
    </derivirana_varijabla>
  </DomainObject.Predmet.SudioniciListNaziv>
  <DomainObject.Predmet.SudioniciListAdressOIB>
    <izvorni_sadrzaj>
      <item>AF1 j.d.o.o., OIB 76604807325, Virovska 1,10000 Zagreb</item>
      <item>FINA Regionalni centar Zagreb, OIB 85821130368, Trg svibanjskih žrtava 1995. 1,10000 Zagreb</item>
    </izvorni_sadrzaj>
    <derivirana_varijabla naziv="DomainObject.Predmet.SudioniciListAdressOIB_1">
      <item>AF1 j.d.o.o., OIB 76604807325, Virovska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76604807325</item>
      <item>, OIB 85821130368</item>
    </izvorni_sadrzaj>
    <derivirana_varijabla naziv="DomainObject.Predmet.SudioniciListNazivOIB_1">
      <item>, OIB 76604807325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89E3B-47A3-4ECA-863F-BCBC5A234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2800</properties:Characters>
  <properties:Lines>92</properties:Lines>
  <properties:Paragraphs>31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2016-12-12T09:46:00Z</dcterms:created>
  <dc:creator>Mirna Panjan</dc:creator>
  <cp:lastModifiedBy>Marina Radaković</cp:lastModifiedBy>
  <cp:lastPrinted>2016-12-12T13:30:00Z</cp:lastPrinted>
  <dcterms:modified xmlns:xsi="http://www.w3.org/2001/XMLSchema-instance" xsi:type="dcterms:W3CDTF">2016-12-12T13:30:00Z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