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8ebf" w14:paraId="6468ebf" w:rsidRDefault="006512B0" w:rsidP="00D70020" w:rsidR="006512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CC4AED">
        <w:rPr>
          <w:rFonts w:hAnsi="Times New Roman" w:ascii="Times New Roman"/>
          <w:szCs w:val="24"/>
          <w:lang w:val="hr-HR"/>
        </w:rPr>
        <w:t>2913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DD6F16">
        <w:rPr>
          <w:rFonts w:hAnsi="Times New Roman" w:ascii="Times New Roman"/>
          <w:szCs w:val="24"/>
          <w:lang w:val="hr-HR"/>
        </w:rPr>
        <w:t xml:space="preserve"> </w:t>
      </w:r>
      <w:r w:rsidR="00DD6F16" w:rsidRPr="00DD6F16">
        <w:rPr>
          <w:rFonts w:hAnsi="Times New Roman" w:ascii="Times New Roman"/>
          <w:szCs w:val="24"/>
          <w:lang w:val="hr-HR"/>
        </w:rPr>
        <w:t>MOJA GOLUBICA j.d.o.o. za ugostiteljstvo</w:t>
      </w:r>
      <w:r w:rsidR="00DD6F16">
        <w:rPr>
          <w:rFonts w:hAnsi="Times New Roman" w:ascii="Times New Roman"/>
          <w:szCs w:val="24"/>
          <w:lang w:val="hr-HR"/>
        </w:rPr>
        <w:t>, Ilova</w:t>
      </w:r>
      <w:r w:rsidR="0014133E">
        <w:rPr>
          <w:rFonts w:hAnsi="Times New Roman" w:ascii="Times New Roman"/>
          <w:szCs w:val="24"/>
          <w:lang w:val="hr-HR"/>
        </w:rPr>
        <w:t xml:space="preserve"> (Grad Kutina)</w:t>
      </w:r>
      <w:r w:rsidR="00DD6F16">
        <w:rPr>
          <w:rFonts w:hAnsi="Times New Roman" w:ascii="Times New Roman"/>
          <w:szCs w:val="24"/>
          <w:lang w:val="hr-HR"/>
        </w:rPr>
        <w:t xml:space="preserve">, </w:t>
      </w:r>
      <w:r w:rsidR="00DD6F16" w:rsidRPr="00DD6F16">
        <w:rPr>
          <w:rFonts w:hAnsi="Times New Roman" w:ascii="Times New Roman"/>
          <w:szCs w:val="24"/>
          <w:lang w:val="hr-HR"/>
        </w:rPr>
        <w:t>Braće Perkovića 128</w:t>
      </w:r>
      <w:r w:rsidR="00DD6F16">
        <w:rPr>
          <w:rFonts w:hAnsi="Times New Roman" w:ascii="Times New Roman"/>
          <w:szCs w:val="24"/>
          <w:lang w:val="hr-HR"/>
        </w:rPr>
        <w:t xml:space="preserve">, OIB: </w:t>
      </w:r>
      <w:r w:rsidR="00DD6F16" w:rsidRPr="00DD6F16">
        <w:rPr>
          <w:rFonts w:hAnsi="Times New Roman" w:ascii="Times New Roman"/>
          <w:szCs w:val="24"/>
          <w:lang w:val="hr-HR"/>
        </w:rPr>
        <w:t>83499285913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6512B0">
        <w:rPr>
          <w:rFonts w:hAnsi="Times New Roman" w:ascii="Times New Roman"/>
          <w:szCs w:val="24"/>
          <w:lang w:val="hr-HR"/>
        </w:rPr>
        <w:t>18..</w:t>
      </w:r>
      <w:r w:rsidR="005B40D8">
        <w:rPr>
          <w:rFonts w:hAnsi="Times New Roman" w:ascii="Times New Roman"/>
          <w:szCs w:val="24"/>
          <w:lang w:val="hr-HR"/>
        </w:rPr>
        <w:t>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B3181" w:rsidRPr="00DD6F16">
        <w:rPr>
          <w:rFonts w:hAnsi="Times New Roman" w:ascii="Times New Roman"/>
          <w:szCs w:val="24"/>
          <w:lang w:val="hr-HR"/>
        </w:rPr>
        <w:t>MOJA GOLUBICA j.d.o.o. za ugostiteljstvo</w:t>
      </w:r>
      <w:r w:rsidR="00AB3181">
        <w:rPr>
          <w:rFonts w:hAnsi="Times New Roman" w:ascii="Times New Roman"/>
          <w:szCs w:val="24"/>
          <w:lang w:val="hr-HR"/>
        </w:rPr>
        <w:t xml:space="preserve">, Ilova, </w:t>
      </w:r>
      <w:r w:rsidR="00AB3181" w:rsidRPr="00DD6F16">
        <w:rPr>
          <w:rFonts w:hAnsi="Times New Roman" w:ascii="Times New Roman"/>
          <w:szCs w:val="24"/>
          <w:lang w:val="hr-HR"/>
        </w:rPr>
        <w:t>Braće Perkovića 128</w:t>
      </w:r>
      <w:r w:rsidR="00AB3181">
        <w:rPr>
          <w:rFonts w:hAnsi="Times New Roman" w:ascii="Times New Roman"/>
          <w:szCs w:val="24"/>
          <w:lang w:val="hr-HR"/>
        </w:rPr>
        <w:t xml:space="preserve">, OIB: </w:t>
      </w:r>
      <w:r w:rsidR="00AB3181" w:rsidRPr="00DD6F16">
        <w:rPr>
          <w:rFonts w:hAnsi="Times New Roman" w:ascii="Times New Roman"/>
          <w:szCs w:val="24"/>
          <w:lang w:val="hr-HR"/>
        </w:rPr>
        <w:t>83499285913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AB3181">
        <w:rPr>
          <w:rFonts w:hAnsi="Times New Roman" w:ascii="Times New Roman"/>
          <w:szCs w:val="24"/>
          <w:lang w:val="hr-HR"/>
        </w:rPr>
        <w:t xml:space="preserve"> </w:t>
      </w:r>
      <w:r w:rsidR="00AB3181" w:rsidRPr="00DD6F16">
        <w:rPr>
          <w:rFonts w:hAnsi="Times New Roman" w:ascii="Times New Roman"/>
          <w:szCs w:val="24"/>
          <w:lang w:val="hr-HR"/>
        </w:rPr>
        <w:t>MOJA GOLUBICA j.d.o.o. za ugostiteljstvo</w:t>
      </w:r>
      <w:r w:rsidR="00AB3181">
        <w:rPr>
          <w:rFonts w:hAnsi="Times New Roman" w:ascii="Times New Roman"/>
          <w:szCs w:val="24"/>
          <w:lang w:val="hr-HR"/>
        </w:rPr>
        <w:t xml:space="preserve">, Ilova, </w:t>
      </w:r>
      <w:r w:rsidR="00AB3181" w:rsidRPr="00DD6F16">
        <w:rPr>
          <w:rFonts w:hAnsi="Times New Roman" w:ascii="Times New Roman"/>
          <w:szCs w:val="24"/>
          <w:lang w:val="hr-HR"/>
        </w:rPr>
        <w:t>Braće Perkovića 128</w:t>
      </w:r>
      <w:r w:rsidR="00AB3181">
        <w:rPr>
          <w:rFonts w:hAnsi="Times New Roman" w:ascii="Times New Roman"/>
          <w:szCs w:val="24"/>
          <w:lang w:val="hr-HR"/>
        </w:rPr>
        <w:t xml:space="preserve">, OIB: </w:t>
      </w:r>
      <w:r w:rsidR="00AB3181" w:rsidRPr="00DD6F16">
        <w:rPr>
          <w:rFonts w:hAnsi="Times New Roman" w:ascii="Times New Roman"/>
          <w:szCs w:val="24"/>
          <w:lang w:val="hr-HR"/>
        </w:rPr>
        <w:t>83499285913</w:t>
      </w:r>
      <w:r w:rsidR="00AB3181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512B0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537AC8">
        <w:rPr>
          <w:rFonts w:hAnsi="Times New Roman" w:ascii="Times New Roman"/>
          <w:szCs w:val="24"/>
          <w:lang w:val="hr-HR"/>
        </w:rPr>
        <w:t>, v.r.</w:t>
      </w:r>
    </w:p>
    <w:p w:rsidRDefault="006512B0" w:rsidP="00FC5E27" w:rsidR="006512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537AC8" w:rsidR="00537AC8" w:rsidRPr="00537AC8">
      <w:pPr>
        <w:ind w:left="4320"/>
        <w:rPr>
          <w:rFonts w:hAnsi="Times New Roman" w:ascii="Times New Roman"/>
        </w:rPr>
      </w:pPr>
      <w:r w:rsidRPr="00537AC8">
        <w:rPr>
          <w:rFonts w:hAnsi="Times New Roman" w:ascii="Times New Roman"/>
        </w:rPr>
        <w:t>Za točnost otpravka-ovlašteni službenik:</w:t>
      </w:r>
    </w:p>
    <w:p w:rsidRDefault="00537AC8" w:rsidR="00537AC8" w:rsidRPr="00537AC8">
      <w:pPr>
        <w:ind w:left="5040"/>
        <w:rPr>
          <w:rFonts w:hAnsi="Times New Roman" w:ascii="Times New Roman"/>
        </w:rPr>
      </w:pPr>
      <w:r w:rsidRPr="00537AC8">
        <w:rPr>
          <w:rFonts w:hAnsi="Times New Roman" w:ascii="Times New Roman"/>
        </w:rPr>
        <w:t xml:space="preserve">         (Katarina Babić)</w:t>
      </w:r>
    </w:p>
    <w:p w:rsidRDefault="006512B0" w:rsidP="009A0A41" w:rsidR="006512B0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7A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CC4AED">
      <w:rPr>
        <w:rFonts w:hAnsi="Times New Roman" w:ascii="Times New Roman"/>
        <w:lang w:val="hr-HR"/>
      </w:rPr>
      <w:t>2913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4133E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37AC8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512B0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181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C4AED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DD6F16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A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A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St-2913/2018</izvorni_sadrzaj>
    <derivirana_varijabla naziv="DomainObject.Predmet.OznakaBroj_1">St-2913/2018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GOLUBICA j.d.o.o. za ugostiteljstvo zastupanog po punomoćniku Tomislav Gača</izvorni_sadrzaj>
    <derivirana_varijabla naziv="DomainObject.Predmet.ProtustrankaFormated_1">  MOJA GOLUBICA j.d.o.o. za ugostiteljstvo zastupanog po punomoćniku Tomislav Gača</derivirana_varijabla>
  </DomainObject.Predmet.ProtustrankaFormated>
  <DomainObject.Predmet.ProtustrankaFormatedOIB>
    <izvorni_sadrzaj>  MOJA GOLUBICA j.d.o.o. za ugostiteljstvo, OIB 83499285913 zastupanog po punomoćniku Tomislav Gača</izvorni_sadrzaj>
    <derivirana_varijabla naziv="DomainObject.Predmet.ProtustrankaFormatedOIB_1">  MOJA GOLUBICA j.d.o.o. za ugostiteljstvo, OIB 83499285913 zastupanog po punomoćniku Tomislav Gača</derivirana_varijabla>
  </DomainObject.Predmet.ProtustrankaFormatedOIB>
  <DomainObject.Predmet.ProtustrankaFormatedWithAdress>
    <izvorni_sadrzaj> MOJA GOLUBICA j.d.o.o. za ugostiteljstvo, Braće Perkovića 128, 44320 Ilova zastupanog po punomoćniku Tomislav Gača</izvorni_sadrzaj>
    <derivirana_varijabla naziv="DomainObject.Predmet.ProtustrankaFormatedWithAdress_1"> MOJA GOLUBICA j.d.o.o. za ugostiteljstvo, Braće Perkovića 128, 44320 Ilova zastupanog po punomoćniku Tomislav Gača</derivirana_varijabla>
  </DomainObject.Predmet.ProtustrankaFormatedWithAdress>
  <DomainObject.Predmet.ProtustrankaFormatedWithAdressOIB>
    <izvorni_sadrzaj> MOJA GOLUBICA j.d.o.o. za ugostiteljstvo, OIB 83499285913, Braće Perkovića 128, 44320 Ilova zastupanog po punomoćniku Tomislav Gača</izvorni_sadrzaj>
    <derivirana_varijabla naziv="DomainObject.Predmet.ProtustrankaFormatedWithAdressOIB_1"> MOJA GOLUBICA j.d.o.o. za ugostiteljstvo, OIB 83499285913, Braće Perkovića 128, 44320 Ilova zastupanog po punomoćniku Tomislav Gača</derivirana_varijabla>
  </DomainObject.Predmet.ProtustrankaFormatedWithAdressOIB>
  <DomainObject.Predmet.ProtustrankaWithAdress>
    <izvorni_sadrzaj>MOJA GOLUBICA j.d.o.o. za ugostiteljstvo Braće Perkovića 128, 44320 Ilova</izvorni_sadrzaj>
    <derivirana_varijabla naziv="DomainObject.Predmet.ProtustrankaWithAdress_1">MOJA GOLUBICA j.d.o.o. za ugostiteljstvo Braće Perkovića 128, 44320 Ilova</derivirana_varijabla>
  </DomainObject.Predmet.ProtustrankaWithAdress>
  <DomainObject.Predmet.ProtustrankaWithAdressOIB>
    <izvorni_sadrzaj>MOJA GOLUBICA j.d.o.o. za ugostiteljstvo, OIB 83499285913, Braće Perkovića 128, 44320 Ilova</izvorni_sadrzaj>
    <derivirana_varijabla naziv="DomainObject.Predmet.ProtustrankaWithAdressOIB_1">MOJA GOLUBICA j.d.o.o. za ugostiteljstvo, OIB 83499285913, Braće Perkovića 128, 44320 Ilova</derivirana_varijabla>
  </DomainObject.Predmet.ProtustrankaWithAdressOIB>
  <DomainObject.Predmet.ProtustrankaNazivFormated>
    <izvorni_sadrzaj>MOJA GOLUBICA j.d.o.o. za ugostiteljstvo</izvorni_sadrzaj>
    <derivirana_varijabla naziv="DomainObject.Predmet.ProtustrankaNazivFormated_1">MOJA GOLUBICA j.d.o.o. za ugostiteljstvo</derivirana_varijabla>
  </DomainObject.Predmet.ProtustrankaNazivFormated>
  <DomainObject.Predmet.ProtustrankaNazivFormatedOIB>
    <izvorni_sadrzaj>MOJA GOLUBICA j.d.o.o. za ugostiteljstvo, OIB 83499285913</izvorni_sadrzaj>
    <derivirana_varijabla naziv="DomainObject.Predmet.ProtustrankaNazivFormatedOIB_1">MOJA GOLUBICA j.d.o.o. za ugostiteljstvo, OIB 83499285913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MOJA GOLUBICA j.d.o.o. za ugostiteljstvo zastupanog po punomoćniku Tomislav Gača</item>
    </izvorni_sadrzaj>
    <derivirana_varijabla naziv="DomainObject.Predmet.ProtuStrankaListFormated_1">
      <item>MOJA GOLUBICA j.d.o.o. za ugostiteljstvo zastupanog po punomoćniku Tomislav Gača</item>
    </derivirana_varijabla>
  </DomainObject.Predmet.ProtuStrankaListFormated>
  <DomainObject.Predmet.ProtuStrankaListFormatedOIB>
    <izvorni_sadrzaj>
      <item>MOJA GOLUBICA j.d.o.o. za ugostiteljstvo, OIB 83499285913 zastupanog po punomoćniku Tomislav Gača</item>
    </izvorni_sadrzaj>
    <derivirana_varijabla naziv="DomainObject.Predmet.ProtuStrankaListFormatedOIB_1">
      <item>MOJA GOLUBICA j.d.o.o. za ugostiteljstvo, OIB 83499285913 zastupanog po punomoćniku Tomislav Gača</item>
    </derivirana_varijabla>
  </DomainObject.Predmet.ProtuStrankaListFormatedOIB>
  <DomainObject.Predmet.ProtuStrankaListFormatedWithAdress>
    <izvorni_sadrzaj>
      <item>MOJA GOLUBICA j.d.o.o. za ugostiteljstvo, Braće Perkovića 128, 44320 Ilova zastupanog po punomoćniku Tomislav Gača</item>
    </izvorni_sadrzaj>
    <derivirana_varijabla naziv="DomainObject.Predmet.ProtuStrankaListFormatedWithAdress_1">
      <item>MOJA GOLUBICA j.d.o.o. za ugostiteljstvo, Braće Perkovića 128, 44320 Ilova zastupanog po punomoćniku Tomislav Gača</item>
    </derivirana_varijabla>
  </DomainObject.Predmet.ProtuStrankaListFormatedWithAdress>
  <DomainObject.Predmet.ProtuStrankaListFormatedWithAdressOIB>
    <izvorni_sadrzaj>
      <item>MOJA GOLUBICA j.d.o.o. za ugostiteljstvo, OIB 83499285913, Braće Perkovića 128, 44320 Ilova zastupanog po punomoćniku Tomislav Gača</item>
    </izvorni_sadrzaj>
    <derivirana_varijabla naziv="DomainObject.Predmet.ProtuStrankaListFormatedWithAdressOIB_1">
      <item>MOJA GOLUBICA j.d.o.o. za ugostiteljstvo, OIB 83499285913, Braće Perkovića 128, 44320 Ilova zastupanog po punomoćniku Tomislav Gača</item>
    </derivirana_varijabla>
  </DomainObject.Predmet.ProtuStrankaListFormatedWithAdressOIB>
  <DomainObject.Predmet.ProtuStrankaListNazivFormated>
    <izvorni_sadrzaj>
      <item>MOJA GOLUBICA j.d.o.o. za ugostiteljstvo</item>
    </izvorni_sadrzaj>
    <derivirana_varijabla naziv="DomainObject.Predmet.ProtuStrankaListNazivFormated_1">
      <item>MOJA GOLUBICA j.d.o.o. za ugostiteljstvo</item>
    </derivirana_varijabla>
  </DomainObject.Predmet.ProtuStrankaListNazivFormated>
  <DomainObject.Predmet.ProtuStrankaListNazivFormatedOIB>
    <izvorni_sadrzaj>
      <item>MOJA GOLUBICA j.d.o.o. za ugostiteljstvo, OIB 83499285913</item>
    </izvorni_sadrzaj>
    <derivirana_varijabla naziv="DomainObject.Predmet.ProtuStrankaListNazivFormatedOIB_1">
      <item>MOJA GOLUBICA j.d.o.o. za ugostiteljstvo, OIB 83499285913</item>
    </derivirana_varijabla>
  </DomainObject.Predmet.ProtuStrankaListNazivFormatedOIB>
  <DomainObject.Predmet.OstaliListFormated>
    <izvorni_sadrzaj>
      <item>Tomislav Gača punomoćnik sudionika u postupku MOJA GOLUBICA j.d.o.o. za ugostiteljstvo</item>
    </izvorni_sadrzaj>
    <derivirana_varijabla naziv="DomainObject.Predmet.OstaliListFormated_1">
      <item>Tomislav Gača punomoćnik sudionika u postupku MOJA GOLUBICA j.d.o.o. za ugostiteljstvo</item>
    </derivirana_varijabla>
  </DomainObject.Predmet.OstaliListFormated>
  <DomainObject.Predmet.OstaliListFormatedOIB>
    <izvorni_sadrzaj>
      <item>Tomislav Gača, OIB 15121467610 punomoćnik sudionika u postupku MOJA GOLUBICA j.d.o.o. za ugostiteljstvo</item>
    </izvorni_sadrzaj>
    <derivirana_varijabla naziv="DomainObject.Predmet.OstaliListFormatedOIB_1">
      <item>Tomislav Gača, OIB 15121467610 punomoćnik sudionika u postupku MOJA GOLUBICA j.d.o.o. za ugostiteljstvo</item>
    </derivirana_varijabla>
  </DomainObject.Predmet.OstaliListFormatedOIB>
  <DomainObject.Predmet.OstaliListFormatedWithAdress>
    <izvorni_sadrzaj>
      <item>Tomislav Gača, Braće Perkovića 128, 44320 Ilova punomoćnik sudionika u postupku MOJA GOLUBICA j.d.o.o. za ugostiteljstvo</item>
    </izvorni_sadrzaj>
    <derivirana_varijabla naziv="DomainObject.Predmet.OstaliListFormatedWithAdress_1">
      <item>Tomislav Gača, Braće Perkovića 128, 44320 Ilova punomoćnik sudionika u postupku MOJA GOLUBICA j.d.o.o. za ugostiteljstvo</item>
    </derivirana_varijabla>
  </DomainObject.Predmet.OstaliListFormatedWithAdress>
  <DomainObject.Predmet.OstaliListFormatedWithAdressOIB>
    <izvorni_sadrzaj>
      <item>Tomislav Gača, OIB 15121467610, Braće Perkovića 128, 44320 Ilova punomoćnik sudionika u postupku MOJA GOLUBICA j.d.o.o. za ugostiteljstvo</item>
    </izvorni_sadrzaj>
    <derivirana_varijabla naziv="DomainObject.Predmet.OstaliListFormatedWithAdressOIB_1">
      <item>Tomislav Gača, OIB 15121467610, Braće Perkovića 128, 44320 Ilova punomoćnik sudionika u postupku MOJA GOLUBICA j.d.o.o. za ugostiteljstvo</item>
    </derivirana_varijabla>
  </DomainObject.Predmet.OstaliListFormatedWithAdressOIB>
  <DomainObject.Predmet.OstaliListNazivFormated>
    <izvorni_sadrzaj>
      <item>Tomislav Gača</item>
    </izvorni_sadrzaj>
    <derivirana_varijabla naziv="DomainObject.Predmet.OstaliListNazivFormated_1">
      <item>Tomislav Gača</item>
    </derivirana_varijabla>
  </DomainObject.Predmet.OstaliListNazivFormated>
  <DomainObject.Predmet.OstaliListNazivFormatedOIB>
    <izvorni_sadrzaj>
      <item>Tomislav Gača, OIB 15121467610</item>
    </izvorni_sadrzaj>
    <derivirana_varijabla naziv="DomainObject.Predmet.OstaliListNazivFormatedOIB_1">
      <item>Tomislav Gača, OIB 15121467610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MOJA GOLUBICA j.d.o.o. za ugostiteljstvo</izvorni_sadrzaj>
    <derivirana_varijabla naziv="DomainObject.Predmet.ProtustrankaIDrugi_1">MOJA GOLUBICA j.d.o.o. za ugostiteljstvo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MOJA GOLUBICA j.d.o.o. za ugostiteljstvo, OIB 83499285913, Braće Perkovića 128, 44320 Ilova</izvorni_sadrzaj>
    <derivirana_varijabla naziv="DomainObject.Predmet.ProtustrankaIDrugiAdressOIB_1">MOJA GOLUBICA j.d.o.o. za ugostiteljstvo, OIB 83499285913, Braće Perkovića 128,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MOJA GOLUBICA j.d.o.o. za ugostiteljstvo</item>
      <item>Tomislav Gača</item>
    </izvorni_sadrzaj>
    <derivirana_varijabla naziv="DomainObject.Predmet.SudioniciListNaziv_1">
      <item>FINA Regionalni centar</item>
      <item>MOJA GOLUBICA j.d.o.o. za ugostiteljstvo</item>
      <item>Tomislav Gača</item>
    </derivirana_varijabla>
  </DomainObject.Predmet.SudioniciListNaziv>
  <DomainObject.Predmet.SudioniciListAdressOIB>
    <izvorni_sadrzaj>
      <item>FINA Regionalni centar, OIB 85821130368, Trg svibanjskih žrtava 1995 br.1,10000 Zagreb</item>
      <item>MOJA GOLUBICA j.d.o.o. za ugostiteljstvo, OIB 83499285913, Braće Perkovića 128,44320 Ilova</item>
      <item>Tomislav Gača, OIB 15121467610, Braće Perkovića 128,44320 Ilova</item>
    </izvorni_sadrzaj>
    <derivirana_varijabla naziv="DomainObject.Predmet.SudioniciListAdressOIB_1">
      <item>FINA Regionalni centar, OIB 85821130368, Trg svibanjskih žrtava 1995 br.1,10000 Zagreb</item>
      <item>MOJA GOLUBICA j.d.o.o. za ugostiteljstvo, OIB 83499285913, Braće Perkovića 128,44320 Ilova</item>
      <item>Tomislav Gača, OIB 15121467610, Braće Perkovića 128,44320 Ilova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83499285913</item>
      <item>, OIB 15121467610</item>
    </izvorni_sadrzaj>
    <derivirana_varijabla naziv="DomainObject.Predmet.SudioniciListNazivOIB_1">
      <item>, OIB 85821130368</item>
      <item>, OIB 83499285913</item>
      <item>, OIB 15121467610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CC7D9-D89C-436B-A503-FCFDD5290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1958</properties:Characters>
  <properties:Lines>54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2019-02-06T08:07:00Z</dcterms:created>
  <dc:creator>Sudsko vijeæe</dc:creator>
  <cp:lastModifiedBy>Katarina Babić</cp:lastModifiedBy>
  <cp:lastPrinted>2019-02-18T08:38:00Z</cp:lastPrinted>
  <dcterms:modified xmlns:xsi="http://www.w3.org/2001/XMLSchema-instance" xsi:type="dcterms:W3CDTF">2019-02-18T08:40:00Z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(2913-18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