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d3f2" w14:paraId="de8d3f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43BD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43BD9">
        <w:t>3798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43BD9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43BD9">
        <w:t>ŽEŽELJ GRADNJA d.o.o. za graditeljstvo</w:t>
      </w:r>
      <w:r w:rsidR="00143BD9" w:rsidRPr="00A245CA">
        <w:t xml:space="preserve">, </w:t>
      </w:r>
      <w:r w:rsidR="00143BD9">
        <w:t>Zagreb</w:t>
      </w:r>
      <w:r w:rsidR="00143BD9" w:rsidRPr="00A245CA">
        <w:t xml:space="preserve">, </w:t>
      </w:r>
      <w:r w:rsidR="00143BD9">
        <w:t>7. Retkovec 30,</w:t>
      </w:r>
      <w:r w:rsidR="00143BD9" w:rsidRPr="00A245CA">
        <w:t xml:space="preserve"> </w:t>
      </w:r>
      <w:r w:rsidR="00143BD9">
        <w:t xml:space="preserve">MBS: 080615070, </w:t>
      </w:r>
      <w:r w:rsidR="00143BD9" w:rsidRPr="00A245CA">
        <w:t xml:space="preserve">OIB: </w:t>
      </w:r>
      <w:r w:rsidR="00143BD9">
        <w:t>43276560822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143BD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143BD9">
        <w:t>56.607,00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E7A68"/>
    <w:rsid w:val="00C03DEB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3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3798</izvorni_sadrzaj>
    <derivirana_varijabla naziv="DomainObject.Predmet.Broj_1">3798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St-3798/2015</izvorni_sadrzaj>
    <derivirana_varijabla naziv="DomainObject.Predmet.OznakaBroj_1">St-3798/2015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GRADNJA d.o.o. za graditeljstvo</izvorni_sadrzaj>
    <derivirana_varijabla naziv="DomainObject.Predmet.ProtustrankaFormated_1">  ŽEŽELJ GRADNJA d.o.o. za graditeljstvo</derivirana_varijabla>
  </DomainObject.Predmet.ProtustrankaFormated>
  <DomainObject.Predmet.ProtustrankaFormatedOIB>
    <izvorni_sadrzaj>  ŽEŽELJ GRADNJA d.o.o. za graditeljstvo, OIB 43276560822</izvorni_sadrzaj>
    <derivirana_varijabla naziv="DomainObject.Predmet.ProtustrankaFormatedOIB_1">  ŽEŽELJ GRADNJA d.o.o. za graditeljstvo, OIB 43276560822</derivirana_varijabla>
  </DomainObject.Predmet.ProtustrankaFormatedOIB>
  <DomainObject.Predmet.ProtustrankaFormatedWithAdress>
    <izvorni_sadrzaj> ŽEŽELJ GRADNJA d.o.o. za graditeljstvo, 7. Retkovec 30, 10000 Zagreb</izvorni_sadrzaj>
    <derivirana_varijabla naziv="DomainObject.Predmet.ProtustrankaFormatedWithAdress_1"> ŽEŽELJ GRADNJA d.o.o. za graditeljstvo, 7. Retkovec 30, 10000 Zagreb</derivirana_varijabla>
  </DomainObject.Predmet.ProtustrankaFormatedWithAdress>
  <DomainObject.Predmet.ProtustrankaFormatedWithAdressOIB>
    <izvorni_sadrzaj> ŽEŽELJ GRADNJA d.o.o. za graditeljstvo, OIB 43276560822, 7. Retkovec 30, 10000 Zagreb</izvorni_sadrzaj>
    <derivirana_varijabla naziv="DomainObject.Predmet.ProtustrankaFormatedWithAdressOIB_1"> ŽEŽELJ GRADNJA d.o.o. za graditeljstvo, OIB 43276560822, 7. Retkovec 30, 10000 Zagreb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ŽEŽELJ GRADNJA d.o.o. za graditeljstvo</item>
    </izvorni_sadrzaj>
    <derivirana_varijabla naziv="DomainObject.Predmet.ProtuStrankaListFormated_1">
      <item>ŽEŽELJ GRADNJA d.o.o. za graditeljstvo</item>
    </derivirana_varijabla>
  </DomainObject.Predmet.ProtuStrankaListFormated>
  <DomainObject.Predmet.ProtuStrankaListFormatedOIB>
    <izvorni_sadrzaj>
      <item>ŽEŽELJ GRADNJA d.o.o. za graditeljstvo, OIB 43276560822</item>
    </izvorni_sadrzaj>
    <derivirana_varijabla naziv="DomainObject.Predmet.ProtuStrankaListFormatedOIB_1">
      <item>ŽEŽELJ GRADNJA d.o.o. za graditeljstvo, OIB 43276560822</item>
    </derivirana_varijabla>
  </DomainObject.Predmet.ProtuStrankaListFormatedOIB>
  <DomainObject.Predmet.ProtuStrankaListFormatedWithAdress>
    <izvorni_sadrzaj>
      <item>ŽEŽELJ GRADNJA d.o.o. za graditeljstvo, 7. Retkovec 30, 10000 Zagreb</item>
    </izvorni_sadrzaj>
    <derivirana_varijabla naziv="DomainObject.Predmet.ProtuStrankaListFormatedWithAdress_1">
      <item>ŽEŽELJ GRADNJA d.o.o. za graditeljstvo, 7. Retkovec 30, 10000 Zagreb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</item>
    </izvorni_sadrzaj>
    <derivirana_varijabla naziv="DomainObject.Predmet.ProtuStrankaListFormatedWithAdressOIB_1">
      <item>ŽEŽELJ GRADNJA d.o.o. za graditeljstvo, OIB 43276560822, 7. Retkovec 30, 10000 Zagreb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GRADNJA d.o.o. za graditeljstvo</item>
      <item>FINA Regionalni centar Zagreb</item>
    </izvorni_sadrzaj>
    <derivirana_varijabla naziv="DomainObject.Predmet.SudioniciListNaziv_1">
      <item>ŽEŽELJ GRADNJA d.o.o. za graditeljstvo</item>
      <item>FINA Regionalni centar Zagreb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43276560822</item>
      <item>, OIB 85821130368</item>
    </izvorni_sadrzaj>
    <derivirana_varijabla naziv="DomainObject.Predmet.SudioniciListNazivOIB_1">
      <item>, OIB 43276560822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2015-12-28T09:53:00Z</dcterms:created>
  <dc:creator>ilukac</dc:creator>
  <cp:lastModifiedBy>Maja Hilje</cp:lastModifiedBy>
  <cp:lastPrinted>2015-12-28T09:53:00Z</cp:lastPrinted>
  <dcterms:modified xmlns:xsi="http://www.w3.org/2001/XMLSchema-instance" xsi:type="dcterms:W3CDTF">2016-01-05T07:59:00Z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