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a0cb" w14:paraId="2fea0c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506FBB">
        <w:rPr>
          <w:b/>
          <w:sz w:val="22"/>
          <w:szCs w:val="22"/>
        </w:rPr>
        <w:t>893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506FBB">
        <w:rPr>
          <w:b/>
          <w:sz w:val="22"/>
          <w:szCs w:val="22"/>
        </w:rPr>
        <w:t>AUTOMEHANIKA VLAŠIĆ d.o.o., OIB: 75709611777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506FBB">
        <w:rPr>
          <w:sz w:val="22"/>
          <w:szCs w:val="22"/>
        </w:rPr>
        <w:t>22. travnja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06FBB">
        <w:rPr>
          <w:b/>
          <w:sz w:val="22"/>
          <w:szCs w:val="22"/>
        </w:rPr>
        <w:t>AUTOMEHANIKA VLAŠIĆ d.o.o., OIB: 75709611777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55B81" w:rsidRPr="00555B81">
        <w:rPr>
          <w:b/>
          <w:sz w:val="22"/>
          <w:szCs w:val="22"/>
        </w:rPr>
        <w:t>1</w:t>
      </w:r>
      <w:r w:rsidR="00506FBB">
        <w:rPr>
          <w:b/>
          <w:sz w:val="22"/>
          <w:szCs w:val="22"/>
        </w:rPr>
        <w:t>2.647,64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506FBB">
        <w:rPr>
          <w:sz w:val="22"/>
          <w:szCs w:val="22"/>
        </w:rPr>
        <w:t xml:space="preserve">22. travnja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4F2EAA"/>
    <w:rsid w:val="00506FBB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33B09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VLAŠIĆ d.o.o. za popravak motornih vozila i usluge</izvorni_sadrzaj>
    <derivirana_varijabla naziv="DomainObject.Predmet.ProtustrankaFormated_1">  AUTOMEHANIKA VLAŠIĆ d.o.o. za popravak motornih vozila i usluge</derivirana_varijabla>
  </DomainObject.Predmet.ProtustrankaFormated>
  <DomainObject.Predmet.ProtustrankaFormatedOIB>
    <izvorni_sadrzaj>  AUTOMEHANIKA VLAŠIĆ d.o.o. za popravak motornih vozila i usluge, OIB 75709611777</izvorni_sadrzaj>
    <derivirana_varijabla naziv="DomainObject.Predmet.ProtustrankaFormatedOIB_1">  AUTOMEHANIKA VLAŠIĆ d.o.o. za popravak motornih vozila i usluge, OIB 75709611777</derivirana_varijabla>
  </DomainObject.Predmet.ProtustrankaFormatedOIB>
  <DomainObject.Predmet.ProtustrankaFormatedWithAdress>
    <izvorni_sadrzaj> AUTOMEHANIKA VLAŠIĆ d.o.o. za popravak motornih vozila i usluge, Broce 34, 20230 Broce</izvorni_sadrzaj>
    <derivirana_varijabla naziv="DomainObject.Predmet.ProtustrankaFormatedWithAdress_1"> AUTOMEHANIKA VLAŠIĆ d.o.o. za popravak motornih vozila i usluge, Broce 34, 20230 Broce</derivirana_varijabla>
  </DomainObject.Predmet.ProtustrankaFormatedWithAdress>
  <DomainObject.Predmet.ProtustrankaFormatedWithAdressOIB>
    <izvorni_sadrzaj> AUTOMEHANIKA VLAŠIĆ d.o.o. za popravak motornih vozila i usluge, OIB 75709611777, Broce 34, 20230 Broce</izvorni_sadrzaj>
    <derivirana_varijabla naziv="DomainObject.Predmet.ProtustrankaFormatedWithAdressOIB_1"> AUTOMEHANIKA VLAŠIĆ d.o.o. za popravak motornih vozila i usluge, OIB 75709611777, Broce 34, 20230 Broce</derivirana_varijabla>
  </DomainObject.Predmet.ProtustrankaFormatedWithAdressOIB>
  <DomainObject.Predmet.ProtustrankaWithAdress>
    <izvorni_sadrzaj>AUTOMEHANIKA VLAŠIĆ d.o.o. za popravak motornih vozila i usluge Broce 34, 20230 Broce</izvorni_sadrzaj>
    <derivirana_varijabla naziv="DomainObject.Predmet.ProtustrankaWithAdress_1">AUTOMEHANIKA VLAŠIĆ d.o.o. za popravak motornih vozila i usluge Broce 34, 20230 Broce</derivirana_varijabla>
  </DomainObject.Predmet.ProtustrankaWithAdress>
  <DomainObject.Predmet.ProtustrankaWithAdressOIB>
    <izvorni_sadrzaj>AUTOMEHANIKA VLAŠIĆ d.o.o. za popravak motornih vozila i usluge, OIB 75709611777, Broce 34, 20230 Broce</izvorni_sadrzaj>
    <derivirana_varijabla naziv="DomainObject.Predmet.ProtustrankaWithAdressOIB_1">AUTOMEHANIKA VLAŠIĆ d.o.o. za popravak motornih vozila i usluge, OIB 75709611777, Broce 34, 20230 Broce</derivirana_varijabla>
  </DomainObject.Predmet.ProtustrankaWithAdressOIB>
  <DomainObject.Predmet.ProtustrankaNazivFormated>
    <izvorni_sadrzaj>AUTOMEHANIKA VLAŠIĆ d.o.o. za popravak motornih vozila i usluge</izvorni_sadrzaj>
    <derivirana_varijabla naziv="DomainObject.Predmet.ProtustrankaNazivFormated_1">AUTOMEHANIKA VLAŠIĆ d.o.o. za popravak motornih vozila i usluge</derivirana_varijabla>
  </DomainObject.Predmet.ProtustrankaNazivFormated>
  <DomainObject.Predmet.ProtustrankaNazivFormatedOIB>
    <izvorni_sadrzaj>AUTOMEHANIKA VLAŠIĆ d.o.o. za popravak motornih vozila i usluge, OIB 75709611777</izvorni_sadrzaj>
    <derivirana_varijabla naziv="DomainObject.Predmet.ProtustrankaNazivFormatedOIB_1">AUTOMEHANIKA VLAŠIĆ d.o.o. za popravak motornih vozila i usluge, OIB 75709611777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AUTOMEHANIKA VLAŠIĆ d.o.o. za popravak motornih vozila i usluge</item>
    </izvorni_sadrzaj>
    <derivirana_varijabla naziv="DomainObject.Predmet.ProtuStrankaListFormated_1">
      <item>AUTOMEHANIKA VLAŠIĆ d.o.o. za popravak motornih vozila i usluge</item>
    </derivirana_varijabla>
  </DomainObject.Predmet.ProtuStrankaListFormated>
  <DomainObject.Predmet.ProtuStrankaListFormatedOIB>
    <izvorni_sadrzaj>
      <item>AUTOMEHANIKA VLAŠIĆ d.o.o. za popravak motornih vozila i usluge, OIB 75709611777</item>
    </izvorni_sadrzaj>
    <derivirana_varijabla naziv="DomainObject.Predmet.ProtuStrankaListFormatedOIB_1">
      <item>AUTOMEHANIKA VLAŠIĆ d.o.o. za popravak motornih vozila i usluge, OIB 75709611777</item>
    </derivirana_varijabla>
  </DomainObject.Predmet.ProtuStrankaListFormatedOIB>
  <DomainObject.Predmet.ProtuStrankaListFormatedWithAdress>
    <izvorni_sadrzaj>
      <item>AUTOMEHANIKA VLAŠIĆ d.o.o. za popravak motornih vozila i usluge, Broce 34, 20230 Broce</item>
    </izvorni_sadrzaj>
    <derivirana_varijabla naziv="DomainObject.Predmet.ProtuStrankaListFormatedWithAdress_1">
      <item>AUTOMEHANIKA VLAŠIĆ d.o.o. za popravak motornih vozila i usluge, Broce 34, 20230 Broce</item>
    </derivirana_varijabla>
  </DomainObject.Predmet.ProtuStrankaListFormatedWithAdress>
  <DomainObject.Predmet.ProtuStrankaListFormatedWithAdressOIB>
    <izvorni_sadrzaj>
      <item>AUTOMEHANIKA VLAŠIĆ d.o.o. za popravak motornih vozila i usluge, OIB 75709611777, Broce 34, 20230 Broce</item>
    </izvorni_sadrzaj>
    <derivirana_varijabla naziv="DomainObject.Predmet.ProtuStrankaListFormatedWithAdressOIB_1">
      <item>AUTOMEHANIKA VLAŠIĆ d.o.o. za popravak motornih vozila i usluge, OIB 75709611777, Broce 34, 20230 Broce</item>
    </derivirana_varijabla>
  </DomainObject.Predmet.ProtuStrankaListFormatedWithAdressOIB>
  <DomainObject.Predmet.ProtuStrankaListNazivFormated>
    <izvorni_sadrzaj>
      <item>AUTOMEHANIKA VLAŠIĆ d.o.o. za popravak motornih vozila i usluge</item>
    </izvorni_sadrzaj>
    <derivirana_varijabla naziv="DomainObject.Predmet.ProtuStrankaListNazivFormated_1">
      <item>AUTOMEHANIKA VLAŠIĆ d.o.o. za popravak motornih vozila i usluge</item>
    </derivirana_varijabla>
  </DomainObject.Predmet.ProtuStrankaListNazivFormated>
  <DomainObject.Predmet.ProtuStrankaListNazivFormatedOIB>
    <izvorni_sadrzaj>
      <item>AUTOMEHANIKA VLAŠIĆ d.o.o. za popravak motornih vozila i usluge, OIB 75709611777</item>
    </izvorni_sadrzaj>
    <derivirana_varijabla naziv="DomainObject.Predmet.ProtuStrankaListNazivFormatedOIB_1">
      <item>AUTOMEHANIKA VLAŠIĆ d.o.o. za popravak motornih vozila i usluge, OIB 75709611777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AUTOMEHANIKA VLAŠIĆ d.o.o. za popravak motornih vozila i usluge</izvorni_sadrzaj>
    <derivirana_varijabla naziv="DomainObject.Predmet.ProtustrankaIDrugi_1">AUTOMEHANIKA VLAŠIĆ d.o.o. za popravak motornih vozila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AUTOMEHANIKA VLAŠIĆ d.o.o. za popravak motornih vozila i usluge, OIB 75709611777, Broce 34, 20230 Broce</izvorni_sadrzaj>
    <derivirana_varijabla naziv="DomainObject.Predmet.ProtustrankaIDrugiAdressOIB_1">AUTOMEHANIKA VLAŠIĆ d.o.o. za popravak motornih vozila i usluge, OIB 75709611777, Broce 34, 20230 Broce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AUTOMEHANIKA VLAŠIĆ d.o.o. za popravak motornih vozila i usluge</item>
    </izvorni_sadrzaj>
    <derivirana_varijabla naziv="DomainObject.Predmet.SudioniciListNaziv_1">
      <item>FINA, RC Split, Podružnica Dubrovnik</item>
      <item>AUTOMEHANIKA VLAŠIĆ d.o.o. za popravak motornih vozila i usluge</item>
    </derivirana_varijabla>
  </DomainObject.Predmet.SudioniciListNaziv>
  <DomainObject.Predmet.SudioniciListAdressOIB>
    <izvorni_sadrzaj>
      <item>FINA, RC Split, Podružnica Dubrovnik, OIB 85821130368, Vukovarska 2,20000 Dubrovnik</item>
      <item>AUTOMEHANIKA VLAŠIĆ d.o.o. za popravak motornih vozila i usluge, OIB 75709611777, Broce 34,20230 Broce</item>
    </izvorni_sadrzaj>
    <derivirana_varijabla naziv="DomainObject.Predmet.SudioniciListAdressOIB_1">
      <item>FINA, RC Split, Podružnica Dubrovnik, OIB 85821130368, Vukovarska 2,20000 Dubrovnik</item>
      <item>AUTOMEHANIKA VLAŠIĆ d.o.o. za popravak motornih vozila i usluge, OIB 75709611777, Broce 34,20230 Broce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75709611777</item>
    </izvorni_sadrzaj>
    <derivirana_varijabla naziv="DomainObject.Predmet.SudioniciListNazivOIB_1">
      <item>, OIB 85821130368</item>
      <item>, OIB 75709611777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1577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2016-04-22T07:37:00Z</dcterms:created>
  <dc:creator>Mirjana Mihović</dc:creator>
  <cp:lastModifiedBy>Mara Marčinko</cp:lastModifiedBy>
  <cp:lastPrinted>2016-03-07T12:40:00Z</cp:lastPrinted>
  <dcterms:modified xmlns:xsi="http://www.w3.org/2001/XMLSchema-instance" xsi:type="dcterms:W3CDTF">2016-04-22T07:41:00Z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