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a256e" w14:paraId="a5a256e" w:rsidRDefault="00DF640D" w:rsidP="00EA5610" w:rsidR="00DF640D">
      <w:pPr>
        <w:ind w:firstLine="708" w:left="4956"/>
        <w:jc w:val="right"/>
        <w15:collapsed w:val="false"/>
      </w:pPr>
      <w:bookmarkStart w:name="_GoBack" w:id="0"/>
      <w:bookmarkEnd w:id="0"/>
      <w:r>
        <w:t xml:space="preserve">                               9  St-</w:t>
      </w:r>
      <w:r w:rsidR="002963D0">
        <w:t>212/11</w:t>
      </w:r>
    </w:p>
    <w:p w:rsidRDefault="00DF640D" w:rsidP="00155778" w:rsidR="00DF640D">
      <w:pPr>
        <w:jc w:val="both"/>
      </w:pPr>
    </w:p>
    <w:p w:rsidRDefault="00DF640D" w:rsidP="00155778" w:rsidR="00DF640D">
      <w:pPr>
        <w:jc w:val="both"/>
      </w:pPr>
    </w:p>
    <w:p w:rsidRDefault="003E4AE7" w:rsidP="00155778" w:rsidR="003E4AE7">
      <w:pPr>
        <w:jc w:val="both"/>
      </w:pPr>
    </w:p>
    <w:p w:rsidRDefault="003E4AE7"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BE1125" w:rsidP="00155778" w:rsidR="00BE1125">
      <w:pPr>
        <w:jc w:val="both"/>
      </w:pPr>
    </w:p>
    <w:p w:rsidRDefault="003E4AE7" w:rsidP="00155778" w:rsidR="003E4AE7">
      <w:pPr>
        <w:jc w:val="both"/>
      </w:pPr>
    </w:p>
    <w:p w:rsidRDefault="00155778" w:rsidP="00155778" w:rsidR="00155778">
      <w:pPr>
        <w:jc w:val="center"/>
      </w:pPr>
      <w:r>
        <w:t>R E P U B L I K A</w:t>
      </w:r>
      <w:r w:rsidR="003E4AE7">
        <w:t xml:space="preserve">   </w:t>
      </w:r>
      <w:r>
        <w:t xml:space="preserve"> H R V A T S K A </w:t>
      </w:r>
    </w:p>
    <w:p w:rsidRDefault="00155778" w:rsidP="00155778" w:rsidR="00155778">
      <w:pPr>
        <w:jc w:val="both"/>
      </w:pPr>
    </w:p>
    <w:p w:rsidRDefault="00155778" w:rsidP="00155778" w:rsidR="00155778" w:rsidRPr="00286FC4">
      <w:pPr>
        <w:jc w:val="center"/>
      </w:pPr>
      <w:r>
        <w:t>Z A K L J U Č A K</w:t>
      </w:r>
    </w:p>
    <w:p w:rsidRDefault="003E4AE7" w:rsidP="00155778" w:rsidR="003E4AE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7D0386" w:rsidRPr="004474B8">
        <w:t>SANABILIS d.o.o. Šibenik</w:t>
      </w:r>
      <w:r w:rsidR="007D0386">
        <w:t xml:space="preserve">, Kralja Zvonimira 241A, OIB: </w:t>
      </w:r>
      <w:r w:rsidR="007D0386" w:rsidRPr="004474B8">
        <w:t>20604534251</w:t>
      </w:r>
      <w:r w:rsidRPr="00286FC4">
        <w:t xml:space="preserve">, zastupan po </w:t>
      </w:r>
      <w:r w:rsidR="00D636E9">
        <w:t>stečajnom upravitelju</w:t>
      </w:r>
      <w:r w:rsidRPr="00286FC4">
        <w:t xml:space="preserve"> </w:t>
      </w:r>
      <w:r w:rsidR="007D0386">
        <w:t>Radojka Danek</w:t>
      </w:r>
      <w:r w:rsidRPr="00286FC4">
        <w:t>, dipl.</w:t>
      </w:r>
      <w:r w:rsidR="00A02B3C">
        <w:t xml:space="preserve"> </w:t>
      </w:r>
      <w:r w:rsidRPr="00286FC4">
        <w:t xml:space="preserve">ekonomistu iz Šibenika, dana </w:t>
      </w:r>
      <w:r w:rsidR="007D0386">
        <w:t>31</w:t>
      </w:r>
      <w:r w:rsidR="00C85CEC">
        <w:t>. svibnja</w:t>
      </w:r>
      <w:r w:rsidR="00741150">
        <w:t xml:space="preserve">  2017</w:t>
      </w:r>
      <w:r w:rsidR="00A02B3C">
        <w:t>. g</w:t>
      </w:r>
      <w:r w:rsidRPr="00286FC4">
        <w:t>odine</w:t>
      </w:r>
    </w:p>
    <w:p w:rsidRDefault="00283377" w:rsidP="003E4AE7" w:rsidR="00283377">
      <w:pPr>
        <w:jc w:val="both"/>
      </w:pPr>
    </w:p>
    <w:p w:rsidRDefault="00155778" w:rsidP="00155778" w:rsidR="00155778">
      <w:pPr>
        <w:jc w:val="center"/>
      </w:pPr>
      <w:r>
        <w:t>z a k l j u č i o   j e</w:t>
      </w: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7D0386" w:rsidRPr="004474B8">
        <w:t>SANABILIS d.o.o. Šibenik</w:t>
      </w:r>
      <w:r w:rsidR="007D0386">
        <w:t xml:space="preserve">, Kralja Zvonimira 241A, OIB: </w:t>
      </w:r>
      <w:r w:rsidR="007D0386" w:rsidRPr="004474B8">
        <w:t>20604534251</w:t>
      </w:r>
      <w:r w:rsidRPr="00286FC4">
        <w:t>,</w:t>
      </w:r>
      <w:r>
        <w:t xml:space="preserve"> određuje se </w:t>
      </w:r>
      <w:r w:rsidR="007D0386">
        <w:t>prvo</w:t>
      </w:r>
      <w:r w:rsidR="00520F07">
        <w:t xml:space="preserve"> </w:t>
      </w:r>
      <w:r>
        <w:t xml:space="preserve">ročište za javnu dražbu, koje će se održati pred stečajnim sucem u sobi broj 212 Trgovačkog suda u Zadru, </w:t>
      </w:r>
      <w:r w:rsidRPr="00723D6A">
        <w:rPr>
          <w:u w:val="single"/>
        </w:rPr>
        <w:t>Stalne službe u Šibeniku, Šibenik, Stjepana Radića 81</w:t>
      </w:r>
      <w:r>
        <w:t xml:space="preserve"> </w:t>
      </w:r>
    </w:p>
    <w:p w:rsidRDefault="00155778" w:rsidP="00155778" w:rsidR="00155778">
      <w:pPr>
        <w:jc w:val="both"/>
      </w:pPr>
    </w:p>
    <w:p w:rsidRDefault="00BE1125" w:rsidP="00155778" w:rsidR="00BE1125">
      <w:pPr>
        <w:jc w:val="both"/>
      </w:pPr>
    </w:p>
    <w:p w:rsidRDefault="00DF640D" w:rsidP="00B14F3C" w:rsidR="00155778" w:rsidRPr="00B14F3C">
      <w:pPr>
        <w:jc w:val="center"/>
        <w:rPr>
          <w:b/>
        </w:rPr>
      </w:pPr>
      <w:r>
        <w:rPr>
          <w:b/>
        </w:rPr>
        <w:t>d</w:t>
      </w:r>
      <w:r w:rsidR="00155778" w:rsidRPr="00B14F3C">
        <w:rPr>
          <w:b/>
        </w:rPr>
        <w:t xml:space="preserve">ana </w:t>
      </w:r>
      <w:r w:rsidR="00C85CEC">
        <w:rPr>
          <w:b/>
        </w:rPr>
        <w:t>29. lipnja</w:t>
      </w:r>
      <w:r w:rsidR="00FF1AC8">
        <w:rPr>
          <w:b/>
        </w:rPr>
        <w:t xml:space="preserve"> 2017</w:t>
      </w:r>
      <w:r w:rsidR="00A42674">
        <w:rPr>
          <w:b/>
        </w:rPr>
        <w:t xml:space="preserve"> godine s početkom u </w:t>
      </w:r>
      <w:r w:rsidR="007D0386">
        <w:rPr>
          <w:b/>
        </w:rPr>
        <w:t>11.30</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D92E36">
        <w:t>e</w:t>
      </w:r>
      <w:r w:rsidR="000661F6">
        <w:t xml:space="preserve"> </w:t>
      </w:r>
      <w:r w:rsidR="00155778" w:rsidRPr="00DF640D">
        <w:t xml:space="preserve">u vlasništvu stečajnog dužnika, uz odgovarajuću primjenu pravila o ovrsi i to na: </w:t>
      </w:r>
    </w:p>
    <w:p w:rsidRDefault="00155778" w:rsidP="00DF640D" w:rsidR="00155778" w:rsidRPr="00DF640D">
      <w:pPr>
        <w:pStyle w:val="Bezproreda"/>
      </w:pPr>
    </w:p>
    <w:p w:rsidRDefault="000661F6" w:rsidP="000661F6" w:rsidR="000661F6" w:rsidRPr="000C4788">
      <w:pPr>
        <w:pStyle w:val="Bezproreda"/>
        <w:numPr>
          <w:ilvl w:val="0"/>
          <w:numId w:val="9"/>
        </w:numPr>
        <w:jc w:val="both"/>
        <w:rPr>
          <w:b/>
          <w:lang w:val="hr-HR"/>
        </w:rPr>
      </w:pPr>
      <w:r>
        <w:rPr>
          <w:b/>
          <w:lang w:val="hr-HR"/>
        </w:rPr>
        <w:t>nekretnine:</w:t>
      </w:r>
    </w:p>
    <w:p w:rsidRDefault="000661F6" w:rsidP="000661F6" w:rsidR="000661F6">
      <w:pPr>
        <w:pStyle w:val="Bezproreda"/>
        <w:jc w:val="both"/>
        <w:rPr>
          <w:lang w:val="hr-HR"/>
        </w:rPr>
      </w:pPr>
    </w:p>
    <w:p w:rsidRDefault="00302A71" w:rsidP="00302A71" w:rsidR="000661F6" w:rsidRPr="00302A71">
      <w:pPr>
        <w:pStyle w:val="Bezproreda"/>
        <w:numPr>
          <w:ilvl w:val="0"/>
          <w:numId w:val="11"/>
        </w:numPr>
        <w:jc w:val="both"/>
        <w:rPr>
          <w:lang w:val="hr-HR"/>
        </w:rPr>
      </w:pPr>
      <w:r w:rsidRPr="00302A71">
        <w:rPr>
          <w:lang w:val="hr-HR"/>
        </w:rPr>
        <w:t>nekretnina upisana u ZU 3114 K.O. Vrulje Bilice, Kuća I dvor I to:</w:t>
      </w:r>
    </w:p>
    <w:p w:rsidRDefault="00302A71" w:rsidP="00302A71" w:rsidR="00302A71">
      <w:pPr>
        <w:pStyle w:val="Bezproreda"/>
        <w:ind w:left="720"/>
        <w:jc w:val="both"/>
        <w:rPr>
          <w:lang w:val="hr-HR"/>
        </w:rPr>
      </w:pPr>
      <w:r w:rsidRPr="00302A71">
        <w:rPr>
          <w:lang w:val="hr-HR"/>
        </w:rPr>
        <w:t xml:space="preserve">Druge </w:t>
      </w:r>
      <w:r>
        <w:rPr>
          <w:lang w:val="hr-HR"/>
        </w:rPr>
        <w:t>etaže (poduložak 2) navedene nekretnine koja se nalazi u prizemlju i katu, a koja je u naravni poslovni prostor 2 (P2), koji se sastoji od: stepenica sa podestom, spremišta, wc-a, poslovnog prostora, poslovnog prostora, spremišta, dvorišta, stepenica sa podestom (I. kat), sanitarnih čvorova (I. kat), sanitarnih čvorova (I.kat), ukupne površine 227,66 m2, što čini 19/100 ili 19,13% dijela vlasništva, po cijeni od 429.394,00 EUR, u kunskoj protuvrijednosti po srednjem tečaju na dan uplate</w:t>
      </w:r>
    </w:p>
    <w:p w:rsidRDefault="00302A71" w:rsidP="00302A71" w:rsidR="00302A71">
      <w:pPr>
        <w:pStyle w:val="Bezproreda"/>
        <w:numPr>
          <w:ilvl w:val="0"/>
          <w:numId w:val="11"/>
        </w:numPr>
        <w:jc w:val="both"/>
        <w:rPr>
          <w:lang w:val="hr-HR"/>
        </w:rPr>
      </w:pPr>
      <w:r>
        <w:rPr>
          <w:lang w:val="hr-HR"/>
        </w:rPr>
        <w:t>treće etaže (poduložak 3) navedene nekretnine koja se nalazi na katu, a koja je u naravi poslovni prostor 3 (P3) koji se sastoji od: stepenica sa podestom, poslovnog prostora, ureda, dvorišta, ukupne površine 317,58 m2, što čini 26,68 % ili 27/100 dijela vlasništva, po cijeni od 601.247,00 EUR, u kunskoj protuvrijednosti, po srednjem tečaju na dan uplate</w:t>
      </w:r>
    </w:p>
    <w:p w:rsidRDefault="00302A71" w:rsidP="00302A71" w:rsidR="00302A71" w:rsidRPr="00302A71">
      <w:pPr>
        <w:pStyle w:val="Bezproreda"/>
        <w:numPr>
          <w:ilvl w:val="0"/>
          <w:numId w:val="11"/>
        </w:numPr>
        <w:jc w:val="both"/>
        <w:rPr>
          <w:lang w:val="hr-HR"/>
        </w:rPr>
      </w:pPr>
      <w:r>
        <w:rPr>
          <w:lang w:val="hr-HR"/>
        </w:rPr>
        <w:t xml:space="preserve">pete etaže (poduložak 5) navedene nekretnine koja se nalazi na katu, a koja je u naravi poslovni prostor 4 (P4), koji se sastoji od: kupaonica, ureda, hodnika, ureda, ureda, ureda, ukupne površine 121,67 m2, što čini 10,22% ili 10/100 dijela vlasništva, po </w:t>
      </w:r>
      <w:r>
        <w:rPr>
          <w:lang w:val="hr-HR"/>
        </w:rPr>
        <w:lastRenderedPageBreak/>
        <w:t>cijeni od 231.738,00 EUR, u kunskoj protuvrijednosti, po srednjem tečaju na dan uplate</w:t>
      </w:r>
    </w:p>
    <w:p w:rsidRDefault="000661F6" w:rsidP="000661F6" w:rsidR="000661F6">
      <w:pPr>
        <w:pStyle w:val="Bezproreda"/>
        <w:jc w:val="both"/>
      </w:pPr>
    </w:p>
    <w:p w:rsidRDefault="003E4AE7" w:rsidP="00DF640D" w:rsidR="003E4AE7"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 xml:space="preserve">Rok od objave ovog zaključka na </w:t>
      </w:r>
      <w:r w:rsidR="00FC0B97">
        <w:t>e-</w:t>
      </w:r>
      <w:r w:rsidR="002363F9" w:rsidRPr="00DF640D">
        <w:t>oglasnoj</w:t>
      </w:r>
      <w:r w:rsidR="00FC0B97">
        <w:t xml:space="preserve"> ploči Trgovačkog suda u Zadru </w:t>
      </w:r>
      <w:r w:rsidR="002363F9" w:rsidRPr="00DF640D">
        <w:t>do prodaje iznosi najmanje 15 dana.</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w:t>
      </w:r>
      <w:r w:rsidR="00EA5610">
        <w:t>e-</w:t>
      </w:r>
      <w:r w:rsidR="002363F9" w:rsidRPr="00DF640D">
        <w:t>oglasnoj ploči Trgovačkog suda u Zadru, dok će se oglas o javnoj dražbi sa svim uvjetima prodaje objaviti na web stranicama Visokog trgovačkog suda Republike Hrvatske (</w:t>
      </w:r>
      <w:hyperlink r:id="rId10" w:history="true">
        <w:r w:rsidR="002363F9" w:rsidRPr="00DF640D">
          <w:rPr>
            <w:rStyle w:val="Hiperveza"/>
          </w:rPr>
          <w:t>www.sudačka</w:t>
        </w:r>
      </w:hyperlink>
      <w:r w:rsidR="002363F9" w:rsidRPr="00DF640D">
        <w:t xml:space="preserve"> mreža.hr stečaj ili na </w:t>
      </w:r>
      <w:hyperlink r:id="rId11"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DF640D" w:rsidRPr="00DF640D">
      <w:pPr>
        <w:pStyle w:val="Bezproreda"/>
        <w:jc w:val="both"/>
      </w:pPr>
      <w:r>
        <w:tab/>
      </w:r>
    </w:p>
    <w:p w:rsidRDefault="00B14F3C" w:rsidP="003E4AE7" w:rsidR="00517EF9" w:rsidRPr="00DF640D">
      <w:pPr>
        <w:pStyle w:val="Bezproreda"/>
        <w:ind w:firstLine="708"/>
        <w:jc w:val="both"/>
      </w:pPr>
      <w:r w:rsidRPr="00DF640D">
        <w:t xml:space="preserve">VI. </w:t>
      </w:r>
      <w:r w:rsidR="002363F9" w:rsidRPr="00DF640D">
        <w:t xml:space="preserve">Ovlašćuje se stečajni upravitelj </w:t>
      </w:r>
      <w:r w:rsidR="008B6270">
        <w:t>da isto objavi</w:t>
      </w:r>
      <w:r w:rsidR="002363F9" w:rsidRPr="00DF640D">
        <w:t xml:space="preserve"> u sredstvima javnog inforimiranja na svoj trošak, odnosno da o zaključku obavijeste osobe koje se bave posredovanje pri prodaji nekretnina.</w:t>
      </w: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0661F6">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0661F6">
        <w:t>Prodaja se obavlja po načelu "viđeno-kupljeno", te se naknadne pritužbe isključuju.</w:t>
      </w:r>
    </w:p>
    <w:p w:rsidRDefault="00BE1125" w:rsidP="00BE1125" w:rsidR="00BE1125" w:rsidRPr="00B77ADA">
      <w:pPr>
        <w:jc w:val="both"/>
      </w:pPr>
    </w:p>
    <w:p w:rsidRDefault="000661F6" w:rsidP="00BE1125" w:rsidR="00BE1125">
      <w:pPr>
        <w:ind w:firstLine="708"/>
        <w:jc w:val="both"/>
        <w:rPr>
          <w:bCs/>
          <w:shd w:fill="FFFFFF" w:color="auto" w:val="clear"/>
          <w:lang w:eastAsia="en-US"/>
        </w:rPr>
      </w:pPr>
      <w:r>
        <w:rPr>
          <w:shd w:fill="FFFFFF" w:color="auto" w:val="clear"/>
          <w:lang w:eastAsia="en-US"/>
        </w:rPr>
        <w:t>3</w:t>
      </w:r>
      <w:r w:rsidR="00BE1125" w:rsidRPr="00DF640D">
        <w:rPr>
          <w:shd w:fill="FFFFFF" w:color="auto" w:val="clear"/>
          <w:lang w:eastAsia="en-US"/>
        </w:rPr>
        <w:t>.</w:t>
      </w:r>
      <w:r w:rsidR="00BE1125">
        <w:rPr>
          <w:shd w:fill="FFFFFF" w:color="auto" w:val="clear"/>
          <w:lang w:eastAsia="en-US"/>
        </w:rPr>
        <w:t xml:space="preserve"> </w:t>
      </w:r>
      <w:r w:rsidR="00BE1125" w:rsidRPr="00DF640D">
        <w:rPr>
          <w:shd w:fill="FFFFFF" w:color="auto" w:val="clear"/>
          <w:lang w:eastAsia="en-US"/>
        </w:rPr>
        <w:t>Prijava za nadmetanje i dokaz o uplati jamčevine po ovom oglasu moraju pristići stečajno</w:t>
      </w:r>
      <w:r w:rsidR="00BE1125">
        <w:rPr>
          <w:shd w:fill="FFFFFF" w:color="auto" w:val="clear"/>
          <w:lang w:eastAsia="en-US"/>
        </w:rPr>
        <w:t>m upravitelju</w:t>
      </w:r>
      <w:r w:rsidR="00BE1125" w:rsidRPr="00DF640D">
        <w:rPr>
          <w:shd w:fill="FFFFFF" w:color="auto" w:val="clear"/>
          <w:lang w:eastAsia="en-US"/>
        </w:rPr>
        <w:t xml:space="preserve"> </w:t>
      </w:r>
      <w:r w:rsidR="007D0386">
        <w:rPr>
          <w:shd w:fill="FFFFFF" w:color="auto" w:val="clear"/>
          <w:lang w:eastAsia="en-US"/>
        </w:rPr>
        <w:t>RADOJKA DANEK, Šibenik, Petra Preradovića 6</w:t>
      </w:r>
      <w:r w:rsidR="00BE1125" w:rsidRPr="00DF640D">
        <w:rPr>
          <w:shd w:fill="FFFFFF" w:color="auto" w:val="clear"/>
          <w:lang w:eastAsia="en-US"/>
        </w:rPr>
        <w:t xml:space="preserve">, na broj 9ST- </w:t>
      </w:r>
      <w:r w:rsidR="007D0386">
        <w:rPr>
          <w:shd w:fill="FFFFFF" w:color="auto" w:val="clear"/>
          <w:lang w:eastAsia="en-US"/>
        </w:rPr>
        <w:t>212</w:t>
      </w:r>
      <w:r w:rsidR="00BE1125" w:rsidRPr="00DF640D">
        <w:rPr>
          <w:shd w:fill="FFFFFF" w:color="auto" w:val="clear"/>
          <w:lang w:eastAsia="en-US"/>
        </w:rPr>
        <w:t>/</w:t>
      </w:r>
      <w:r w:rsidR="007D0386">
        <w:rPr>
          <w:shd w:fill="FFFFFF" w:color="auto" w:val="clear"/>
          <w:lang w:eastAsia="en-US"/>
        </w:rPr>
        <w:t>2011</w:t>
      </w:r>
      <w:r w:rsidR="00BE1125" w:rsidRPr="00DF640D">
        <w:rPr>
          <w:shd w:fill="FFFFFF" w:color="auto" w:val="clear"/>
          <w:lang w:eastAsia="en-US"/>
        </w:rPr>
        <w:t xml:space="preserve">, sa naznakom </w:t>
      </w:r>
      <w:r w:rsidR="00BE1125" w:rsidRPr="00DF640D">
        <w:rPr>
          <w:b/>
          <w:bCs/>
          <w:shd w:fill="FFFFFF" w:color="auto" w:val="clear"/>
          <w:lang w:eastAsia="en-US"/>
        </w:rPr>
        <w:t xml:space="preserve">„PONUDA - NE OTVARATI” </w:t>
      </w:r>
      <w:r w:rsidR="00A42674">
        <w:rPr>
          <w:bCs/>
          <w:shd w:fill="FFFFFF" w:color="auto" w:val="clear"/>
          <w:lang w:eastAsia="en-US"/>
        </w:rPr>
        <w:t xml:space="preserve">najkasnije do </w:t>
      </w:r>
      <w:r w:rsidR="00C85CEC">
        <w:rPr>
          <w:b/>
          <w:bCs/>
          <w:shd w:fill="FFFFFF" w:color="auto" w:val="clear"/>
          <w:lang w:eastAsia="en-US"/>
        </w:rPr>
        <w:t>16. lipnja</w:t>
      </w:r>
      <w:r w:rsidR="00FF1AC8">
        <w:rPr>
          <w:b/>
          <w:bCs/>
          <w:shd w:fill="FFFFFF" w:color="auto" w:val="clear"/>
          <w:lang w:eastAsia="en-US"/>
        </w:rPr>
        <w:t xml:space="preserve"> 2017</w:t>
      </w:r>
      <w:r w:rsidR="00BE1125" w:rsidRPr="00DE28DC">
        <w:rPr>
          <w:b/>
          <w:bCs/>
          <w:shd w:fill="FFFFFF" w:color="auto" w:val="clear"/>
          <w:lang w:eastAsia="en-US"/>
        </w:rPr>
        <w:t>.</w:t>
      </w:r>
      <w:r w:rsidR="00FF1AC8">
        <w:rPr>
          <w:b/>
          <w:bCs/>
          <w:shd w:fill="FFFFFF" w:color="auto" w:val="clear"/>
          <w:lang w:eastAsia="en-US"/>
        </w:rPr>
        <w:t xml:space="preserve"> </w:t>
      </w:r>
      <w:r w:rsidR="00BE1125" w:rsidRPr="00DE28DC">
        <w:rPr>
          <w:b/>
          <w:bCs/>
          <w:shd w:fill="FFFFFF" w:color="auto" w:val="clear"/>
          <w:lang w:eastAsia="en-US"/>
        </w:rPr>
        <w:t>godine</w:t>
      </w:r>
      <w:r w:rsidR="00BE1125" w:rsidRPr="00DF640D">
        <w:rPr>
          <w:bCs/>
          <w:shd w:fill="FFFFFF" w:color="auto" w:val="clear"/>
          <w:lang w:eastAsia="en-US"/>
        </w:rPr>
        <w:t>. u 15,00 sati</w:t>
      </w:r>
      <w:r>
        <w:rPr>
          <w:bCs/>
          <w:shd w:fill="FFFFFF" w:color="auto" w:val="clear"/>
          <w:lang w:eastAsia="en-US"/>
        </w:rPr>
        <w:t>, a jamčevina iznosi 10% od početnih cijena navedenih u točki II.</w:t>
      </w:r>
    </w:p>
    <w:p w:rsidRDefault="000661F6" w:rsidP="00BE1125"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t>4. U</w:t>
      </w:r>
      <w:r>
        <w:rPr>
          <w:bCs/>
          <w:shd w:fill="FFFFFF" w:color="auto" w:val="clear"/>
          <w:lang w:eastAsia="en-US"/>
        </w:rPr>
        <w:t xml:space="preserve">platu jamčevine će kupac izvršiti na žiro račun stečajnog dužnika otvoren kod </w:t>
      </w:r>
      <w:r w:rsidR="007D0386">
        <w:rPr>
          <w:bCs/>
          <w:shd w:fill="FFFFFF" w:color="auto" w:val="clear"/>
          <w:lang w:eastAsia="en-US"/>
        </w:rPr>
        <w:t>JADRANSKE BANKE d.d., broj žiro računa HR9624110061320000258</w:t>
      </w:r>
      <w:r>
        <w:rPr>
          <w:bCs/>
          <w:shd w:fill="FFFFFF" w:color="auto" w:val="clear"/>
          <w:lang w:eastAsia="en-US"/>
        </w:rPr>
        <w:t>.</w:t>
      </w:r>
    </w:p>
    <w:p w:rsidRDefault="000661F6" w:rsidP="000661F6" w:rsidR="000661F6">
      <w:pPr>
        <w:ind w:firstLine="708"/>
        <w:jc w:val="both"/>
        <w:rPr>
          <w:bCs/>
          <w:shd w:fill="FFFFFF" w:color="auto" w:val="clear"/>
          <w:lang w:eastAsia="en-US"/>
        </w:rPr>
      </w:pPr>
    </w:p>
    <w:p w:rsidRDefault="000661F6" w:rsidP="000661F6" w:rsidR="000661F6" w:rsidRPr="000661F6">
      <w:pPr>
        <w:ind w:firstLine="708"/>
        <w:jc w:val="both"/>
        <w:rPr>
          <w:bCs/>
          <w:shd w:fill="FFFFFF" w:color="auto" w:val="clear"/>
          <w:lang w:eastAsia="en-US"/>
        </w:rPr>
      </w:pPr>
      <w:r w:rsidRPr="000661F6">
        <w:rPr>
          <w:bCs/>
          <w:shd w:fill="FFFFFF" w:color="auto" w:val="clear"/>
          <w:lang w:eastAsia="en-US"/>
        </w:rPr>
        <w:t>5.</w:t>
      </w:r>
      <w:r>
        <w:rPr>
          <w:bCs/>
          <w:shd w:fill="FFFFFF" w:color="auto" w:val="clear"/>
          <w:lang w:eastAsia="en-US"/>
        </w:rPr>
        <w:t xml:space="preserve"> </w:t>
      </w:r>
      <w:r w:rsidRPr="000661F6">
        <w:rPr>
          <w:bCs/>
          <w:shd w:fill="FFFFFF" w:color="auto" w:val="clear"/>
          <w:lang w:eastAsia="en-US"/>
        </w:rPr>
        <w:t>P</w:t>
      </w:r>
      <w:r>
        <w:rPr>
          <w:bCs/>
          <w:shd w:fill="FFFFFF" w:color="auto" w:val="clear"/>
          <w:lang w:eastAsia="en-US"/>
        </w:rPr>
        <w:t>unomoćnici ponuditelja mogu sudjelovati na dražbi samo uz ovjerenu specijalnu punomoć.</w:t>
      </w:r>
    </w:p>
    <w:p w:rsidRDefault="00D636E9" w:rsidP="00D636E9" w:rsidR="00D636E9" w:rsidRPr="00D636E9">
      <w:pPr>
        <w:jc w:val="both"/>
        <w:rPr>
          <w:shd w:fill="FFFFFF" w:color="auto" w:val="clear"/>
          <w:lang w:eastAsia="en-US"/>
        </w:rPr>
      </w:pPr>
    </w:p>
    <w:p w:rsidRDefault="000661F6" w:rsidP="000661F6" w:rsidR="0002344C" w:rsidRPr="000661F6">
      <w:pPr>
        <w:ind w:firstLine="708"/>
        <w:jc w:val="both"/>
        <w:rPr>
          <w:shd w:fill="FFFFFF" w:color="auto" w:val="clear"/>
          <w:lang w:eastAsia="en-US"/>
        </w:rPr>
      </w:pPr>
      <w:r w:rsidRPr="000661F6">
        <w:rPr>
          <w:shd w:fill="FFFFFF" w:color="auto" w:val="clear"/>
          <w:lang w:eastAsia="en-US"/>
        </w:rPr>
        <w:t>6.</w:t>
      </w:r>
      <w:r>
        <w:rPr>
          <w:shd w:fill="FFFFFF" w:color="auto" w:val="clear"/>
          <w:lang w:eastAsia="en-US"/>
        </w:rPr>
        <w:t xml:space="preserve"> </w:t>
      </w:r>
      <w:r w:rsidRPr="000661F6">
        <w:rPr>
          <w:shd w:fill="FFFFFF" w:color="auto" w:val="clear"/>
          <w:lang w:eastAsia="en-US"/>
        </w:rPr>
        <w:t>Uplatitelju čija ponuda ne bude prihvaćena, uplaćena svota osiguranja odnosno bankarska garancija vratit će se odmah nakon zaključenja javne dražbe, dok uplatitelju jamčevine koji odustane od ponude jamčevina neće biti vraćena.</w:t>
      </w:r>
    </w:p>
    <w:p w:rsidRDefault="000661F6" w:rsidP="000661F6" w:rsidR="000661F6" w:rsidRPr="000661F6">
      <w:pPr>
        <w:ind w:firstLine="708"/>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t>7. Kupac</w:t>
      </w:r>
      <w:r>
        <w:rPr>
          <w:bCs/>
          <w:shd w:fill="FFFFFF" w:color="auto" w:val="clear"/>
          <w:lang w:eastAsia="en-US"/>
        </w:rPr>
        <w:t xml:space="preserve"> nekretnine dužan je uplatiti razliku između jamčevine i postignute kupoprodajne cijene u roku od 15 dana od pravomoćnosti rješenja o dosudi na račun dužnika otvoren kod </w:t>
      </w:r>
      <w:r w:rsidR="002963D0">
        <w:rPr>
          <w:bCs/>
          <w:shd w:fill="FFFFFF" w:color="auto" w:val="clear"/>
          <w:lang w:eastAsia="en-US"/>
        </w:rPr>
        <w:t>JADRANSKE BANKE d.d., broj žiro računa HR9624110061320000258</w:t>
      </w:r>
      <w:r>
        <w:rPr>
          <w:bCs/>
          <w:shd w:fill="FFFFFF" w:color="auto" w:val="clear"/>
          <w:lang w:eastAsia="en-US"/>
        </w:rPr>
        <w:t>.</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lastRenderedPageBreak/>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661F6" w:rsidP="000661F6" w:rsidR="000661F6">
      <w:pPr>
        <w:ind w:firstLine="708"/>
        <w:jc w:val="both"/>
        <w:rPr>
          <w:bCs/>
          <w:shd w:fill="FFFFFF" w:color="auto" w:val="clear"/>
          <w:lang w:eastAsia="en-US"/>
        </w:rPr>
      </w:pPr>
    </w:p>
    <w:p w:rsidRDefault="002963D0" w:rsidP="000661F6" w:rsidR="000661F6">
      <w:pPr>
        <w:ind w:firstLine="708"/>
        <w:jc w:val="both"/>
        <w:rPr>
          <w:bCs/>
          <w:shd w:fill="FFFFFF" w:color="auto" w:val="clear"/>
          <w:lang w:eastAsia="en-US"/>
        </w:rPr>
      </w:pPr>
      <w:r>
        <w:rPr>
          <w:bCs/>
          <w:shd w:fill="FFFFFF" w:color="auto" w:val="clear"/>
          <w:lang w:eastAsia="en-US"/>
        </w:rPr>
        <w:t>9. Nekretnine</w:t>
      </w:r>
      <w:r w:rsidR="000661F6">
        <w:rPr>
          <w:bCs/>
          <w:shd w:fill="FFFFFF" w:color="auto" w:val="clear"/>
          <w:lang w:eastAsia="en-US"/>
        </w:rPr>
        <w:t xml:space="preserv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kupovninu u roku iz točke VII/7.</w:t>
      </w:r>
    </w:p>
    <w:p w:rsidRDefault="0069580F" w:rsidP="000661F6"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69580F" w:rsidP="0069580F"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69580F" w:rsidP="0069580F" w:rsidR="0069580F">
      <w:pPr>
        <w:ind w:firstLine="708"/>
        <w:jc w:val="both"/>
        <w:rPr>
          <w:bCs/>
          <w:shd w:fill="FFFFFF" w:color="auto" w:val="clear"/>
          <w:lang w:eastAsia="en-US"/>
        </w:rPr>
      </w:pPr>
    </w:p>
    <w:p w:rsidRDefault="0069580F" w:rsidP="0069580F" w:rsidR="0069580F" w:rsidRPr="000661F6">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02344C" w:rsidP="0002344C" w:rsidR="0002344C" w:rsidRPr="00A02B3C">
      <w:pPr>
        <w:ind w:left="720"/>
        <w:jc w:val="both"/>
        <w:rPr>
          <w:lang w:eastAsia="en-US"/>
        </w:rPr>
      </w:pPr>
      <w:r w:rsidRPr="00A02B3C">
        <w:rPr>
          <w:lang w:eastAsia="en-US"/>
        </w:rPr>
        <w:t xml:space="preserve">   </w:t>
      </w:r>
    </w:p>
    <w:p w:rsidRDefault="0069580F" w:rsidP="0069580F" w:rsidR="007D2607">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69580F" w:rsidP="0069580F" w:rsidR="0069580F">
      <w:pPr>
        <w:jc w:val="both"/>
      </w:pPr>
    </w:p>
    <w:p w:rsidRDefault="0069580F" w:rsidP="0069580F" w:rsidR="0069580F">
      <w:pPr>
        <w:jc w:val="both"/>
      </w:pPr>
      <w:r>
        <w:tab/>
        <w:t>14. Sve poreze i pristojbe u svezi s prodajom snosi kupac, kao i troškove sastavljanja i ovjere ugovora.</w:t>
      </w:r>
    </w:p>
    <w:p w:rsidRDefault="0069580F" w:rsidP="0069580F" w:rsidR="0069580F">
      <w:pPr>
        <w:jc w:val="both"/>
      </w:pPr>
    </w:p>
    <w:p w:rsidRDefault="0069580F" w:rsidP="0069580F" w:rsidR="0069580F">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69580F" w:rsidP="0069580F" w:rsidR="0069580F">
      <w:pPr>
        <w:jc w:val="both"/>
      </w:pPr>
    </w:p>
    <w:p w:rsidRDefault="0069580F" w:rsidP="0069580F" w:rsidR="0069580F">
      <w:pPr>
        <w:jc w:val="both"/>
      </w:pPr>
      <w:r>
        <w:tab/>
        <w:t>16. U utvrđene cijene pokretnina je uključen PDV (porez na dodanu vrijednost). Sve druge poreze, pristojbe, te sve ostale troškove snosi kupac.</w:t>
      </w:r>
    </w:p>
    <w:p w:rsidRDefault="0069580F" w:rsidP="0069580F" w:rsidR="0069580F">
      <w:pPr>
        <w:jc w:val="both"/>
      </w:pPr>
    </w:p>
    <w:p w:rsidRDefault="0069580F" w:rsidP="0069580F" w:rsidR="0069580F">
      <w:pPr>
        <w:jc w:val="both"/>
      </w:pPr>
      <w:r>
        <w:tab/>
        <w:t>17. Ukoliko kupac ne izvrši uplatu u zadanom roku, pokretnine za koje je dao ponudu će se prodati slijedećem najpovoljnijem ponuditelju.</w:t>
      </w:r>
    </w:p>
    <w:p w:rsidRDefault="0069580F" w:rsidP="0069580F" w:rsidR="0069580F">
      <w:pPr>
        <w:jc w:val="both"/>
      </w:pPr>
    </w:p>
    <w:p w:rsidRDefault="0069580F" w:rsidP="0069580F" w:rsidR="0069580F">
      <w:pPr>
        <w:jc w:val="both"/>
      </w:pPr>
      <w:r>
        <w:tab/>
        <w:t>18. Prodavatelj zadržava pravo da ne prihvati niti jednu ponudu za kupnju ukoliko bi to bilo sa suprotnosti s interesima stečajnog dužnika.</w:t>
      </w:r>
    </w:p>
    <w:p w:rsidRDefault="0069580F" w:rsidP="0069580F" w:rsidR="0069580F" w:rsidRPr="00A02B3C">
      <w:pPr>
        <w:jc w:val="both"/>
      </w:pPr>
    </w:p>
    <w:p w:rsidRDefault="00BE1125" w:rsidP="00DF640D" w:rsidR="00B77ADA">
      <w:pPr>
        <w:ind w:firstLine="708"/>
        <w:jc w:val="both"/>
      </w:pPr>
      <w:r>
        <w:t>1</w:t>
      </w:r>
      <w:r w:rsidR="0069580F">
        <w:t>9</w:t>
      </w:r>
      <w:r w:rsidR="00DF640D">
        <w:t xml:space="preserve">. </w:t>
      </w:r>
      <w:r w:rsidR="00C63EF7">
        <w:t xml:space="preserve">Osobe zainteresirane za kupnju mogu razgledati nekretninu koja je predmet prodaje svakim radnim danom po prethodnom dogovoru sa stečajnim upraviteljem Draganom Bijelić, dipl. oec. iz Šibenika, Put kroz Meterize 25, pozivom na broj mobitela: 098/434-581. </w:t>
      </w:r>
      <w:r w:rsidR="00C63EF7">
        <w:lastRenderedPageBreak/>
        <w:t>Kod stečajnog upravitelja može se dobiti na uvid sva dokumentacija koja se odnosi na nekretninu koja je predmet prodaje.</w:t>
      </w:r>
    </w:p>
    <w:p w:rsidRDefault="0069580F" w:rsidP="00DF640D" w:rsidR="0069580F">
      <w:pPr>
        <w:ind w:firstLine="708"/>
        <w:jc w:val="both"/>
      </w:pPr>
    </w:p>
    <w:p w:rsidRDefault="0069580F" w:rsidP="00DF640D" w:rsidR="0069580F" w:rsidRPr="00A02B3C">
      <w:pPr>
        <w:ind w:firstLine="708"/>
        <w:jc w:val="both"/>
      </w:pPr>
      <w:r>
        <w:t>20. Prijedlog za prihvat najpovoljnije ponude stečajnom sucu će dati stečajni upravitelj.</w:t>
      </w:r>
    </w:p>
    <w:p w:rsidRDefault="00BE1125" w:rsidP="00203503" w:rsidR="00BE1125" w:rsidRPr="00A02B3C">
      <w:pPr>
        <w:jc w:val="both"/>
        <w:rPr>
          <w:rFonts w:cs="Arial" w:hAnsi="Arial" w:ascii="Arial"/>
          <w:sz w:val="22"/>
          <w:szCs w:val="22"/>
        </w:rPr>
      </w:pPr>
    </w:p>
    <w:p w:rsidRDefault="00203503" w:rsidP="00203503" w:rsidR="00203503" w:rsidRPr="00DF640D">
      <w:pPr>
        <w:jc w:val="center"/>
      </w:pPr>
      <w:r w:rsidRPr="00DF640D">
        <w:t>Obrazloženje</w:t>
      </w:r>
    </w:p>
    <w:p w:rsidRDefault="00BE1125" w:rsidP="00203503" w:rsidR="00BE1125" w:rsidRPr="00A02B3C">
      <w:pPr>
        <w:jc w:val="both"/>
      </w:pPr>
    </w:p>
    <w:p w:rsidRDefault="00203503" w:rsidP="007363F4" w:rsidR="00203503" w:rsidRPr="00A02B3C">
      <w:pPr>
        <w:ind w:firstLine="708"/>
        <w:jc w:val="both"/>
      </w:pPr>
      <w:r w:rsidRPr="00A02B3C">
        <w:t>Gore navedena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w:t>
      </w:r>
      <w:r w:rsidR="00680AD4">
        <w:t xml:space="preserve"> br. 44/96-133/12: dalje SZ-a).</w:t>
      </w:r>
    </w:p>
    <w:p w:rsidRDefault="00452C06" w:rsidP="007B0CFA"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3E4AE7" w:rsidP="00203503" w:rsidR="003E4AE7" w:rsidRPr="007363F4">
      <w:pPr>
        <w:jc w:val="both"/>
      </w:pPr>
    </w:p>
    <w:p w:rsidRDefault="00117BC8" w:rsidP="00283377" w:rsidR="00203503" w:rsidRPr="00283377">
      <w:pPr>
        <w:jc w:val="center"/>
      </w:pPr>
      <w:r>
        <w:t xml:space="preserve">U </w:t>
      </w:r>
      <w:r w:rsidR="00A42674">
        <w:t xml:space="preserve">Šibeniku, </w:t>
      </w:r>
      <w:r w:rsidR="002963D0">
        <w:t>31</w:t>
      </w:r>
      <w:r w:rsidR="00C85CEC">
        <w:t>. svibnja</w:t>
      </w:r>
      <w:r w:rsidR="00DE28DC">
        <w:t xml:space="preserve"> 2017</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3E4AE7" w:rsidR="00203503">
      <w:pPr>
        <w:ind w:left="6480"/>
        <w:jc w:val="both"/>
      </w:pPr>
      <w:r w:rsidRPr="00452C06">
        <w:t>STEČAJNI SUDAC</w:t>
      </w:r>
    </w:p>
    <w:p w:rsidRDefault="003E4AE7" w:rsidP="003E4AE7" w:rsidR="003E4AE7" w:rsidRPr="00452C06">
      <w:pPr>
        <w:ind w:left="6480"/>
        <w:jc w:val="both"/>
      </w:pPr>
    </w:p>
    <w:p w:rsidRDefault="00203503" w:rsidP="00203503" w:rsidR="00203503" w:rsidRPr="00452C06">
      <w:pPr>
        <w:ind w:left="6480"/>
        <w:jc w:val="both"/>
      </w:pPr>
      <w:r w:rsidRPr="00452C06">
        <w:t>Terezija Goreta</w:t>
      </w:r>
    </w:p>
    <w:p w:rsidRDefault="007B0CFA" w:rsidP="00203503" w:rsidR="007B0CFA">
      <w:pPr>
        <w:jc w:val="both"/>
      </w:pPr>
    </w:p>
    <w:p w:rsidRDefault="007B0CFA" w:rsidP="00203503" w:rsidR="007B0CFA">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rsidR="00C63EF7">
        <w:t>m upravitelju</w:t>
      </w:r>
    </w:p>
    <w:p w:rsidRDefault="00203503" w:rsidP="00203503" w:rsidR="00DF640D" w:rsidRPr="00452C06">
      <w:pPr>
        <w:jc w:val="both"/>
      </w:pPr>
      <w:r w:rsidRPr="00452C06">
        <w:t>- ŽDO, Građansko-upravni odjel Šibenik,</w:t>
      </w:r>
    </w:p>
    <w:p w:rsidRDefault="00203503" w:rsidP="00203503" w:rsidR="00203503" w:rsidRPr="00452C06">
      <w:pPr>
        <w:jc w:val="both"/>
      </w:pPr>
      <w:r w:rsidRPr="00452C06">
        <w:t>- e-oglasna ploča Trgovačkog suda u Zadru</w:t>
      </w:r>
      <w:r w:rsidR="00723D6A">
        <w:t>, Stalne službe u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p w:rsidRDefault="00EE35D1" w:rsidP="002963D0" w:rsidR="00EE35D1">
      <w:pPr>
        <w:jc w:val="both"/>
      </w:pPr>
      <w:r>
        <w:t xml:space="preserve">- </w:t>
      </w:r>
      <w:r w:rsidR="002963D0">
        <w:t>JADRANSKA BANKA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7231" w:rsidP="00DF640D" w:rsidR="00217231">
      <w:r>
        <w:separator/>
      </w:r>
    </w:p>
  </w:endnote>
  <w:endnote w:id="0" w:type="continuationSeparator">
    <w:p w:rsidRDefault="00217231" w:rsidP="00DF640D" w:rsidR="002172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0000000000000000000"/>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7231" w:rsidP="00DF640D" w:rsidR="00217231">
      <w:r>
        <w:separator/>
      </w:r>
    </w:p>
  </w:footnote>
  <w:footnote w:id="0" w:type="continuationSeparator">
    <w:p w:rsidRDefault="00217231" w:rsidP="00DF640D" w:rsidR="002172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D117C1">
          <w:rPr>
            <w:noProof/>
          </w:rPr>
          <w:t>3</w:t>
        </w:r>
        <w:r>
          <w:fldChar w:fldCharType="end"/>
        </w:r>
        <w:r>
          <w:t xml:space="preserve">                                                    </w:t>
        </w:r>
        <w:r w:rsidR="001A0751">
          <w:t xml:space="preserve">   9</w:t>
        </w:r>
        <w:r>
          <w:t xml:space="preserve"> St-</w:t>
        </w:r>
        <w:r w:rsidR="002963D0">
          <w:t>212/11</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5323D"/>
    <w:multiLevelType w:val="hybridMultilevel"/>
    <w:tmpl w:val="0FE8BBD8"/>
    <w:lvl w:tplc="C9A09DB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1"/>
  </w:num>
  <w:num w:numId="2">
    <w:abstractNumId w:val="3"/>
  </w:num>
  <w:num w:numId="3">
    <w:abstractNumId w:val="10"/>
  </w:num>
  <w:num w:numId="4">
    <w:abstractNumId w:val="8"/>
  </w:num>
  <w:num w:numId="5">
    <w:abstractNumId w:val="2"/>
  </w:num>
  <w:num w:numId="6">
    <w:abstractNumId w:val="4"/>
  </w:num>
  <w:num w:numId="7">
    <w:abstractNumId w:val="5"/>
  </w:num>
  <w:num w:numId="8">
    <w:abstractNumId w:val="6"/>
  </w:num>
  <w:num w:numId="9">
    <w:abstractNumId w:val="7"/>
  </w:num>
  <w:num w:numId="10">
    <w:abstractNumId w:val="9"/>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61F6"/>
    <w:rsid w:val="000671BB"/>
    <w:rsid w:val="000C23EA"/>
    <w:rsid w:val="000C50B6"/>
    <w:rsid w:val="000F433F"/>
    <w:rsid w:val="00117BC8"/>
    <w:rsid w:val="00155778"/>
    <w:rsid w:val="001A0751"/>
    <w:rsid w:val="00203503"/>
    <w:rsid w:val="00217231"/>
    <w:rsid w:val="00226126"/>
    <w:rsid w:val="002363F9"/>
    <w:rsid w:val="00242A5B"/>
    <w:rsid w:val="00283377"/>
    <w:rsid w:val="002963D0"/>
    <w:rsid w:val="002A4DCD"/>
    <w:rsid w:val="002C64E9"/>
    <w:rsid w:val="00302A71"/>
    <w:rsid w:val="00302E95"/>
    <w:rsid w:val="003272E2"/>
    <w:rsid w:val="003B5533"/>
    <w:rsid w:val="003E4AE7"/>
    <w:rsid w:val="00411A42"/>
    <w:rsid w:val="00411B38"/>
    <w:rsid w:val="00452C06"/>
    <w:rsid w:val="004F4118"/>
    <w:rsid w:val="00517EF9"/>
    <w:rsid w:val="00520F07"/>
    <w:rsid w:val="00680AD4"/>
    <w:rsid w:val="00684142"/>
    <w:rsid w:val="0069580F"/>
    <w:rsid w:val="0070114F"/>
    <w:rsid w:val="00723D6A"/>
    <w:rsid w:val="007363F4"/>
    <w:rsid w:val="00741150"/>
    <w:rsid w:val="007865F8"/>
    <w:rsid w:val="007B0CFA"/>
    <w:rsid w:val="007D0386"/>
    <w:rsid w:val="007D2607"/>
    <w:rsid w:val="007F0C5A"/>
    <w:rsid w:val="007F3E7C"/>
    <w:rsid w:val="00853CA6"/>
    <w:rsid w:val="008B6270"/>
    <w:rsid w:val="008D1032"/>
    <w:rsid w:val="00915C3B"/>
    <w:rsid w:val="009316ED"/>
    <w:rsid w:val="009A407B"/>
    <w:rsid w:val="009C616F"/>
    <w:rsid w:val="00A02B3C"/>
    <w:rsid w:val="00A02EFD"/>
    <w:rsid w:val="00A032B0"/>
    <w:rsid w:val="00A42674"/>
    <w:rsid w:val="00A728F8"/>
    <w:rsid w:val="00AA340C"/>
    <w:rsid w:val="00AE1BD7"/>
    <w:rsid w:val="00B14F3C"/>
    <w:rsid w:val="00B51099"/>
    <w:rsid w:val="00B77ADA"/>
    <w:rsid w:val="00BA1727"/>
    <w:rsid w:val="00BA772A"/>
    <w:rsid w:val="00BE1125"/>
    <w:rsid w:val="00C3434C"/>
    <w:rsid w:val="00C63EF7"/>
    <w:rsid w:val="00C72F84"/>
    <w:rsid w:val="00C85CEC"/>
    <w:rsid w:val="00D117C1"/>
    <w:rsid w:val="00D3308F"/>
    <w:rsid w:val="00D636E9"/>
    <w:rsid w:val="00D92E36"/>
    <w:rsid w:val="00DA421F"/>
    <w:rsid w:val="00DD4C9A"/>
    <w:rsid w:val="00DD66E5"/>
    <w:rsid w:val="00DE018A"/>
    <w:rsid w:val="00DE28DC"/>
    <w:rsid w:val="00DF640D"/>
    <w:rsid w:val="00E038A9"/>
    <w:rsid w:val="00E54B32"/>
    <w:rsid w:val="00E76879"/>
    <w:rsid w:val="00E903EC"/>
    <w:rsid w:val="00E9478E"/>
    <w:rsid w:val="00EA5610"/>
    <w:rsid w:val="00EB4070"/>
    <w:rsid w:val="00EE35D1"/>
    <w:rsid w:val="00EF082D"/>
    <w:rsid w:val="00EF655D"/>
    <w:rsid w:val="00EF7612"/>
    <w:rsid w:val="00F52BA3"/>
    <w:rsid w:val="00FC0B97"/>
    <w:rsid w:val="00FF1AC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2011.</izvorni_sadrzaj>
    <derivirana_varijabla naziv="DomainObject.Predmet.DatumOsnivanja_1">9.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St-212/2011</izvorni_sadrzaj>
    <derivirana_varijabla naziv="DomainObject.Predmet.OznakaBroj_1">St-212/2011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26.5.17.
-  na uvidu spis OSŠI: 
    Ovr-634/10</izvorni_sadrzaj>
    <derivirana_varijabla naziv="DomainObject.Predmet.PrimjedbaSuca_1">- uvid 26.5.17.
-  na uvidu spis OSŠI: 
    Ovr-634/10</derivirana_varijabla>
  </DomainObject.Predmet.PrimjedbaSuca>
  <DomainObject.Predmet.PrimjedbaUpisnicara>
    <izvorni_sadrzaj/>
    <derivirana_varijabla naziv="DomainObject.Predmet.PrimjedbaUpisnicara_1"/>
  </DomainObject.Predmet.PrimjedbaUpisnicara>
  <DomainObject.Predmet.ProtustrankaFormated>
    <izvorni_sadrzaj>  SANABILIS d.o.o. Šibenik zastupanog po punomoćniku Dinko Paćelat</izvorni_sadrzaj>
    <derivirana_varijabla naziv="DomainObject.Predmet.ProtustrankaFormated_1">  SANABILIS d.o.o. Šibenik zastupanog po punomoćniku Dinko Paćelat</derivirana_varijabla>
  </DomainObject.Predmet.ProtustrankaFormated>
  <DomainObject.Predmet.ProtustrankaFormatedOIB>
    <izvorni_sadrzaj>  SANABILIS d.o.o. Šibenik, OIB 20604534251 zastupanog po punomoćniku Dinko Paćelat</izvorni_sadrzaj>
    <derivirana_varijabla naziv="DomainObject.Predmet.ProtustrankaFormatedOIB_1">  SANABILIS d.o.o. Šibenik, OIB 20604534251 zastupanog po punomoćniku Dinko Paćelat</derivirana_varijabla>
  </DomainObject.Predmet.ProtustrankaFormatedOIB>
  <DomainObject.Predmet.ProtustrankaFormatedWithAdress>
    <izvorni_sadrzaj> SANABILIS d.o.o. Šibenik, Kralja Zvonimira 241/A, 22000 Šibenik zastupanog po punomoćniku Dinko Paćelat</izvorni_sadrzaj>
    <derivirana_varijabla naziv="DomainObject.Predmet.ProtustrankaFormatedWithAdress_1"> SANABILIS d.o.o. Šibenik, Kralja Zvonimira 241/A, 22000 Šibenik zastupanog po punomoćniku Dinko Paćelat</derivirana_varijabla>
  </DomainObject.Predmet.ProtustrankaFormatedWithAdress>
  <DomainObject.Predmet.ProtustrankaFormatedWithAdressOIB>
    <izvorni_sadrzaj> SANABILIS d.o.o. Šibenik, OIB 20604534251, Kralja Zvonimira 241/A, 22000 Šibenik zastupanog po punomoćniku Dinko Paćelat</izvorni_sadrzaj>
    <derivirana_varijabla naziv="DomainObject.Predmet.ProtustrankaFormatedWithAdressOIB_1"> SANABILIS d.o.o. Šibenik, OIB 20604534251, Kralja Zvonimira 241/A, 22000 Šibenik zastupanog po punomoćniku Dinko Paćelat</derivirana_varijabla>
  </DomainObject.Predmet.ProtustrankaFormatedWithAdressOIB>
  <DomainObject.Predmet.ProtustrankaWithAdress>
    <izvorni_sadrzaj>SANABILIS d.o.o. Šibenik Kralja Zvonimira 241/A, 22000 Šibenik</izvorni_sadrzaj>
    <derivirana_varijabla naziv="DomainObject.Predmet.ProtustrankaWithAdress_1">SANABILIS d.o.o. Šibenik Kralja Zvonimira 241/A, 22000 Šibenik</derivirana_varijabla>
  </DomainObject.Predmet.ProtustrankaWithAdress>
  <DomainObject.Predmet.ProtustrankaWithAdressOIB>
    <izvorni_sadrzaj>SANABILIS d.o.o. Šibenik, OIB 20604534251, Kralja Zvonimira 241/A, 22000 Šibenik</izvorni_sadrzaj>
    <derivirana_varijabla naziv="DomainObject.Predmet.ProtustrankaWithAdressOIB_1">SANABILIS d.o.o. Šibenik, OIB 20604534251, Kralja Zvonimira 241/A, 22000 Šibenik</derivirana_varijabla>
  </DomainObject.Predmet.ProtustrankaWithAdressOIB>
  <DomainObject.Predmet.ProtustrankaNazivFormated>
    <izvorni_sadrzaj>SANABILIS d.o.o. Šibenik</izvorni_sadrzaj>
    <derivirana_varijabla naziv="DomainObject.Predmet.ProtustrankaNazivFormated_1">SANABILIS d.o.o. Šibenik</derivirana_varijabla>
  </DomainObject.Predmet.ProtustrankaNazivFormated>
  <DomainObject.Predmet.ProtustrankaNazivFormatedOIB>
    <izvorni_sadrzaj>SANABILIS d.o.o. Šibenik, OIB 20604534251</izvorni_sadrzaj>
    <derivirana_varijabla naziv="DomainObject.Predmet.ProtustrankaNazivFormatedOIB_1">SANABILIS d.o.o. Šibenik, OIB 20604534251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 ISTARSTVO FINANCIJA, POREZNA UPRAVA, PODRUČNI URED ŠIBENIK zastupanog po punomoćniku ŽUPANIJSKO DRŽAVNO ODVJETNIŠTVO U ŠIBENIKU, Građansko-upravni odjel</izvorni_sadrzaj>
    <derivirana_varijabla naziv="DomainObject.Predmet.StrankaFormated_1">  REPUBLIKA HRVATSKA, MIN ISTARSTVO FINANCIJA, POREZNA UPRAVA, PODRUČNI URED ŠIBENIK zastupanog po punomoćniku ŽUPANIJSKO DRŽAVNO ODVJETNIŠTVO U ŠIBENIKU, Građansko-upravni odjel</derivirana_varijabla>
  </DomainObject.Predmet.StrankaFormated>
  <DomainObject.Predmet.StrankaFormatedOIB>
    <izvorni_sadrzaj>  REPUBLIKA HRVATSKA, MIN ISTARSTVO FINANCIJA, POREZNA UPRAVA, PODRUČNI URED ŠIBENIK, OIB 18683136487 zastupanog po punomoćniku ŽUPANIJSKO DRŽAVNO ODVJETNIŠTVO U ŠIBENIKU, Građansko-upravni odjel</izvorni_sadrzaj>
    <derivirana_varijabla naziv="DomainObject.Predmet.StrankaFormatedOIB_1">  REPUBLIKA HRVATSKA, MIN ISTARSTVO FINANCIJA, POREZNA UPRAVA, PODRUČNI URED ŠIBENIK, OIB 18683136487 zastupanog po punomoćniku ŽUPANIJSKO DRŽAVNO ODVJETNIŠTVO U ŠIBENIKU, Građansko-upravni odjel</derivirana_varijabla>
  </DomainObject.Predmet.StrankaFormatedOIB>
  <DomainObject.Predmet.StrankaFormatedWithAdress>
    <izvorni_sadrzaj> REPUBLIKA HRVATSKA, MIN ISTARSTVO FINANCIJA, POREZNA UPRAVA, PODRUČNI URED ŠIBENIK, Obala Hrvatske mornarice, 22000 Šibenik zastupanog po punomoćniku ŽUPANIJSKO DRŽAVNO ODVJETNIŠTVO U ŠIBENIKU, Građansko-upravni odjel</izvorni_sadrzaj>
    <derivirana_varijabla naziv="DomainObject.Predmet.StrankaFormatedWithAdress_1"> REPUBLIKA HRVATSKA, MIN ISTARSTVO FINANCIJA, POREZNA UPRAVA, PODRUČNI URED ŠIBENIK, Obala Hrvatske mornarice, 22000 Šibenik zastupanog po punomoćniku ŽUPANIJSKO DRŽAVNO ODVJETNIŠTVO U ŠIBENIKU, Građansko-upravni odjel</derivirana_varijabla>
  </DomainObject.Predmet.StrankaFormatedWithAdress>
  <DomainObject.Predmet.StrankaFormatedWithAdressOIB>
    <izvorni_sadrzaj> REPUBLIKA HRVATSKA, MIN ISTARSTVO FINANCIJA, POREZNA UPRAVA, PODRUČNI URED ŠIBENIK, OIB 18683136487, Obala Hrvatske mornarice, 22000 Šibenik zastupanog po punomoćniku ŽUPANIJSKO DRŽAVNO ODVJETNIŠTVO U ŠIBENIKU, Građansko-upravni odjel</izvorni_sadrzaj>
    <derivirana_varijabla naziv="DomainObject.Predmet.StrankaFormatedWithAdressOIB_1"> REPUBLIKA HRVATSKA, MIN ISTARSTVO FINANCIJA, POREZNA UPRAVA, PODRUČNI URED ŠIBENIK, OIB 18683136487, Obala Hrvatske mornarice, 22000 Šibenik zastupanog po punomoćniku ŽUPANIJSKO DRŽAVNO ODVJETNIŠTVO U ŠIBENIKU, Građansko-upravni odjel</derivirana_varijabla>
  </DomainObject.Predmet.StrankaFormatedWithAdressOIB>
  <DomainObject.Predmet.StrankaWithAdress>
    <izvorni_sadrzaj>REPUBLIKA HRVATSKA, MIN ISTARSTVO FINANCIJA, POREZNA UPRAVA, PODRUČNI URED ŠIBENIK Obala Hrvatske mornarice,22000 Šibenik</izvorni_sadrzaj>
    <derivirana_varijabla naziv="DomainObject.Predmet.StrankaWithAdress_1">REPUBLIKA HRVATSKA, MIN ISTARSTVO FINANCIJA, POREZNA UPRAVA, PODRUČNI URED ŠIBENIK Obala Hrvatske mornarice,22000 Šibenik</derivirana_varijabla>
  </DomainObject.Predmet.StrankaWithAdress>
  <DomainObject.Predmet.StrankaWithAdressOIB>
    <izvorni_sadrzaj>REPUBLIKA HRVATSKA, MIN ISTARSTVO FINANCIJA, POREZNA UPRAVA, PODRUČNI URED ŠIBENIK, OIB 18683136487, Obala Hrvatske mornarice,22000 Šibenik</izvorni_sadrzaj>
    <derivirana_varijabla naziv="DomainObject.Predmet.StrankaWithAdressOIB_1">REPUBLIKA HRVATSKA, MIN ISTARSTVO FINANCIJA, POREZNA UPRAVA, PODRUČNI URED ŠIBENIK, OIB 18683136487, Obala Hrvatske mornarice,22000 Šibenik</derivirana_varijabla>
  </DomainObject.Predmet.StrankaWithAdressOIB>
  <DomainObject.Predmet.StrankaNazivFormated>
    <izvorni_sadrzaj>REPUBLIKA HRVATSKA, MIN ISTARSTVO FINANCIJA, POREZNA UPRAVA, PODRUČNI URED ŠIBENIK</izvorni_sadrzaj>
    <derivirana_varijabla naziv="DomainObject.Predmet.StrankaNazivFormated_1">REPUBLIKA HRVATSKA, MIN ISTARSTVO FINANCIJA, POREZNA UPRAVA, PODRUČNI URED ŠIBENIK</derivirana_varijabla>
  </DomainObject.Predmet.StrankaNazivFormated>
  <DomainObject.Predmet.StrankaNazivFormatedOIB>
    <izvorni_sadrzaj>REPUBLIKA HRVATSKA, MIN ISTARSTVO FINANCIJA, POREZNA UPRAVA, PODRUČNI URED ŠIBENIK, OIB 18683136487</izvorni_sadrzaj>
    <derivirana_varijabla naziv="DomainObject.Predmet.StrankaNazivFormatedOIB_1">REPUBLIKA HRVATSKA, MIN ISTARSTVO FINANCIJA, POREZNA UPRAVA,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REPUBLIKA HRVATSKA, MIN ISTARSTVO FINANCIJA, POREZNA UPRAVA, PODRUČNI URED ŠIBENIK zastupanog po punomoćniku ŽUPANIJSKO DRŽAVNO ODVJETNIŠTVO U ŠIBENIKU, Građansko-upravni odjel</item>
    </izvorni_sadrzaj>
    <derivirana_varijabla naziv="DomainObject.Predmet.StrankaListFormated_1">
      <item>REPUBLIKA HRVATSKA, MIN ISTARSTVO FINANCIJA, POREZNA UPRAVA, PODRUČNI URED ŠIBENIK zastupanog po punomoćniku ŽUPANIJSKO DRŽAVNO ODVJETNIŠTVO U ŠIBENIKU, Građansko-upravni odjel</item>
    </derivirana_varijabla>
  </DomainObject.Predmet.StrankaListFormated>
  <DomainObject.Predmet.StrankaListFormatedOIB>
    <izvorni_sadrzaj>
      <item>REPUBLIKA HRVATSKA, MIN ISTARSTVO FINANCIJA, POREZNA UPRAVA, PODRUČNI URED ŠIBENIK, OIB 18683136487 zastupanog po punomoćniku ŽUPANIJSKO DRŽAVNO ODVJETNIŠTVO U ŠIBENIKU, Građansko-upravni odjel</item>
    </izvorni_sadrzaj>
    <derivirana_varijabla naziv="DomainObject.Predmet.StrankaListFormatedOIB_1">
      <item>REPUBLIKA HRVATSKA, MIN ISTARSTVO FINANCIJA, POREZNA UPRAVA, PODRUČNI URED ŠIBENIK, OIB 18683136487 zastupanog po punomoćniku ŽUPANIJSKO DRŽAVNO ODVJETNIŠTVO U ŠIBENIKU, Građansko-upravni odjel</item>
    </derivirana_varijabla>
  </DomainObject.Predmet.StrankaListFormatedOIB>
  <DomainObject.Predmet.StrankaListFormatedWithAdress>
    <izvorni_sadrzaj>
      <item>REPUBLIKA HRVATSKA, MIN ISTARSTVO FINANCIJA, POREZNA UPRAVA, PODRUČNI URED ŠIBENIK, Obala Hrvatske mornarice, 22000 Šibenik zastupanog po punomoćniku ŽUPANIJSKO DRŽAVNO ODVJETNIŠTVO U ŠIBENIKU, Građansko-upravni odjel</item>
    </izvorni_sadrzaj>
    <derivirana_varijabla naziv="DomainObject.Predmet.StrankaListFormatedWithAdress_1">
      <item>REPUBLIKA HRVATSKA, MIN ISTARSTVO FINANCIJA, POREZNA UPRAVA, PODRUČNI URED ŠIBENIK, Obala Hrvatske mornarice, 22000 Šibenik zastupanog po punomoćniku ŽUPANIJSKO DRŽAVNO ODVJETNIŠTVO U ŠIBENIKU, Građansko-upravni odjel</item>
    </derivirana_varijabla>
  </DomainObject.Predmet.StrankaListFormatedWithAdress>
  <DomainObject.Predmet.StrankaListFormatedWithAdressOIB>
    <izvorni_sadrzaj>
      <item>REPUBLIKA HRVATSKA, MIN ISTARSTVO FINANCIJA, POREZNA UPRAVA, PODRUČNI URED ŠIBENIK, OIB 18683136487, Obala Hrvatske mornarice, 22000 Šibenik zastupanog po punomoćniku ŽUPANIJSKO DRŽAVNO ODVJETNIŠTVO U ŠIBENIKU, Građansko-upravni odjel</item>
    </izvorni_sadrzaj>
    <derivirana_varijabla naziv="DomainObject.Predmet.StrankaListFormatedWithAdressOIB_1">
      <item>REPUBLIKA HRVATSKA, MIN ISTARSTVO FINANCIJA, POREZNA UPRAVA, PODRUČNI URED ŠIBENIK, OIB 18683136487, Obala Hrvatske mornarice, 22000 Šibenik zastupanog po punomoćniku ŽUPANIJSKO DRŽAVNO ODVJETNIŠTVO U ŠIBENIKU, Građansko-upravni odjel</item>
    </derivirana_varijabla>
  </DomainObject.Predmet.StrankaListFormatedWithAdressOIB>
  <DomainObject.Predmet.StrankaListNazivFormated>
    <izvorni_sadrzaj>
      <item>REPUBLIKA HRVATSKA, MIN ISTARSTVO FINANCIJA, POREZNA UPRAVA, PODRUČNI URED ŠIBENIK</item>
    </izvorni_sadrzaj>
    <derivirana_varijabla naziv="DomainObject.Predmet.StrankaListNazivFormated_1">
      <item>REPUBLIKA HRVATSKA, MIN ISTARSTVO FINANCIJA, POREZNA UPRAVA, PODRUČNI URED ŠIBENIK</item>
    </derivirana_varijabla>
  </DomainObject.Predmet.StrankaListNazivFormated>
  <DomainObject.Predmet.StrankaListNazivFormatedOIB>
    <izvorni_sadrzaj>
      <item>REPUBLIKA HRVATSKA, MIN ISTARSTVO FINANCIJA, POREZNA UPRAVA, PODRUČNI URED ŠIBENIK, OIB 18683136487</item>
    </izvorni_sadrzaj>
    <derivirana_varijabla naziv="DomainObject.Predmet.StrankaListNazivFormatedOIB_1">
      <item>REPUBLIKA HRVATSKA, MIN ISTARSTVO FINANCIJA, POREZNA UPRAVA, PODRUČNI URED ŠIBENIK, OIB 18683136487</item>
    </derivirana_varijabla>
  </DomainObject.Predmet.StrankaListNazivFormatedOIB>
  <DomainObject.Predmet.ProtuStrankaListFormated>
    <izvorni_sadrzaj>
      <item>SANABILIS d.o.o. Šibenik zastupanog po punomoćniku Dinko Paćelat</item>
    </izvorni_sadrzaj>
    <derivirana_varijabla naziv="DomainObject.Predmet.ProtuStrankaListFormated_1">
      <item>SANABILIS d.o.o. Šibenik zastupanog po punomoćniku Dinko Paćelat</item>
    </derivirana_varijabla>
  </DomainObject.Predmet.ProtuStrankaListFormated>
  <DomainObject.Predmet.ProtuStrankaListFormatedOIB>
    <izvorni_sadrzaj>
      <item>SANABILIS d.o.o. Šibenik, OIB 20604534251 zastupanog po punomoćniku Dinko Paćelat</item>
    </izvorni_sadrzaj>
    <derivirana_varijabla naziv="DomainObject.Predmet.ProtuStrankaListFormatedOIB_1">
      <item>SANABILIS d.o.o. Šibenik, OIB 20604534251 zastupanog po punomoćniku Dinko Paćelat</item>
    </derivirana_varijabla>
  </DomainObject.Predmet.ProtuStrankaListFormatedOIB>
  <DomainObject.Predmet.ProtuStrankaListFormatedWithAdress>
    <izvorni_sadrzaj>
      <item>SANABILIS d.o.o. Šibenik, Kralja Zvonimira 241/A, 22000 Šibenik zastupanog po punomoćniku Dinko Paćelat</item>
    </izvorni_sadrzaj>
    <derivirana_varijabla naziv="DomainObject.Predmet.ProtuStrankaListFormatedWithAdress_1">
      <item>SANABILIS d.o.o. Šibenik, Kralja Zvonimira 241/A, 22000 Šibenik zastupanog po punomoćniku Dinko Paćelat</item>
    </derivirana_varijabla>
  </DomainObject.Predmet.ProtuStrankaListFormatedWithAdress>
  <DomainObject.Predmet.ProtuStrankaListFormatedWithAdressOIB>
    <izvorni_sadrzaj>
      <item>SANABILIS d.o.o. Šibenik, OIB 20604534251, Kralja Zvonimira 241/A, 22000 Šibenik zastupanog po punomoćniku Dinko Paćelat</item>
    </izvorni_sadrzaj>
    <derivirana_varijabla naziv="DomainObject.Predmet.ProtuStrankaListFormatedWithAdressOIB_1">
      <item>SANABILIS d.o.o. Šibenik, OIB 20604534251, Kralja Zvonimira 241/A, 22000 Šibenik zastupanog po punomoćniku Dinko Paćelat</item>
    </derivirana_varijabla>
  </DomainObject.Predmet.ProtuStrankaListFormatedWithAdressOIB>
  <DomainObject.Predmet.ProtuStrankaListNazivFormated>
    <izvorni_sadrzaj>
      <item>SANABILIS d.o.o. Šibenik</item>
    </izvorni_sadrzaj>
    <derivirana_varijabla naziv="DomainObject.Predmet.ProtuStrankaListNazivFormated_1">
      <item>SANABILIS d.o.o. Šibenik</item>
    </derivirana_varijabla>
  </DomainObject.Predmet.ProtuStrankaListNazivFormated>
  <DomainObject.Predmet.ProtuStrankaListNazivFormatedOIB>
    <izvorni_sadrzaj>
      <item>SANABILIS d.o.o. Šibenik, OIB 20604534251</item>
    </izvorni_sadrzaj>
    <derivirana_varijabla naziv="DomainObject.Predmet.ProtuStrankaListNazivFormatedOIB_1">
      <item>SANABILIS d.o.o. Šibenik, OIB 20604534251</item>
    </derivirana_varijabla>
  </DomainObject.Predmet.ProtuStrankaListNazivFormatedOIB>
  <DomainObject.Predmet.OstaliListFormated>
    <izvorni_sadrzaj>
      <item>ŽUPANIJSKO DRŽAVNO ODVJETNIŠTVO U ŠIBENIKU, Građansko-upravni odjel punomoćnik sudionika u postupku REPUBLIKA HRVATSKA, MIN ISTARSTVO FINANCIJA, POREZNA UPRAVA, PODRUČNI URED ŠIBENIK</item>
      <item>Dinko Paćelat punomoćnik sudionika u postupku SANABILIS d.o.o. Šibenik</item>
      <item>HETA Asset Resolution Hrvatska, društvo za financiranje d.o.o.</item>
      <item>Damir Katić</item>
      <item>Nives Beban</item>
    </izvorni_sadrzaj>
    <derivirana_varijabla naziv="DomainObject.Predmet.OstaliListFormated_1">
      <item>ŽUPANIJSKO DRŽAVNO ODVJETNIŠTVO U ŠIBENIKU, Građansko-upravni odjel punomoćnik sudionika u postupku REPUBLIKA HRVATSKA, MIN ISTARSTVO FINANCIJA, POREZNA UPRAVA, PODRUČNI URED ŠIBENIK</item>
      <item>Dinko Paćelat punomoćnik sudionika u postupku SANABILIS d.o.o. Šibenik</item>
      <item>HETA Asset Resolution Hrvatska, društvo za financiranje d.o.o.</item>
      <item>Damir Katić</item>
      <item>Nives Beban</item>
    </derivirana_varijabla>
  </DomainObject.Predmet.OstaliListFormated>
  <DomainObject.Predmet.OstaliListFormatedOIB>
    <izvorni_sadrzaj>
      <item>ŽUPANIJSKO DRŽAVNO ODVJETNIŠTVO U ŠIBENIKU, Građansko-upravni odjel punomoćnik sudionika u postupku REPUBLIKA HRVATSKA, MIN ISTARSTVO FINANCIJA, POREZNA UPRAVA, PODRUČNI URED ŠIBENIK</item>
      <item>Dinko Paćelat, OIB 42070418236 punomoćnik sudionika u postupku SANABILIS d.o.o. Šibenik</item>
      <item>HETA Asset Resolution Hrvatska, društvo za financiranje d.o.o., OIB 87064273078</item>
      <item>Damir Katić</item>
      <item>Nives Beban, OIB 73461858551</item>
    </izvorni_sadrzaj>
    <derivirana_varijabla naziv="DomainObject.Predmet.OstaliListFormatedOIB_1">
      <item>ŽUPANIJSKO DRŽAVNO ODVJETNIŠTVO U ŠIBENIKU, Građansko-upravni odjel punomoćnik sudionika u postupku REPUBLIKA HRVATSKA, MIN ISTARSTVO FINANCIJA, POREZNA UPRAVA, PODRUČNI URED ŠIBENIK</item>
      <item>Dinko Paćelat, OIB 42070418236 punomoćnik sudionika u postupku SANABILIS d.o.o. Šibenik</item>
      <item>HETA Asset Resolution Hrvatska, društvo za financiranje d.o.o., OIB 87064273078</item>
      <item>Damir Katić</item>
      <item>Nives Beban, OIB 73461858551</item>
    </derivirana_varijabla>
  </DomainObject.Predmet.OstaliListFormatedOIB>
  <DomainObject.Predmet.OstaliListFormatedWithAdress>
    <izvorni_sadrzaj>
      <item>ŽUPANIJSKO DRŽAVNO ODVJETNIŠTVO U ŠIBENIKU, Građansko-upravni odjel, Petra Grubišića 3/III, 22000 Šibenik punomoćnik sudionika u postupku REPUBLIKA HRVATSKA, MIN ISTARSTVO FINANCIJA, POREZNA UPRAVA, PODRUČNI URED ŠIBENIK</item>
      <item>Dinko Paćelat, Omladinsko Šetalište 1, 22232 Zlarin punomoćnik sudionika u postupku SANABILIS d.o.o. Šibenik</item>
      <item>HETA Asset Resolution Hrvatska, društvo za financiranje d.o.o., Koranska 16, Zagreb</item>
      <item>Damir Katić, Drniška 22, 10000 Zagreb</item>
      <item>Nives Beban, Branitelja Domovinskog rata 3 (kod Ante Beban), 22000 Šibenik</item>
    </izvorni_sadrzaj>
    <derivirana_varijabla naziv="DomainObject.Predmet.OstaliListFormatedWithAdress_1">
      <item>ŽUPANIJSKO DRŽAVNO ODVJETNIŠTVO U ŠIBENIKU, Građansko-upravni odjel, Petra Grubišića 3/III, 22000 Šibenik punomoćnik sudionika u postupku REPUBLIKA HRVATSKA, MIN ISTARSTVO FINANCIJA, POREZNA UPRAVA, PODRUČNI URED ŠIBENIK</item>
      <item>Dinko Paćelat, Omladinsko Šetalište 1, 22232 Zlarin punomoćnik sudionika u postupku SANABILIS d.o.o. Šibenik</item>
      <item>HETA Asset Resolution Hrvatska, društvo za financiranje d.o.o., Koranska 16, Zagreb</item>
      <item>Damir Katić, Drniška 22, 10000 Zagreb</item>
      <item>Nives Beban, Branitelja Domovinskog rata 3 (kod Ante Beban), 22000 Šibenik</item>
    </derivirana_varijabla>
  </DomainObject.Predmet.OstaliListFormatedWithAdress>
  <DomainObject.Predmet.OstaliListFormatedWithAdressOIB>
    <izvorni_sadrzaj>
      <item>ŽUPANIJSKO DRŽAVNO ODVJETNIŠTVO U ŠIBENIKU, Građansko-upravni odjel, Petra Grubišića 3/III, 22000 Šibenik punomoćnik sudionika u postupku REPUBLIKA HRVATSKA, MIN ISTARSTVO FINANCIJA, POREZNA UPRAVA, PODRUČNI URED ŠIBENIK</item>
      <item>Dinko Paćelat, OIB 42070418236, Omladinsko Šetalište 1, 22232 Zlarin punomoćnik sudionika u postupku SANABILIS d.o.o. Šibenik</item>
      <item>HETA Asset Resolution Hrvatska, društvo za financiranje d.o.o., OIB 87064273078, Koranska 16, Zagreb</item>
      <item>Damir Katić, Drniška 22, 10000 Zagreb</item>
      <item>Nives Beban, OIB 73461858551, Branitelja Domovinskog rata 3 (kod Ante Beban), 22000 Šibenik</item>
    </izvorni_sadrzaj>
    <derivirana_varijabla naziv="DomainObject.Predmet.OstaliListFormatedWithAdressOIB_1">
      <item>ŽUPANIJSKO DRŽAVNO ODVJETNIŠTVO U ŠIBENIKU, Građansko-upravni odjel, Petra Grubišića 3/III, 22000 Šibenik punomoćnik sudionika u postupku REPUBLIKA HRVATSKA, MIN ISTARSTVO FINANCIJA, POREZNA UPRAVA, PODRUČNI URED ŠIBENIK</item>
      <item>Dinko Paćelat, OIB 42070418236, Omladinsko Šetalište 1, 22232 Zlarin punomoćnik sudionika u postupku SANABILIS d.o.o. Šibenik</item>
      <item>HETA Asset Resolution Hrvatska, društvo za financiranje d.o.o., OIB 87064273078, Koranska 16, Zagreb</item>
      <item>Damir Katić, Drniška 22, 10000 Zagreb</item>
      <item>Nives Beban, OIB 73461858551, Branitelja Domovinskog rata 3 (kod Ante Beban), 22000 Šibenik</item>
    </derivirana_varijabla>
  </DomainObject.Predmet.OstaliListFormatedWithAdressOIB>
  <DomainObject.Predmet.OstaliListNazivFormated>
    <izvorni_sadrzaj>
      <item>ŽUPANIJSKO DRŽAVNO ODVJETNIŠTVO U ŠIBENIKU, Građansko-upravni odjel</item>
      <item>Dinko Paćelat</item>
      <item>HETA Asset Resolution Hrvatska, društvo za financiranje d.o.o.</item>
      <item>Damir Katić</item>
      <item>Nives Beban</item>
    </izvorni_sadrzaj>
    <derivirana_varijabla naziv="DomainObject.Predmet.OstaliListNazivFormated_1">
      <item>ŽUPANIJSKO DRŽAVNO ODVJETNIŠTVO U ŠIBENIKU, Građansko-upravni odjel</item>
      <item>Dinko Paćelat</item>
      <item>HETA Asset Resolution Hrvatska, društvo za financiranje d.o.o.</item>
      <item>Damir Katić</item>
      <item>Nives Beban</item>
    </derivirana_varijabla>
  </DomainObject.Predmet.OstaliListNazivFormated>
  <DomainObject.Predmet.OstaliListNazivFormatedOIB>
    <izvorni_sadrzaj>
      <item>ŽUPANIJSKO DRŽAVNO ODVJETNIŠTVO U ŠIBENIKU, Građansko-upravni odjel</item>
      <item>Dinko Paćelat, OIB 42070418236</item>
      <item>HETA Asset Resolution Hrvatska, društvo za financiranje d.o.o., OIB 87064273078</item>
      <item>Damir Katić</item>
      <item>Nives Beban, OIB 73461858551</item>
    </izvorni_sadrzaj>
    <derivirana_varijabla naziv="DomainObject.Predmet.OstaliListNazivFormatedOIB_1">
      <item>ŽUPANIJSKO DRŽAVNO ODVJETNIŠTVO U ŠIBENIKU, Građansko-upravni odjel</item>
      <item>Dinko Paćelat, OIB 42070418236</item>
      <item>HETA Asset Resolution Hrvatska, društvo za financiranje d.o.o., OIB 87064273078</item>
      <item>Damir Katić</item>
      <item>Nives Beban, OIB 73461858551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REPUBLIKA HRVATSKA, MIN ISTARSTVO FINANCIJA, POREZNA UPRAVA, PODRUČNI URED ŠIBENIK</izvorni_sadrzaj>
    <derivirana_varijabla naziv="DomainObject.Predmet.StrankaIDrugi_1">REPUBLIKA HRVATSKA, MIN ISTARSTVO FINANCIJA, POREZNA UPRAVA, PODRUČNI URED ŠIBENIK</derivirana_varijabla>
  </DomainObject.Predmet.StrankaIDrugi>
  <DomainObject.Predmet.ProtustrankaIDrugi>
    <izvorni_sadrzaj>SANABILIS d.o.o. Šibenik</izvorni_sadrzaj>
    <derivirana_varijabla naziv="DomainObject.Predmet.ProtustrankaIDrugi_1">SANABILIS d.o.o. Šibenik</derivirana_varijabla>
  </DomainObject.Predmet.ProtustrankaIDrugi>
  <DomainObject.Predmet.StrankaIDrugiAdressOIB>
    <izvorni_sadrzaj>REPUBLIKA HRVATSKA, MIN ISTARSTVO FINANCIJA, POREZNA UPRAVA, PODRUČNI URED ŠIBENIK, OIB 18683136487, Obala Hrvatske mornarice, 22000 Šibenik</izvorni_sadrzaj>
    <derivirana_varijabla naziv="DomainObject.Predmet.StrankaIDrugiAdressOIB_1">REPUBLIKA HRVATSKA, MIN ISTARSTVO FINANCIJA, POREZNA UPRAVA, PODRUČNI URED ŠIBENIK, OIB 18683136487, Obala Hrvatske mornarice, 22000 Šibenik</derivirana_varijabla>
  </DomainObject.Predmet.StrankaIDrugiAdressOIB>
  <DomainObject.Predmet.ProtustrankaIDrugiAdressOIB>
    <izvorni_sadrzaj>SANABILIS d.o.o. Šibenik, OIB 20604534251, Kralja Zvonimira 241/A, 22000 Šibenik</izvorni_sadrzaj>
    <derivirana_varijabla naziv="DomainObject.Predmet.ProtustrankaIDrugiAdressOIB_1">SANABILIS d.o.o. Šibenik, OIB 20604534251, Kralja Zvonimira 241/A,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ŠIBENIKU, Građansko-upravni odjel</item>
      <item>SANABILIS d.o.o. Šibenik</item>
      <item>REPUBLIKA HRVATSKA, MIN ISTARSTVO FINANCIJA, POREZNA UPRAVA, PODRUČNI URED ŠIBENIK</item>
      <item>Dinko Paćelat</item>
      <item>HETA Asset Resolution Hrvatska, društvo za financiranje d.o.o.</item>
      <item>Damir Katić</item>
      <item>Nives Beban</item>
    </izvorni_sadrzaj>
    <derivirana_varijabla naziv="DomainObject.Predmet.SudioniciListNaziv_1">
      <item>ŽUPANIJSKO DRŽAVNO ODVJETNIŠTVO U ŠIBENIKU, Građansko-upravni odjel</item>
      <item>SANABILIS d.o.o. Šibenik</item>
      <item>REPUBLIKA HRVATSKA, MIN ISTARSTVO FINANCIJA, POREZNA UPRAVA, PODRUČNI URED ŠIBENIK</item>
      <item>Dinko Paćelat</item>
      <item>HETA Asset Resolution Hrvatska, društvo za financiranje d.o.o.</item>
      <item>Damir Katić</item>
      <item>Nives Beban</item>
    </derivirana_varijabla>
  </DomainObject.Predmet.SudioniciListNaziv>
  <DomainObject.Predmet.SudioniciListAdressOIB>
    <izvorni_sadrzaj>
      <item>ŽUPANIJSKO DRŽAVNO ODVJETNIŠTVO U ŠIBENIKU, Građansko-upravni odjel, Petra Grubišića 3/III,22000 Šibenik</item>
      <item>SANABILIS d.o.o. Šibenik, OIB 20604534251, Kralja Zvonimira 241/A,22000 Šibenik</item>
      <item>REPUBLIKA HRVATSKA, MIN ISTARSTVO FINANCIJA, POREZNA UPRAVA, PODRUČNI URED ŠIBENIK, OIB 18683136487, Obala Hrvatske mornarice,22000 Šibenik</item>
      <item>Dinko Paćelat, OIB 42070418236, Omladinsko Šetalište 1,22232 Zlarin</item>
      <item>HETA Asset Resolution Hrvatska, društvo za financiranje d.o.o., OIB 87064273078, Koranska 16,Zagreb</item>
      <item>Damir Katić, Drniška 22,10000 Zagreb</item>
      <item>Nives Beban, OIB 73461858551, Branitelja Domovinskog rata 3 (kod Ante Beban),22000 Šibenik</item>
    </izvorni_sadrzaj>
    <derivirana_varijabla naziv="DomainObject.Predmet.SudioniciListAdressOIB_1">
      <item>ŽUPANIJSKO DRŽAVNO ODVJETNIŠTVO U ŠIBENIKU, Građansko-upravni odjel, Petra Grubišića 3/III,22000 Šibenik</item>
      <item>SANABILIS d.o.o. Šibenik, OIB 20604534251, Kralja Zvonimira 241/A,22000 Šibenik</item>
      <item>REPUBLIKA HRVATSKA, MIN ISTARSTVO FINANCIJA, POREZNA UPRAVA, PODRUČNI URED ŠIBENIK, OIB 18683136487, Obala Hrvatske mornarice,22000 Šibenik</item>
      <item>Dinko Paćelat, OIB 42070418236, Omladinsko Šetalište 1,22232 Zlarin</item>
      <item>HETA Asset Resolution Hrvatska, društvo za financiranje d.o.o., OIB 87064273078, Koranska 16,Zagreb</item>
      <item>Damir Katić, Drniška 22,10000 Zagreb</item>
      <item>Nives Beban, OIB 73461858551, Branitelja Domovinskog rata 3 (kod Ante Beban),22000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20604534251</item>
      <item>, OIB 18683136487</item>
      <item>, OIB 42070418236</item>
      <item>, OIB 87064273078</item>
      <item>, OIB null</item>
      <item>, OIB 73461858551</item>
    </izvorni_sadrzaj>
    <derivirana_varijabla naziv="DomainObject.Predmet.SudioniciListNazivOIB_1">
      <item>, OIB null</item>
      <item>, OIB 20604534251</item>
      <item>, OIB 18683136487</item>
      <item>, OIB 42070418236</item>
      <item>, OIB 87064273078</item>
      <item>, OIB null</item>
      <item>, OIB 73461858551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AAECBF-0AD6-4967-9E2D-E051D44076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1416</properties:Words>
  <properties:Characters>7615</properties:Characters>
  <properties:Lines>185</properties:Lines>
  <properties:Paragraphs>57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2017-05-31T07:40:00Z</dcterms:created>
  <dc:creator>Terezija Goreta</dc:creator>
  <cp:lastModifiedBy>Terezija Goreta</cp:lastModifiedBy>
  <cp:lastPrinted>2017-05-31T10:13:00Z</cp:lastPrinted>
  <dcterms:modified xmlns:xsi="http://www.w3.org/2001/XMLSchema-instance" xsi:type="dcterms:W3CDTF">2017-05-31T12:07:00Z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