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218d" w14:paraId="c61218d" w:rsidRDefault="001511DA" w:rsidP="001511DA" w:rsidR="001511DA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1511DA" w:rsidP="001511DA" w:rsidR="001511D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1511DA" w:rsidP="001511DA" w:rsidR="001511D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1511DA" w:rsidP="001511DA" w:rsidR="001511D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St-822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1511DA" w:rsidP="001511DA" w:rsidR="001511DA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1511DA" w:rsidP="001511DA" w:rsidR="001511DA" w:rsidRPr="004C4B9E">
      <w:pPr>
        <w:jc w:val="both"/>
        <w:rPr>
          <w:sz w:val="23"/>
          <w:szCs w:val="23"/>
        </w:rPr>
      </w:pPr>
    </w:p>
    <w:p w:rsidRDefault="001511DA" w:rsidP="001511DA" w:rsidR="001511D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1511DA" w:rsidP="001511DA" w:rsidR="001511DA" w:rsidRPr="004C4B9E">
      <w:pPr>
        <w:rPr>
          <w:sz w:val="23"/>
          <w:szCs w:val="23"/>
        </w:rPr>
      </w:pPr>
    </w:p>
    <w:p w:rsidRDefault="001511DA" w:rsidP="001511DA" w:rsidR="001511D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1511DA" w:rsidP="001511DA" w:rsidR="001511DA" w:rsidRPr="004C4B9E">
      <w:pPr>
        <w:rPr>
          <w:sz w:val="23"/>
          <w:szCs w:val="23"/>
        </w:rPr>
      </w:pPr>
    </w:p>
    <w:p w:rsidRDefault="001511DA" w:rsidP="001511DA" w:rsidR="001511DA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Giardini 5, radi otvaranja stečajnog postupka nad dužnikom </w:t>
      </w:r>
      <w:r>
        <w:rPr>
          <w:sz w:val="23"/>
          <w:szCs w:val="23"/>
        </w:rPr>
        <w:t>ROBI TEHNIKA d.o.o., Umag, Sveta Marija na Krasu, Sv. Marija na Krasu 27, OIB: 60214339748, dana 1. lipnja</w:t>
      </w:r>
      <w:r w:rsidRPr="009C66D8">
        <w:rPr>
          <w:sz w:val="23"/>
          <w:szCs w:val="23"/>
        </w:rPr>
        <w:t xml:space="preserve"> 2016. </w:t>
      </w:r>
    </w:p>
    <w:p w:rsidRDefault="001511DA" w:rsidP="001511DA" w:rsidR="001511DA" w:rsidRPr="009C66D8">
      <w:pPr>
        <w:jc w:val="both"/>
        <w:rPr>
          <w:sz w:val="23"/>
          <w:szCs w:val="23"/>
        </w:rPr>
      </w:pPr>
    </w:p>
    <w:p w:rsidRDefault="001511DA" w:rsidP="001511DA" w:rsidR="001511DA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1511DA" w:rsidP="001511DA" w:rsidR="001511DA" w:rsidRPr="009C66D8">
      <w:pPr>
        <w:jc w:val="both"/>
        <w:rPr>
          <w:sz w:val="23"/>
          <w:szCs w:val="23"/>
        </w:rPr>
      </w:pPr>
    </w:p>
    <w:p w:rsidRDefault="001511DA" w:rsidP="001511DA" w:rsidR="001511DA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ROBI TEHNIKA d.o.o., Umag, Sveta Marija na Krasu, Sv. Marija na Krasu 27, OIB: 60214339748</w:t>
      </w:r>
      <w:r w:rsidRPr="009C66D8">
        <w:rPr>
          <w:sz w:val="23"/>
          <w:szCs w:val="23"/>
          <w:lang w:val="pl-PL"/>
        </w:rPr>
        <w:t xml:space="preserve">, te se odlučuje </w:t>
      </w:r>
      <w:r w:rsidRPr="008F6A2F">
        <w:rPr>
          <w:sz w:val="23"/>
          <w:szCs w:val="23"/>
          <w:lang w:val="pl-PL"/>
        </w:rPr>
        <w:t xml:space="preserve">održati ročište, pa se </w:t>
      </w:r>
      <w:r w:rsidRPr="008F6A2F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30</w:t>
      </w:r>
      <w:r w:rsidRPr="008F6A2F">
        <w:rPr>
          <w:b/>
          <w:sz w:val="23"/>
          <w:szCs w:val="23"/>
          <w:lang w:val="pl-PL"/>
        </w:rPr>
        <w:t xml:space="preserve">. lipnja 2016. u </w:t>
      </w:r>
      <w:r>
        <w:rPr>
          <w:b/>
          <w:sz w:val="23"/>
          <w:szCs w:val="23"/>
          <w:lang w:val="pl-PL"/>
        </w:rPr>
        <w:t>10:15</w:t>
      </w:r>
      <w:r w:rsidRPr="008F6A2F">
        <w:rPr>
          <w:b/>
          <w:sz w:val="23"/>
          <w:szCs w:val="23"/>
          <w:lang w:val="pl-PL"/>
        </w:rPr>
        <w:t xml:space="preserve"> sati, u</w:t>
      </w:r>
      <w:r w:rsidRPr="008F6A2F">
        <w:rPr>
          <w:b/>
          <w:sz w:val="23"/>
          <w:szCs w:val="23"/>
        </w:rPr>
        <w:t xml:space="preserve"> Trgovačkom sudu </w:t>
      </w:r>
      <w:r w:rsidRPr="00835228">
        <w:rPr>
          <w:b/>
          <w:sz w:val="23"/>
          <w:szCs w:val="23"/>
        </w:rPr>
        <w:t xml:space="preserve">u </w:t>
      </w:r>
      <w:r w:rsidRPr="004C4B9E">
        <w:rPr>
          <w:b/>
          <w:sz w:val="23"/>
          <w:szCs w:val="23"/>
        </w:rPr>
        <w:t>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1511DA" w:rsidP="001511DA" w:rsidR="001511D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  <w:r>
        <w:rPr>
          <w:sz w:val="23"/>
          <w:szCs w:val="23"/>
        </w:rPr>
        <w:t>,</w:t>
      </w:r>
    </w:p>
    <w:p w:rsidRDefault="001511DA" w:rsidP="001511DA" w:rsidR="001511DA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- 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ROBI TEHNIKA d.o.o., Umag, Sveta Marija na Krasu, Sv. Marija na Krasu 27, OIB: 60214339748, </w:t>
      </w:r>
    </w:p>
    <w:p w:rsidRDefault="001511DA" w:rsidP="001511DA" w:rsidR="001511DA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 xml:space="preserve">zakonski zastupnik dužnika </w:t>
      </w:r>
      <w:r>
        <w:rPr>
          <w:sz w:val="23"/>
          <w:szCs w:val="23"/>
          <w:lang w:val="sv-SE"/>
        </w:rPr>
        <w:t>Robert Kraljević, Sveta Marija na Krasu-dio, Sv. Marija Na Krasu 27</w:t>
      </w:r>
    </w:p>
    <w:p w:rsidRDefault="001511DA" w:rsidP="001511DA" w:rsidR="001511DA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1511DA" w:rsidP="001511DA" w:rsidR="001511DA" w:rsidRPr="004040C4">
      <w:pPr>
        <w:jc w:val="both"/>
        <w:rPr>
          <w:sz w:val="23"/>
          <w:szCs w:val="23"/>
          <w:lang w:val="sv-SE"/>
        </w:rPr>
      </w:pPr>
    </w:p>
    <w:p w:rsidRDefault="001511DA" w:rsidP="001511DA" w:rsidR="001511DA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ROBI TEHNIKA d.o.o., Umag, Sveta Marija na Krasu, Sv. Marija na Krasu 27, OIB: 60214339748,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1511DA" w:rsidP="001511DA" w:rsidR="001511DA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1511DA" w:rsidP="001511DA" w:rsidR="001511DA" w:rsidRPr="00D10EBB">
      <w:pPr>
        <w:jc w:val="both"/>
        <w:rPr>
          <w:sz w:val="23"/>
          <w:szCs w:val="23"/>
        </w:rPr>
      </w:pPr>
    </w:p>
    <w:p w:rsidRDefault="001511DA" w:rsidP="001511DA" w:rsidR="001511DA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1. lipnj</w:t>
      </w:r>
      <w:r w:rsidRPr="009C66D8">
        <w:rPr>
          <w:sz w:val="23"/>
          <w:szCs w:val="23"/>
        </w:rPr>
        <w:t>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1511DA" w:rsidP="001511DA" w:rsidR="001511D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1511DA" w:rsidP="001511DA" w:rsidR="001511D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1511DA" w:rsidP="001511DA" w:rsidR="001511DA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1511DA" w:rsidP="001511DA" w:rsidR="001511DA">
      <w:pPr>
        <w:jc w:val="both"/>
        <w:rPr>
          <w:sz w:val="23"/>
          <w:szCs w:val="23"/>
        </w:rPr>
      </w:pPr>
    </w:p>
    <w:p w:rsidRDefault="001511DA" w:rsidP="001511DA" w:rsidR="001511DA" w:rsidRPr="004C4B9E">
      <w:pPr>
        <w:jc w:val="both"/>
        <w:rPr>
          <w:sz w:val="23"/>
          <w:szCs w:val="23"/>
        </w:rPr>
      </w:pPr>
    </w:p>
    <w:p w:rsidRDefault="001511DA" w:rsidP="001511DA" w:rsidR="001511D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1511DA" w:rsidP="001511DA" w:rsidR="001511D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1511DA" w:rsidP="001511DA" w:rsidR="001511DA" w:rsidRPr="004C4B9E">
      <w:pPr>
        <w:jc w:val="both"/>
        <w:rPr>
          <w:sz w:val="23"/>
          <w:szCs w:val="23"/>
        </w:rPr>
      </w:pPr>
    </w:p>
    <w:p w:rsidRDefault="001511DA" w:rsidP="001511DA" w:rsidR="001511D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1511DA" w:rsidP="001511DA" w:rsidR="001511D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1511DA" w:rsidP="001511DA" w:rsidR="001511DA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>ROBI TEHNIKA d.o.o., Umag, Sveta Marija na Krasu, Sv. Marija na Krasu 27</w:t>
      </w:r>
    </w:p>
    <w:p w:rsidRDefault="001511DA" w:rsidP="001511DA" w:rsidR="001511DA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 xml:space="preserve">Robert Kraljević, Sveta Marija na Krasu-dio, Sv. Marija Na Krasu </w:t>
      </w:r>
    </w:p>
    <w:p w:rsidRDefault="001511DA" w:rsidP="001511DA" w:rsidR="001511DA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 xml:space="preserve">  27</w:t>
      </w:r>
    </w:p>
    <w:p w:rsidRDefault="001511DA" w:rsidP="001511DA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36C" w:rsidR="00000000">
      <w:r>
        <w:separator/>
      </w:r>
    </w:p>
  </w:endnote>
  <w:endnote w:id="0" w:type="continuationSeparator">
    <w:p w:rsidRDefault="00A5336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36C" w:rsidR="00000000">
      <w:r>
        <w:separator/>
      </w:r>
    </w:p>
  </w:footnote>
  <w:footnote w:id="0" w:type="continuationSeparator">
    <w:p w:rsidRDefault="00A5336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511D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A5336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1DA"/>
    <w:rsid w:val="001511DA"/>
    <w:rsid w:val="00554328"/>
    <w:rsid w:val="00985388"/>
    <w:rsid w:val="00A5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11D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11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11D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11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1D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3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36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36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36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36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1D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11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11D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11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1D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3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36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36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36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36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ROBI TEHNIKA d.o.o. UMAG</izvorni_sadrzaj>
    <derivirana_varijabla naziv="DomainObject.Predmet.ProtustrankaFormated_1">  ROBI TEHNIKA d.o.o. UMAG</derivirana_varijabla>
  </DomainObject.Predmet.ProtustrankaFormated>
  <DomainObject.Predmet.ProtustrankaFormatedOIB>
    <izvorni_sadrzaj>  ROBI TEHNIKA d.o.o. UMAG, OIB 60214339748</izvorni_sadrzaj>
    <derivirana_varijabla naziv="DomainObject.Predmet.ProtustrankaFormatedOIB_1">  ROBI TEHNIKA d.o.o. UMAG, OIB 60214339748</derivirana_varijabla>
  </DomainObject.Predmet.ProtustrankaFormatedOIB>
  <DomainObject.Predmet.ProtustrankaFormatedWithAdress>
    <izvorni_sadrzaj> ROBI TEHNIKA d.o.o. UMAG, Sveta Marija na Krasu, Sv. Marija na Krasu 27, 52470 Umag</izvorni_sadrzaj>
    <derivirana_varijabla naziv="DomainObject.Predmet.ProtustrankaFormatedWithAdress_1"> ROBI TEHNIKA d.o.o. UMAG, Sveta Marija na Krasu, Sv. Marija na Krasu 27, 52470 Umag</derivirana_varijabla>
  </DomainObject.Predmet.ProtustrankaFormatedWithAdress>
  <DomainObject.Predmet.ProtustrankaFormatedWithAdressOIB>
    <izvorni_sadrzaj> ROBI TEHNIKA d.o.o. UMAG, OIB 60214339748, Sveta Marija na Krasu, Sv. Marija na Krasu 27, 52470 Umag</izvorni_sadrzaj>
    <derivirana_varijabla naziv="DomainObject.Predmet.ProtustrankaFormatedWithAdressOIB_1"> ROBI TEHNIKA d.o.o. UMAG, OIB 60214339748, Sveta Marija na Krasu, Sv. Marija na Krasu 27, 52470 Umag</derivirana_varijabla>
  </DomainObject.Predmet.ProtustrankaFormatedWithAdressOIB>
  <DomainObject.Predmet.ProtustrankaWithAdress>
    <izvorni_sadrzaj>ROBI TEHNIKA d.o.o. UMAG Sveta Marija na Krasu, Sv. Marija na Krasu 27, 52470 Umag</izvorni_sadrzaj>
    <derivirana_varijabla naziv="DomainObject.Predmet.ProtustrankaWithAdress_1">ROBI TEHNIKA d.o.o. UMAG Sveta Marija na Krasu, Sv. Marija na Krasu 27, 52470 Umag</derivirana_varijabla>
  </DomainObject.Predmet.ProtustrankaWithAdress>
  <DomainObject.Predmet.ProtustrankaWithAdressOIB>
    <izvorni_sadrzaj>ROBI TEHNIKA d.o.o. UMAG, OIB 60214339748, Sveta Marija na Krasu, Sv. Marija na Krasu 27, 52470 Umag</izvorni_sadrzaj>
    <derivirana_varijabla naziv="DomainObject.Predmet.ProtustrankaWithAdressOIB_1">ROBI TEHNIKA d.o.o. UMAG, OIB 60214339748, Sveta Marija na Krasu, Sv. Marija na Krasu 27, 52470 Umag</derivirana_varijabla>
  </DomainObject.Predmet.ProtustrankaWithAdressOIB>
  <DomainObject.Predmet.ProtustrankaNazivFormated>
    <izvorni_sadrzaj>ROBI TEHNIKA d.o.o. UMAG</izvorni_sadrzaj>
    <derivirana_varijabla naziv="DomainObject.Predmet.ProtustrankaNazivFormated_1">ROBI TEHNIKA d.o.o. UMAG</derivirana_varijabla>
  </DomainObject.Predmet.ProtustrankaNazivFormated>
  <DomainObject.Predmet.ProtustrankaNazivFormatedOIB>
    <izvorni_sadrzaj>ROBI TEHNIKA d.o.o. UMAG, OIB 60214339748</izvorni_sadrzaj>
    <derivirana_varijabla naziv="DomainObject.Predmet.ProtustrankaNazivFormatedOIB_1">ROBI TEHNIKA d.o.o. UMAG, OIB 60214339748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29452.22</izvorni_sadrzaj>
    <derivirana_varijabla naziv="DomainObject.Predmet.TrenutnaVrijednost_1">29452.22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ROBI TEHNIKA d.o.o. UMAG</item>
    </izvorni_sadrzaj>
    <derivirana_varijabla naziv="DomainObject.Predmet.ProtuStrankaListFormated_1">
      <item>ROBI TEHNIKA d.o.o. UMAG</item>
    </derivirana_varijabla>
  </DomainObject.Predmet.ProtuStrankaListFormated>
  <DomainObject.Predmet.ProtuStrankaListFormatedOIB>
    <izvorni_sadrzaj>
      <item>ROBI TEHNIKA d.o.o. UMAG, OIB 60214339748</item>
    </izvorni_sadrzaj>
    <derivirana_varijabla naziv="DomainObject.Predmet.ProtuStrankaListFormatedOIB_1">
      <item>ROBI TEHNIKA d.o.o. UMAG, OIB 60214339748</item>
    </derivirana_varijabla>
  </DomainObject.Predmet.ProtuStrankaListFormatedOIB>
  <DomainObject.Predmet.ProtuStrankaListFormatedWithAdress>
    <izvorni_sadrzaj>
      <item>ROBI TEHNIKA d.o.o. UMAG, Sveta Marija na Krasu, Sv. Marija na Krasu 27, 52470 Umag</item>
    </izvorni_sadrzaj>
    <derivirana_varijabla naziv="DomainObject.Predmet.ProtuStrankaListFormatedWithAdress_1">
      <item>ROBI TEHNIKA d.o.o. UMAG, Sveta Marija na Krasu, Sv. Marija na Krasu 27, 52470 Umag</item>
    </derivirana_varijabla>
  </DomainObject.Predmet.ProtuStrankaListFormatedWithAdress>
  <DomainObject.Predmet.ProtuStrankaListFormatedWithAdressOIB>
    <izvorni_sadrzaj>
      <item>ROBI TEHNIKA d.o.o. UMAG, OIB 60214339748, Sveta Marija na Krasu, Sv. Marija na Krasu 27, 52470 Umag</item>
    </izvorni_sadrzaj>
    <derivirana_varijabla naziv="DomainObject.Predmet.ProtuStrankaListFormatedWithAdressOIB_1">
      <item>ROBI TEHNIKA d.o.o. UMAG, OIB 60214339748, Sveta Marija na Krasu, Sv. Marija na Krasu 27, 52470 Umag</item>
    </derivirana_varijabla>
  </DomainObject.Predmet.ProtuStrankaListFormatedWithAdressOIB>
  <DomainObject.Predmet.ProtuStrankaListNazivFormated>
    <izvorni_sadrzaj>
      <item>ROBI TEHNIKA d.o.o. UMAG</item>
    </izvorni_sadrzaj>
    <derivirana_varijabla naziv="DomainObject.Predmet.ProtuStrankaListNazivFormated_1">
      <item>ROBI TEHNIKA d.o.o. UMAG</item>
    </derivirana_varijabla>
  </DomainObject.Predmet.ProtuStrankaListNazivFormated>
  <DomainObject.Predmet.ProtuStrankaListNazivFormatedOIB>
    <izvorni_sadrzaj>
      <item>ROBI TEHNIKA d.o.o. UMAG, OIB 60214339748</item>
    </izvorni_sadrzaj>
    <derivirana_varijabla naziv="DomainObject.Predmet.ProtuStrankaListNazivFormatedOIB_1">
      <item>ROBI TEHNIKA d.o.o. UMAG, OIB 60214339748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ROBI TEHNIKA d.o.o. UMAG</izvorni_sadrzaj>
    <derivirana_varijabla naziv="DomainObject.Predmet.ProtustrankaIDrugi_1">ROBI TEHNIKA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ROBI TEHNIKA d.o.o. UMAG, OIB 60214339748, Sveta Marija na Krasu, Sv. Marija na Krasu 27, 52470 Umag</izvorni_sadrzaj>
    <derivirana_varijabla naziv="DomainObject.Predmet.ProtustrankaIDrugiAdressOIB_1">ROBI TEHNIKA d.o.o. UMAG, OIB 60214339748, Sveta Marija na Krasu, Sv. Marija na Krasu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ROBI TEHNIKA d.o.o. UMAG</item>
    </izvorni_sadrzaj>
    <derivirana_varijabla naziv="DomainObject.Predmet.SudioniciListNaziv_1">
      <item>FINANCIJSKA AGENCIJA, RC RIJEKA, PODRUŽNICA PULA, PULA</item>
      <item>ROBI TEHNIKA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ROBI TEHNIKA d.o.o. UMAG, OIB 60214339748, Sveta Marija na Krasu, Sv. Marija na Krasu 27,52470 Umag</item>
    </izvorni_sadrzaj>
    <derivirana_varijabla naziv="DomainObject.Predmet.SudioniciListAdressOIB_1">
      <item>FINANCIJSKA AGENCIJA, RC RIJEKA, PODRUŽNICA PULA, PULA, OIB 85821130368, Ulica grada Vukovara 70,10000 Zagreb</item>
      <item>ROBI TEHNIKA d.o.o. UMAG, OIB 60214339748, Sveta Marija na Krasu, Sv. Marija na Krasu 27,52470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60214339748</item>
    </izvorni_sadrzaj>
    <derivirana_varijabla naziv="DomainObject.Predmet.SudioniciListNazivOIB_1">
      <item>, OIB 85821130368</item>
      <item>, OIB 60214339748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1748</properties:Characters>
  <properties:Lines>51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2016-06-01T06:01:00Z</dcterms:created>
  <dc:creator>Jasmina Matika</dc:creator>
  <cp:lastModifiedBy>Jasmina Matika</cp:lastModifiedBy>
  <dcterms:modified xmlns:xsi="http://www.w3.org/2001/XMLSchema-instance" xsi:type="dcterms:W3CDTF">2016-06-01T06:09:00Z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