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db9b" w14:paraId="da5db9b" w:rsidRDefault="00CA590D" w:rsidP="00CA590D" w:rsidR="0079120F" w:rsidRPr="003229CD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 w:rsidRPr="00FB0FAF">
        <w:t>Posl.br. 1 St-</w:t>
      </w:r>
      <w:r w:rsidR="002E719F">
        <w:t>161/12-217</w:t>
      </w: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0251C2"/>
    <w:p w:rsidRDefault="0079120F" w:rsidP="0079120F" w:rsidR="0079120F" w:rsidRPr="00FB0FAF">
      <w:pPr>
        <w:jc w:val="both"/>
      </w:pPr>
      <w:r w:rsidRPr="00FB0FAF">
        <w:t>REPUBLIKA HRVATSKA</w:t>
      </w:r>
    </w:p>
    <w:p w:rsidRDefault="0079120F" w:rsidP="0079120F" w:rsidR="00CA590D">
      <w:pPr>
        <w:jc w:val="both"/>
      </w:pPr>
      <w:r w:rsidRPr="00FB0FA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FB0FAF">
          <w:t>U ZADRU</w:t>
        </w:r>
      </w:smartTag>
      <w:r w:rsidRPr="00FB0FAF">
        <w:tab/>
      </w:r>
    </w:p>
    <w:p w:rsidRDefault="00CA590D" w:rsidP="0079120F" w:rsidR="0079120F" w:rsidRPr="00FB0FAF">
      <w:pPr>
        <w:jc w:val="both"/>
      </w:pPr>
      <w:r>
        <w:t>Dr. Franje Tuđmana 35</w:t>
      </w:r>
      <w:r w:rsidR="0079120F" w:rsidRPr="00FB0FAF">
        <w:tab/>
      </w:r>
      <w:r w:rsidR="0079120F" w:rsidRPr="00FB0FAF">
        <w:tab/>
      </w:r>
      <w:r w:rsidR="0079120F" w:rsidRPr="00FB0FAF">
        <w:tab/>
        <w:t xml:space="preserve">  </w:t>
      </w:r>
      <w:r w:rsidR="003229CD" w:rsidRPr="00FB0FAF">
        <w:t xml:space="preserve">     </w:t>
      </w:r>
      <w:r w:rsidR="008F7EFC" w:rsidRPr="00FB0FAF">
        <w:t xml:space="preserve">    </w:t>
      </w:r>
    </w:p>
    <w:p w:rsidRDefault="0079120F" w:rsidP="0079120F" w:rsidR="0079120F">
      <w:pPr>
        <w:jc w:val="both"/>
      </w:pPr>
    </w:p>
    <w:p w:rsidRDefault="00FB0FAF" w:rsidP="00FB0FAF" w:rsidR="008F7EFC" w:rsidRPr="00FB0FAF">
      <w:pPr>
        <w:jc w:val="center"/>
      </w:pPr>
      <w:r w:rsidRPr="00FB0FAF">
        <w:t xml:space="preserve"> U  I M E   R E P U B L I K E  H R V A T S K E  </w:t>
      </w:r>
    </w:p>
    <w:p w:rsidRDefault="00FB0FAF" w:rsidP="0079120F" w:rsidR="00FB0FAF" w:rsidRPr="00FB0FAF">
      <w:pPr>
        <w:jc w:val="center"/>
      </w:pPr>
    </w:p>
    <w:p w:rsidRDefault="0079120F" w:rsidP="0079120F" w:rsidR="0079120F" w:rsidRPr="00FB0FAF">
      <w:pPr>
        <w:jc w:val="center"/>
      </w:pPr>
      <w:r w:rsidRPr="00FB0FAF">
        <w:t>R  J  E  Š  E  N  J  E</w:t>
      </w:r>
    </w:p>
    <w:p w:rsidRDefault="0079120F" w:rsidP="0079120F" w:rsidR="0079120F">
      <w:pPr>
        <w:jc w:val="both"/>
      </w:pPr>
    </w:p>
    <w:p w:rsidRDefault="0079120F" w:rsidP="0079120F" w:rsidR="0079120F" w:rsidRPr="00FB0FAF">
      <w:pPr>
        <w:jc w:val="both"/>
      </w:pPr>
      <w:r w:rsidRPr="00FB0FAF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FB0FAF">
          <w:t>sud u</w:t>
        </w:r>
      </w:smartTag>
      <w:r w:rsidRPr="00FB0FAF">
        <w:t xml:space="preserve"> Zadru</w:t>
      </w:r>
      <w:r w:rsidR="008F7EFC" w:rsidRPr="00FB0FAF">
        <w:t xml:space="preserve"> (OIB:39670464653) </w:t>
      </w:r>
      <w:r w:rsidRPr="00FB0FAF">
        <w:t xml:space="preserve">po sucu tog suda Ardeni Bajlo u stečajnom postupku nad stečajnim dužnikom </w:t>
      </w:r>
      <w:r w:rsidR="00D148D5" w:rsidRPr="00244EC8">
        <w:t xml:space="preserve">WELLTRADE d.o.o. Zadar u stečaju, </w:t>
      </w:r>
      <w:r w:rsidR="00D148D5">
        <w:t>OIB: 39213523837</w:t>
      </w:r>
      <w:r w:rsidR="00A34F37" w:rsidRPr="00BE6EB1">
        <w:t>, zastupanom po stečajno</w:t>
      </w:r>
      <w:r w:rsidR="00A34F37">
        <w:t>m</w:t>
      </w:r>
      <w:r w:rsidR="00A34F37" w:rsidRPr="00BE6EB1">
        <w:t xml:space="preserve"> upravitelj</w:t>
      </w:r>
      <w:r w:rsidR="00A34F37">
        <w:t xml:space="preserve">u </w:t>
      </w:r>
      <w:r w:rsidR="00D148D5">
        <w:t>Željku Vrkiću</w:t>
      </w:r>
      <w:r w:rsidR="003816A4">
        <w:t>,</w:t>
      </w:r>
      <w:r w:rsidR="00FB0FAF">
        <w:t xml:space="preserve"> </w:t>
      </w:r>
      <w:r w:rsidRPr="00FB0FAF">
        <w:t xml:space="preserve">dana </w:t>
      </w:r>
      <w:r w:rsidR="00D148D5">
        <w:t>06</w:t>
      </w:r>
      <w:r w:rsidR="00C0454E">
        <w:t>.</w:t>
      </w:r>
      <w:r w:rsidR="00A34F37">
        <w:t xml:space="preserve"> travnja</w:t>
      </w:r>
      <w:r w:rsidR="00CA590D">
        <w:t xml:space="preserve"> 201</w:t>
      </w:r>
      <w:r w:rsidR="00D148D5">
        <w:t>6</w:t>
      </w:r>
      <w:r w:rsidRPr="00FB0FAF">
        <w:t xml:space="preserve">.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>r i j e š i o  j e</w:t>
      </w:r>
    </w:p>
    <w:p w:rsidRDefault="0079120F" w:rsidP="0079120F" w:rsidR="0079120F" w:rsidRPr="00FB0FAF">
      <w:pPr>
        <w:jc w:val="both"/>
      </w:pPr>
    </w:p>
    <w:p w:rsidRDefault="0079120F" w:rsidP="008A6059" w:rsidR="008A6059" w:rsidRPr="00FB0FAF">
      <w:pPr>
        <w:numPr>
          <w:ilvl w:val="0"/>
          <w:numId w:val="1"/>
        </w:numPr>
        <w:jc w:val="both"/>
      </w:pPr>
      <w:r w:rsidRPr="00FB0FAF">
        <w:t>Zaključuje se stečajni postupak</w:t>
      </w:r>
      <w:r w:rsidR="00D74762" w:rsidRPr="00FB0FAF">
        <w:t xml:space="preserve"> nad </w:t>
      </w:r>
      <w:r w:rsidR="00F23F7A">
        <w:t>stečajnim dužnikom</w:t>
      </w:r>
      <w:r w:rsidRPr="00FB0FAF">
        <w:t xml:space="preserve"> </w:t>
      </w:r>
      <w:r w:rsidR="00D148D5" w:rsidRPr="00244EC8">
        <w:t xml:space="preserve">WELLTRADE d.o.o. Zadar u stečaju, </w:t>
      </w:r>
      <w:r w:rsidR="00D148D5">
        <w:t>OIB: 39213523837</w:t>
      </w:r>
      <w:r w:rsidR="00EE67BE" w:rsidRPr="00FB0FAF">
        <w:t>.</w:t>
      </w:r>
    </w:p>
    <w:p w:rsidRDefault="00C0454E" w:rsidP="00B53AB4" w:rsidR="00C0454E"/>
    <w:p w:rsidRDefault="0079120F" w:rsidP="0079120F" w:rsidR="0079120F">
      <w:pPr>
        <w:numPr>
          <w:ilvl w:val="0"/>
          <w:numId w:val="1"/>
        </w:numPr>
        <w:jc w:val="both"/>
      </w:pPr>
      <w:r w:rsidRPr="00FB0FAF">
        <w:t xml:space="preserve">Ovo rješenje i osnova zaključenja stečajnog postupka </w:t>
      </w:r>
      <w:r w:rsidR="00FB0FAF">
        <w:t xml:space="preserve">javno </w:t>
      </w:r>
      <w:r w:rsidR="003C4119">
        <w:t xml:space="preserve">će se </w:t>
      </w:r>
      <w:r w:rsidR="00FB0FAF">
        <w:t>objaviti</w:t>
      </w:r>
      <w:r w:rsidR="003C4119">
        <w:t>.</w:t>
      </w:r>
    </w:p>
    <w:p w:rsidRDefault="00D74762" w:rsidP="00D74762" w:rsidR="00D74762">
      <w:pPr>
        <w:jc w:val="both"/>
      </w:pPr>
    </w:p>
    <w:p w:rsidRDefault="0079120F" w:rsidP="0079120F" w:rsidR="0079120F" w:rsidRPr="00FB0FAF">
      <w:pPr>
        <w:numPr>
          <w:ilvl w:val="0"/>
          <w:numId w:val="1"/>
        </w:numPr>
        <w:jc w:val="both"/>
      </w:pPr>
      <w:r w:rsidRPr="00FB0FAF">
        <w:t xml:space="preserve">Rješenje se </w:t>
      </w:r>
      <w:r w:rsidR="00D74762" w:rsidRPr="00FB0FAF">
        <w:t xml:space="preserve">po pravomoćnosti </w:t>
      </w:r>
      <w:r w:rsidRPr="00FB0FAF">
        <w:t xml:space="preserve">dostavlja sudskom registru ovog suda radi brisanja dužnika iz sudskog registra. </w:t>
      </w:r>
    </w:p>
    <w:p w:rsidRDefault="0079120F" w:rsidP="0079120F" w:rsidR="0079120F" w:rsidRPr="00FB0FAF">
      <w:pPr>
        <w:jc w:val="both"/>
      </w:pPr>
    </w:p>
    <w:p w:rsidRDefault="0079120F" w:rsidP="00B97328" w:rsidR="00B97328">
      <w:pPr>
        <w:jc w:val="center"/>
      </w:pPr>
      <w:r w:rsidRPr="00FB0FAF">
        <w:t>Obrazloženje</w:t>
      </w:r>
    </w:p>
    <w:p w:rsidRDefault="00B97328" w:rsidP="0079120F" w:rsidR="00B97328">
      <w:pPr>
        <w:ind w:firstLine="708"/>
        <w:jc w:val="both"/>
      </w:pPr>
    </w:p>
    <w:p w:rsidRDefault="003C4119" w:rsidP="00C0454E" w:rsidR="00C0454E">
      <w:pPr>
        <w:ind w:firstLine="708"/>
        <w:jc w:val="both"/>
      </w:pPr>
      <w:r>
        <w:t>D</w:t>
      </w:r>
      <w:r w:rsidR="008F7EFC" w:rsidRPr="00FB0FAF">
        <w:t xml:space="preserve">ana </w:t>
      </w:r>
      <w:r w:rsidR="00D148D5">
        <w:t>22. ožujka 2016.</w:t>
      </w:r>
      <w:r w:rsidR="0079120F" w:rsidRPr="00FB0FAF">
        <w:t xml:space="preserve"> </w:t>
      </w:r>
      <w:r>
        <w:t xml:space="preserve">održano </w:t>
      </w:r>
      <w:r w:rsidR="003816A4">
        <w:t xml:space="preserve">je </w:t>
      </w:r>
      <w:r>
        <w:t>završno ročište vjerovnika</w:t>
      </w:r>
      <w:r w:rsidR="003816A4">
        <w:t>.</w:t>
      </w:r>
      <w:r>
        <w:t xml:space="preserve"> Prethodno je sudac dao</w:t>
      </w:r>
      <w:r w:rsidR="0079120F" w:rsidRPr="00FB0FAF">
        <w:t xml:space="preserve"> suglasnost za završnu diobu i završni račun stečajn</w:t>
      </w:r>
      <w:r w:rsidR="00A34F37">
        <w:t>om</w:t>
      </w:r>
      <w:r w:rsidR="0079120F" w:rsidRPr="00FB0FAF">
        <w:t xml:space="preserve"> upravitelj</w:t>
      </w:r>
      <w:r w:rsidR="00A34F37">
        <w:t>u</w:t>
      </w:r>
      <w:r w:rsidR="0079120F" w:rsidRPr="00FB0FAF">
        <w:t>, pošto je</w:t>
      </w:r>
      <w:r>
        <w:t xml:space="preserve"> </w:t>
      </w:r>
      <w:r w:rsidR="0079120F" w:rsidRPr="00FB0FAF">
        <w:t>steč</w:t>
      </w:r>
      <w:r w:rsidR="00D74762" w:rsidRPr="00FB0FAF">
        <w:t>ajna masa u cijelosti unovčena, dok prigovora</w:t>
      </w:r>
      <w:r w:rsidR="00E945A2">
        <w:t xml:space="preserve"> na diobni popis</w:t>
      </w:r>
      <w:r w:rsidR="00D74762" w:rsidRPr="00FB0FAF">
        <w:t xml:space="preserve"> nije bilo. </w:t>
      </w:r>
    </w:p>
    <w:p w:rsidRDefault="00B97328" w:rsidP="0079120F" w:rsidR="00B97328">
      <w:pPr>
        <w:ind w:firstLine="708"/>
        <w:jc w:val="both"/>
      </w:pPr>
      <w:r>
        <w:t>Na navedenom ročištu</w:t>
      </w:r>
      <w:r w:rsidR="00C0454E">
        <w:t xml:space="preserve"> prihvaćeno je izvješće stečajnog</w:t>
      </w:r>
      <w:r>
        <w:t xml:space="preserve"> upravitelj</w:t>
      </w:r>
      <w:r w:rsidR="00C0454E">
        <w:t>a</w:t>
      </w:r>
      <w:r>
        <w:t xml:space="preserve"> i dana suglasnost na završni račun. </w:t>
      </w:r>
    </w:p>
    <w:p w:rsidRDefault="00B97328" w:rsidP="0079120F" w:rsidR="00B97328" w:rsidRPr="00FB0FAF">
      <w:pPr>
        <w:ind w:firstLine="708"/>
        <w:jc w:val="both"/>
      </w:pPr>
      <w:r>
        <w:t xml:space="preserve">Nakon </w:t>
      </w:r>
      <w:r w:rsidRPr="00DC6517">
        <w:t>završnog ročišta stečajn</w:t>
      </w:r>
      <w:r w:rsidR="00DC6517" w:rsidRPr="00DC6517">
        <w:t>i upravitelj</w:t>
      </w:r>
      <w:r w:rsidRPr="00DC6517">
        <w:t xml:space="preserve"> je</w:t>
      </w:r>
      <w:r w:rsidR="00A833FB" w:rsidRPr="00DC6517">
        <w:t xml:space="preserve"> podneskom od dana </w:t>
      </w:r>
      <w:r w:rsidR="00D148D5">
        <w:t>25. ožujka 2016.</w:t>
      </w:r>
      <w:r>
        <w:t xml:space="preserve"> izvijesti</w:t>
      </w:r>
      <w:r w:rsidR="00DC6517">
        <w:t>o</w:t>
      </w:r>
      <w:r>
        <w:t xml:space="preserve"> sud da je okončana završna dioba</w:t>
      </w:r>
      <w:r w:rsidR="00A833FB">
        <w:t xml:space="preserve">, da su podmireni troškovi stečajnog postupka. </w:t>
      </w:r>
    </w:p>
    <w:p w:rsidRDefault="0079120F" w:rsidP="00B97328" w:rsidR="0079120F" w:rsidRPr="00FB0FAF">
      <w:pPr>
        <w:jc w:val="both"/>
      </w:pPr>
      <w:r w:rsidRPr="00FB0FAF">
        <w:tab/>
        <w:t xml:space="preserve">Obzirom da je okončana završna dioba, to su ispunjeni uvjeti iz čl. </w:t>
      </w:r>
      <w:smartTag w:element="metricconverter" w:uri="urn:schemas-microsoft-com:office:smarttags">
        <w:smartTagPr>
          <w:attr w:val="196. st" w:name="ProductID"/>
        </w:smartTagPr>
        <w:r w:rsidRPr="00FB0FAF">
          <w:t>196. st</w:t>
        </w:r>
      </w:smartTag>
      <w:r w:rsidRPr="00FB0FAF">
        <w:t xml:space="preserve">. 1. </w:t>
      </w:r>
      <w:r w:rsidR="00D74762" w:rsidRPr="00FB0FAF">
        <w:t>Stečajnog zakona</w:t>
      </w:r>
      <w:r w:rsidR="00B97328">
        <w:t xml:space="preserve"> </w:t>
      </w:r>
      <w:r w:rsidR="00B97328" w:rsidRPr="00B97328">
        <w:rPr>
          <w:szCs w:val="22"/>
        </w:rPr>
        <w:t>(Narodne novine broj 44/96, 29/99, 129/00, 123/03, 82/06, 116/10, 25/12 i 133/12)</w:t>
      </w:r>
      <w:r w:rsidR="00D74762" w:rsidRPr="00FB0FAF">
        <w:t xml:space="preserve">, </w:t>
      </w:r>
      <w:r w:rsidRPr="00FB0FAF">
        <w:t xml:space="preserve">pa je ovaj stečajni postupak valjalo zaključiti. 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 xml:space="preserve">U Zadru, dana </w:t>
      </w:r>
      <w:r w:rsidR="00D148D5">
        <w:t>06</w:t>
      </w:r>
      <w:r w:rsidR="00A34F37">
        <w:t>. travnja</w:t>
      </w:r>
      <w:r w:rsidR="00CA590D">
        <w:t xml:space="preserve"> 201</w:t>
      </w:r>
      <w:r w:rsidR="00D148D5">
        <w:t>6</w:t>
      </w:r>
      <w:r w:rsidRPr="00FB0FAF">
        <w:t xml:space="preserve">. </w:t>
      </w:r>
    </w:p>
    <w:p w:rsidRDefault="0079120F" w:rsidP="0079120F" w:rsidR="0079120F" w:rsidRPr="00FB0FAF">
      <w:pPr>
        <w:jc w:val="center"/>
      </w:pPr>
    </w:p>
    <w:p w:rsidRDefault="001D2CE8" w:rsidP="00F23F7A" w:rsidR="0079120F" w:rsidRPr="00FB0FAF">
      <w:pPr>
        <w:jc w:val="right"/>
      </w:pPr>
      <w:r>
        <w:t xml:space="preserve">                                                     </w:t>
      </w:r>
      <w:r w:rsidR="0079120F" w:rsidRPr="00FB0FAF">
        <w:t>Stečajn</w:t>
      </w:r>
      <w:r w:rsidR="00D148D5">
        <w:t>a</w:t>
      </w:r>
      <w:r w:rsidR="0079120F" w:rsidRPr="00FB0FAF">
        <w:t xml:space="preserve"> su</w:t>
      </w:r>
      <w:r w:rsidR="00D148D5">
        <w:t>tkinja</w:t>
      </w:r>
    </w:p>
    <w:p w:rsidRDefault="0079120F" w:rsidP="00F23F7A" w:rsidR="000251C2" w:rsidRPr="00FB0FAF">
      <w:pPr>
        <w:jc w:val="right"/>
      </w:pPr>
      <w:r w:rsidRPr="00FB0FAF">
        <w:t>Ardena Bajlo</w:t>
      </w:r>
    </w:p>
    <w:p w:rsidRDefault="00A833FB" w:rsidP="000251C2" w:rsidR="00A833FB">
      <w:pPr>
        <w:ind w:firstLine="708" w:left="4248"/>
        <w:jc w:val="both"/>
      </w:pPr>
    </w:p>
    <w:p w:rsidRDefault="00D148D5" w:rsidP="000251C2" w:rsidR="00D148D5">
      <w:pPr>
        <w:ind w:firstLine="708" w:left="4248"/>
        <w:jc w:val="both"/>
      </w:pPr>
    </w:p>
    <w:p w:rsidRDefault="00C6772C" w:rsidP="000251C2" w:rsidR="00C6772C" w:rsidRPr="00FB0FAF">
      <w:pPr>
        <w:ind w:firstLine="708" w:left="4248"/>
        <w:jc w:val="both"/>
      </w:pPr>
    </w:p>
    <w:p w:rsidRDefault="001D2CE8" w:rsidP="0079120F" w:rsidR="0079120F" w:rsidRPr="00FB0FAF">
      <w:pPr>
        <w:jc w:val="both"/>
      </w:pPr>
      <w:r>
        <w:t>U</w:t>
      </w:r>
      <w:r w:rsidR="0079120F" w:rsidRPr="00FB0FAF">
        <w:t>PUTA O PRAVNOM LIJEKU:</w:t>
      </w:r>
    </w:p>
    <w:p w:rsidRDefault="0079120F" w:rsidP="0079120F" w:rsidR="0079120F">
      <w:r w:rsidRPr="00FB0FAF">
        <w:t xml:space="preserve">Protiv ovog rješenja dopuštena je žalba koja se podnosi u tri primjerka za Visoki trgovački sud putem ovog suda, u roku od osam dana. </w:t>
      </w:r>
    </w:p>
    <w:p w:rsidRDefault="00F23F7A" w:rsidP="0079120F" w:rsidR="00F23F7A"/>
    <w:p w:rsidRDefault="00C6772C" w:rsidP="0079120F" w:rsidR="00C6772C"/>
    <w:p w:rsidRDefault="0003127D" w:rsidP="0003127D" w:rsidR="0003127D" w:rsidRPr="00FB0FAF">
      <w:r w:rsidRPr="00FB0FAF">
        <w:lastRenderedPageBreak/>
        <w:t xml:space="preserve">Dostaviti: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stečajno</w:t>
      </w:r>
      <w:r w:rsidR="00A34F37">
        <w:t>m</w:t>
      </w:r>
      <w:r w:rsidR="00F23F7A">
        <w:t xml:space="preserve"> upravitelj</w:t>
      </w:r>
      <w:r w:rsidR="00A34F37">
        <w:t>u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 xml:space="preserve">registru suda po pravomoćnosti </w:t>
      </w:r>
    </w:p>
    <w:p w:rsidRDefault="00A34F37" w:rsidP="0003127D" w:rsidR="0003127D" w:rsidRPr="00FB0FAF">
      <w:pPr>
        <w:numPr>
          <w:ilvl w:val="0"/>
          <w:numId w:val="2"/>
        </w:numPr>
      </w:pPr>
      <w:r>
        <w:t>e-</w:t>
      </w:r>
      <w:r w:rsidR="0003127D" w:rsidRPr="00FB0FAF">
        <w:t xml:space="preserve">oglasna ploča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u spis</w:t>
      </w:r>
    </w:p>
    <w:p w:rsidRDefault="0003127D" w:rsidP="0003127D" w:rsidR="0003127D" w:rsidRPr="00FB0FAF"/>
    <w:p w:rsidRDefault="0003127D" w:rsidP="0079120F" w:rsidR="0003127D" w:rsidRPr="000251C2"/>
    <w:sectPr w:rsidSect="00D148D5" w:rsidR="0003127D" w:rsidRPr="000251C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7A" w:rsidP="00F23F7A" w:rsidR="00F23F7A">
      <w:r>
        <w:separator/>
      </w:r>
    </w:p>
  </w:endnote>
  <w:endnote w:id="0" w:type="continuationSeparator">
    <w:p w:rsidRDefault="00F23F7A" w:rsidP="00F23F7A" w:rsidR="00F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7A" w:rsidP="00F23F7A" w:rsidR="00F23F7A">
      <w:r>
        <w:separator/>
      </w:r>
    </w:p>
  </w:footnote>
  <w:footnote w:id="0" w:type="continuationSeparator">
    <w:p w:rsidRDefault="00F23F7A" w:rsidP="00F23F7A" w:rsidR="00F2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F7A" w:rsidP="00F23F7A" w:rsidR="00F23F7A" w:rsidRPr="003229CD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955263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Pr="00FB0FAF">
      <w:t>Posl.br. 1 St-</w:t>
    </w:r>
    <w:r w:rsidR="00D148D5">
      <w:t>161/12-217</w:t>
    </w:r>
  </w:p>
  <w:p w:rsidRDefault="00F23F7A" w:rsidR="00F23F7A">
    <w:pPr>
      <w:pStyle w:val="Zaglavlje"/>
      <w:jc w:val="center"/>
    </w:pPr>
  </w:p>
  <w:p w:rsidRDefault="00F23F7A" w:rsidR="00F23F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251C2"/>
    <w:rsid w:val="0003127D"/>
    <w:rsid w:val="00052BAA"/>
    <w:rsid w:val="00114C59"/>
    <w:rsid w:val="001D2CE8"/>
    <w:rsid w:val="002E719F"/>
    <w:rsid w:val="003229CD"/>
    <w:rsid w:val="003816A4"/>
    <w:rsid w:val="003C4119"/>
    <w:rsid w:val="003E15D3"/>
    <w:rsid w:val="004A298D"/>
    <w:rsid w:val="00691D21"/>
    <w:rsid w:val="00740EC7"/>
    <w:rsid w:val="0079120F"/>
    <w:rsid w:val="00825089"/>
    <w:rsid w:val="008A6059"/>
    <w:rsid w:val="008F2B58"/>
    <w:rsid w:val="008F7EFC"/>
    <w:rsid w:val="00955263"/>
    <w:rsid w:val="009B4F71"/>
    <w:rsid w:val="009E3171"/>
    <w:rsid w:val="00A34F37"/>
    <w:rsid w:val="00A833FB"/>
    <w:rsid w:val="00B53AB4"/>
    <w:rsid w:val="00B97328"/>
    <w:rsid w:val="00C0454E"/>
    <w:rsid w:val="00C1717C"/>
    <w:rsid w:val="00C34AEE"/>
    <w:rsid w:val="00C6772C"/>
    <w:rsid w:val="00CA590D"/>
    <w:rsid w:val="00CF69B4"/>
    <w:rsid w:val="00D012E3"/>
    <w:rsid w:val="00D148D5"/>
    <w:rsid w:val="00D15C19"/>
    <w:rsid w:val="00D54507"/>
    <w:rsid w:val="00D74762"/>
    <w:rsid w:val="00DC6517"/>
    <w:rsid w:val="00E260EC"/>
    <w:rsid w:val="00E945A2"/>
    <w:rsid w:val="00EA35E8"/>
    <w:rsid w:val="00EE67BE"/>
    <w:rsid w:val="00F23F7A"/>
    <w:rsid w:val="00F337BB"/>
    <w:rsid w:val="00F61E20"/>
    <w:rsid w:val="00FB0196"/>
    <w:rsid w:val="00FB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2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2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2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2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2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2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2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2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2012.</izvorni_sadrzaj>
    <derivirana_varijabla naziv="DomainObject.Predmet.DatumOsnivanja_1">15.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St-161/2012</izvorni_sadrzaj>
    <derivirana_varijabla naziv="DomainObject.Predmet.OznakaBroj_1">St-161/2012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Poslaan u rf. 29.03.2016.</izvorni_sadrzaj>
    <derivirana_varijabla naziv="DomainObject.Predmet.PrimjedbaSuca_1">Poslaan u rf. 29.03.2016.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WELLTRADE d.o.o. Zadar</izvorni_sadrzaj>
    <derivirana_varijabla naziv="DomainObject.Predmet.ProtustrankaFormated_1">  WELLTRADE d.o.o. Zadar</derivirana_varijabla>
  </DomainObject.Predmet.ProtustrankaFormated>
  <DomainObject.Predmet.ProtustrankaFormatedOIB>
    <izvorni_sadrzaj>  WELLTRADE d.o.o. Zadar, OIB 39213523837</izvorni_sadrzaj>
    <derivirana_varijabla naziv="DomainObject.Predmet.ProtustrankaFormatedOIB_1">  WELLTRADE d.o.o. Zadar, OIB 39213523837</derivirana_varijabla>
  </DomainObject.Predmet.ProtustrankaFormatedOIB>
  <DomainObject.Predmet.ProtustrankaFormatedWithAdress>
    <izvorni_sadrzaj> WELLTRADE d.o.o. Zadar</izvorni_sadrzaj>
    <derivirana_varijabla naziv="DomainObject.Predmet.ProtustrankaFormatedWithAdress_1"> WELLTRADE d.o.o. Zadar</derivirana_varijabla>
  </DomainObject.Predmet.ProtustrankaFormatedWithAdress>
  <DomainObject.Predmet.ProtustrankaFormatedWithAdressOIB>
    <izvorni_sadrzaj> WELLTRADE d.o.o. Zadar, OIB 39213523837</izvorni_sadrzaj>
    <derivirana_varijabla naziv="DomainObject.Predmet.ProtustrankaFormatedWithAdressOIB_1"> WELLTRADE d.o.o. Zadar, OIB 39213523837</derivirana_varijabla>
  </DomainObject.Predmet.ProtustrankaFormatedWithAdressOIB>
  <DomainObject.Predmet.ProtustrankaWithAdress>
    <izvorni_sadrzaj>WELLTRADE d.o.o. Zadar </izvorni_sadrzaj>
    <derivirana_varijabla naziv="DomainObject.Predmet.ProtustrankaWithAdress_1">WELLTRADE d.o.o. Zadar </derivirana_varijabla>
  </DomainObject.Predmet.ProtustrankaWithAdress>
  <DomainObject.Predmet.ProtustrankaWithAdressOIB>
    <izvorni_sadrzaj>WELLTRADE d.o.o. Zadar, OIB 39213523837</izvorni_sadrzaj>
    <derivirana_varijabla naziv="DomainObject.Predmet.ProtustrankaWithAdressOIB_1">WELLTRADE d.o.o. Zadar, OIB 39213523837</derivirana_varijabla>
  </DomainObject.Predmet.ProtustrankaWithAdressOIB>
  <DomainObject.Predmet.ProtustrankaNazivFormated>
    <izvorni_sadrzaj>WELLTRADE d.o.o. Zadar</izvorni_sadrzaj>
    <derivirana_varijabla naziv="DomainObject.Predmet.ProtustrankaNazivFormated_1">WELLTRADE d.o.o. Zadar</derivirana_varijabla>
  </DomainObject.Predmet.ProtustrankaNazivFormated>
  <DomainObject.Predmet.ProtustrankaNazivFormatedOIB>
    <izvorni_sadrzaj>WELLTRADE d.o.o. Zadar, OIB 39213523837</izvorni_sadrzaj>
    <derivirana_varijabla naziv="DomainObject.Predmet.ProtustrankaNazivFormatedOIB_1">WELLTRADE d.o.o. Zadar, OIB 39213523837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LATAS; ANA KOMLJENOVIĆ; DUBRAVKO VIDAIĆ; ANTONIO VIDAKOVIĆ; HRVOJE ANČIĆ; LJUBICA SINOVČIĆ; ŠIME ŠIMIČEVIĆ; ANĐELKA ŠALIĆ; Damir Šegota; TRAST d.o.o.</izvorni_sadrzaj>
    <derivirana_varijabla naziv="DomainObject.Predmet.StrankaFormated_1">  JADRANKA LATAS; ANA KOMLJENOVIĆ; DUBRAVKO VIDAIĆ; ANTONIO VIDAKOVIĆ; HRVOJE ANČIĆ; LJUBICA SINOVČIĆ; ŠIME ŠIMIČEVIĆ; ANĐELKA ŠALIĆ; Damir Šegota; TRAST d.o.o.</derivirana_varijabla>
  </DomainObject.Predmet.StrankaFormated>
  <DomainObject.Predmet.StrankaFormatedOIB>
    <izvorni_sadrzaj> 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izvorni_sadrzaj>
    <derivirana_varijabla naziv="DomainObject.Predmet.StrankaFormatedOIB_1"> 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derivirana_varijabla>
  </DomainObject.Predmet.StrankaFormatedOIB>
  <DomainObject.Predmet.StrankaFormatedWithAdress>
    <izvorni_sadrzaj> JADRANKA LATAS; ANA KOMLJENOVIĆ; DUBRAVKO VIDAIĆ; ANTONIO VIDAKOVIĆ; HRVOJE ANČIĆ; LJUBICA SINOVČIĆ; ŠIME ŠIMIČEVIĆ; ANĐELKA ŠALIĆ; Damir Šegota; TRAST d.o.o.</izvorni_sadrzaj>
    <derivirana_varijabla naziv="DomainObject.Predmet.StrankaFormatedWithAdress_1"> JADRANKA LATAS; ANA KOMLJENOVIĆ; DUBRAVKO VIDAIĆ; ANTONIO VIDAKOVIĆ; HRVOJE ANČIĆ; LJUBICA SINOVČIĆ; ŠIME ŠIMIČEVIĆ; ANĐELKA ŠALIĆ; Damir Šegota; TRAST d.o.o.</derivirana_varijabla>
  </DomainObject.Predmet.StrankaFormatedWithAdress>
  <DomainObject.Predmet.StrankaFormatedWithAdressOIB>
    <izvorni_sadrzaj>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izvorni_sadrzaj>
    <derivirana_varijabla naziv="DomainObject.Predmet.StrankaFormatedWithAdressOIB_1">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derivirana_varijabla>
  </DomainObject.Predmet.StrankaFormatedWithAdressOIB>
  <DomainObject.Predmet.StrankaWithAdress>
    <izvorni_sadrzaj>JADRANKA LATAS ,ANA KOMLJENOVIĆ ,DUBRAVKO VIDAIĆ ,ANTONIO VIDAKOVIĆ ,HRVOJE ANČIĆ ,LJUBICA SINOVČIĆ ,ŠIME ŠIMIČEVIĆ ,ANĐELKA ŠALIĆ ,Damir Šegota ,TRAST d.o.o. </izvorni_sadrzaj>
    <derivirana_varijabla naziv="DomainObject.Predmet.StrankaWithAdress_1">JADRANKA LATAS ,ANA KOMLJENOVIĆ ,DUBRAVKO VIDAIĆ ,ANTONIO VIDAKOVIĆ ,HRVOJE ANČIĆ ,LJUBICA SINOVČIĆ ,ŠIME ŠIMIČEVIĆ ,ANĐELKA ŠALIĆ ,Damir Šegota ,TRAST d.o.o. </derivirana_varijabla>
  </DomainObject.Predmet.StrankaWithAdress>
  <DomainObject.Predmet.StrankaWithAdressOIB>
    <izvorni_sadrzaj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izvorni_sadrzaj>
    <derivirana_varijabla naziv="DomainObject.Predmet.StrankaWithAdressOIB_1"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derivirana_varijabla>
  </DomainObject.Predmet.StrankaWithAdressOIB>
  <DomainObject.Predmet.StrankaNazivFormated>
    <izvorni_sadrzaj>JADRANKA LATAS,ANA KOMLJENOVIĆ,DUBRAVKO VIDAIĆ,ANTONIO VIDAKOVIĆ,HRVOJE ANČIĆ,LJUBICA SINOVČIĆ,ŠIME ŠIMIČEVIĆ,ANĐELKA ŠALIĆ,Damir Šegota,TRAST d.o.o.</izvorni_sadrzaj>
    <derivirana_varijabla naziv="DomainObject.Predmet.StrankaNazivFormated_1">JADRANKA LATAS,ANA KOMLJENOVIĆ,DUBRAVKO VIDAIĆ,ANTONIO VIDAKOVIĆ,HRVOJE ANČIĆ,LJUBICA SINOVČIĆ,ŠIME ŠIMIČEVIĆ,ANĐELKA ŠALIĆ,Damir Šegota,TRAST d.o.o.</derivirana_varijabla>
  </DomainObject.Predmet.StrankaNazivFormated>
  <DomainObject.Predmet.StrankaNazivFormatedOIB>
    <izvorni_sadrzaj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izvorni_sadrzaj>
    <derivirana_varijabla naziv="DomainObject.Predmet.StrankaNazivFormatedOIB_1"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izvorni_sadrzaj>
    <derivirana_varijabla naziv="DomainObject.Predmet.StrankaListFormated_1"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derivirana_varijabla>
  </DomainObject.Predmet.StrankaListFormated>
  <DomainObject.Predmet.StrankaListFormatedOIB>
    <izvorni_sadrzaj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izvorni_sadrzaj>
    <derivirana_varijabla naziv="DomainObject.Predmet.StrankaListFormatedOIB_1"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derivirana_varijabla>
  </DomainObject.Predmet.StrankaListFormatedOIB>
  <DomainObject.Predmet.StrankaListFormatedWithAdress>
    <izvorni_sadrzaj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izvorni_sadrzaj>
    <derivirana_varijabla naziv="DomainObject.Predmet.StrankaListFormatedWithAdress_1"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derivirana_varijabla>
  </DomainObject.Predmet.StrankaListFormatedWithAdress>
  <DomainObject.Predmet.StrankaListFormatedWithAdressOIB>
    <izvorni_sadrzaj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izvorni_sadrzaj>
    <derivirana_varijabla naziv="DomainObject.Predmet.StrankaListFormatedWithAdressOIB_1"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derivirana_varijabla>
  </DomainObject.Predmet.StrankaListFormatedWithAdressOIB>
  <DomainObject.Predmet.StrankaListNazivFormated>
    <izvorni_sadrzaj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izvorni_sadrzaj>
    <derivirana_varijabla naziv="DomainObject.Predmet.StrankaListNazivFormated_1"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derivirana_varijabla>
  </DomainObject.Predmet.StrankaListNazivFormated>
  <DomainObject.Predmet.StrankaListNazivFormatedOIB>
    <izvorni_sadrzaj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izvorni_sadrzaj>
    <derivirana_varijabla naziv="DomainObject.Predmet.StrankaListNazivFormatedOIB_1"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derivirana_varijabla>
  </DomainObject.Predmet.StrankaListNazivFormatedOIB>
  <DomainObject.Predmet.ProtuStrankaListFormated>
    <izvorni_sadrzaj>
      <item>WELLTRADE d.o.o. Zadar</item>
    </izvorni_sadrzaj>
    <derivirana_varijabla naziv="DomainObject.Predmet.ProtuStrankaListFormated_1">
      <item>WELLTRADE d.o.o. Zadar</item>
    </derivirana_varijabla>
  </DomainObject.Predmet.ProtuStrankaListFormated>
  <DomainObject.Predmet.ProtuStrankaListFormatedOIB>
    <izvorni_sadrzaj>
      <item>WELLTRADE d.o.o. Zadar, OIB 39213523837</item>
    </izvorni_sadrzaj>
    <derivirana_varijabla naziv="DomainObject.Predmet.ProtuStrankaListFormatedOIB_1">
      <item>WELLTRADE d.o.o. Zadar, OIB 39213523837</item>
    </derivirana_varijabla>
  </DomainObject.Predmet.ProtuStrankaListFormatedOIB>
  <DomainObject.Predmet.ProtuStrankaListFormatedWithAdress>
    <izvorni_sadrzaj>
      <item>WELLTRADE d.o.o. Zadar</item>
    </izvorni_sadrzaj>
    <derivirana_varijabla naziv="DomainObject.Predmet.ProtuStrankaListFormatedWithAdress_1">
      <item>WELLTRADE d.o.o. Zadar</item>
    </derivirana_varijabla>
  </DomainObject.Predmet.ProtuStrankaListFormatedWithAdress>
  <DomainObject.Predmet.ProtuStrankaListFormatedWithAdressOIB>
    <izvorni_sadrzaj>
      <item>WELLTRADE d.o.o. Zadar, OIB 39213523837</item>
    </izvorni_sadrzaj>
    <derivirana_varijabla naziv="DomainObject.Predmet.ProtuStrankaListFormatedWithAdressOIB_1">
      <item>WELLTRADE d.o.o. Zadar, OIB 39213523837</item>
    </derivirana_varijabla>
  </DomainObject.Predmet.ProtuStrankaListFormatedWithAdressOIB>
  <DomainObject.Predmet.ProtuStrankaListNazivFormated>
    <izvorni_sadrzaj>
      <item>WELLTRADE d.o.o. Zadar</item>
    </izvorni_sadrzaj>
    <derivirana_varijabla naziv="DomainObject.Predmet.ProtuStrankaListNazivFormated_1">
      <item>WELLTRADE d.o.o. Zadar</item>
    </derivirana_varijabla>
  </DomainObject.Predmet.ProtuStrankaListNazivFormated>
  <DomainObject.Predmet.ProtuStrankaListNazivFormatedOIB>
    <izvorni_sadrzaj>
      <item>WELLTRADE d.o.o. Zadar, OIB 39213523837</item>
    </izvorni_sadrzaj>
    <derivirana_varijabla naziv="DomainObject.Predmet.ProtuStrankaListNazivFormatedOIB_1">
      <item>WELLTRADE d.o.o. Zadar, OIB 39213523837</item>
    </derivirana_varijabla>
  </DomainObject.Predmet.ProtuStrankaListNazivFormatedOIB>
  <DomainObject.Predmet.OstaliListFormated>
    <izvorni_sadrzaj>
      <item>Karlo Surić</item>
      <item>Željko Vrkić</item>
      <item>OTP BANKA d.d. Zadar</item>
    </izvorni_sadrzaj>
    <derivirana_varijabla naziv="DomainObject.Predmet.OstaliListFormated_1">
      <item>Karlo Surić</item>
      <item>Željko Vrkić</item>
      <item>OTP BANKA d.d. Zadar</item>
    </derivirana_varijabla>
  </DomainObject.Predmet.OstaliListFormated>
  <DomainObject.Predmet.OstaliListFormatedOIB>
    <izvorni_sadrzaj>
      <item>Karlo Surić</item>
      <item>Željko Vrkić, OIB 11055072755</item>
      <item>OTP BANKA d.d. Zadar</item>
    </izvorni_sadrzaj>
    <derivirana_varijabla naziv="DomainObject.Predmet.OstaliListFormatedOIB_1">
      <item>Karlo Surić</item>
      <item>Željko Vrkić, OIB 11055072755</item>
      <item>OTP BANKA d.d. Zadar</item>
    </derivirana_varijabla>
  </DomainObject.Predmet.OstaliListFormatedOIB>
  <DomainObject.Predmet.OstaliListFormatedWithAdress>
    <izvorni_sadrzaj>
      <item>Karlo Surić, dalmatinskog sabora 2, 23000 Zadar</item>
      <item>Željko Vrkić, Jurja Šižgorića 7, 23000 Zadar</item>
      <item>OTP BANKA d.d. Zadar, Domovinskog rata 3, 23000 Zadar</item>
    </izvorni_sadrzaj>
    <derivirana_varijabla naziv="DomainObject.Predmet.OstaliListFormatedWithAdress_1">
      <item>Karlo Surić, dalmatinskog sabora 2, 23000 Zadar</item>
      <item>Željko Vrkić, Jurja Šižgorića 7, 23000 Zadar</item>
      <item>OTP BANKA d.d. Zadar, Domovinskog rata 3, 23000 Zadar</item>
    </derivirana_varijabla>
  </DomainObject.Predmet.OstaliListFormatedWithAdress>
  <DomainObject.Predmet.OstaliListFormatedWithAdressOIB>
    <izvorni_sadrzaj>
      <item>Karlo Surić, dalmatinskog sabora 2, 23000 Zadar</item>
      <item>Željko Vrkić, OIB 11055072755, Jurja Šižgorića 7, 23000 Zadar</item>
      <item>OTP BANKA d.d. Zadar, Domovinskog rata 3, 23000 Zadar</item>
    </izvorni_sadrzaj>
    <derivirana_varijabla naziv="DomainObject.Predmet.OstaliListFormatedWithAdressOIB_1">
      <item>Karlo Surić, dalmatinskog sabora 2, 23000 Zadar</item>
      <item>Željko Vrkić, OIB 11055072755, Jurja Šižgorića 7, 23000 Zadar</item>
      <item>OTP BANKA d.d. Zadar, Domovinskog rata 3, 23000 Zadar</item>
    </derivirana_varijabla>
  </DomainObject.Predmet.OstaliListFormatedWithAdressOIB>
  <DomainObject.Predmet.OstaliListNazivFormated>
    <izvorni_sadrzaj>
      <item>Karlo Surić</item>
      <item>Željko Vrkić</item>
      <item>OTP BANKA d.d. Zadar</item>
    </izvorni_sadrzaj>
    <derivirana_varijabla naziv="DomainObject.Predmet.OstaliListNazivFormated_1">
      <item>Karlo Surić</item>
      <item>Željko Vrkić</item>
      <item>OTP BANKA d.d. Zadar</item>
    </derivirana_varijabla>
  </DomainObject.Predmet.OstaliListNazivFormated>
  <DomainObject.Predmet.OstaliListNazivFormatedOIB>
    <izvorni_sadrzaj>
      <item>Karlo Surić</item>
      <item>Željko Vrkić, OIB 11055072755</item>
      <item>OTP BANKA d.d. Zadar</item>
    </izvorni_sadrzaj>
    <derivirana_varijabla naziv="DomainObject.Predmet.OstaliListNazivFormatedOIB_1">
      <item>Karlo Surić</item>
      <item>Željko Vrkić, OIB 11055072755</item>
      <item>OTP BANKA d.d.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ANČIĆ i dr.</izvorni_sadrzaj>
    <derivirana_varijabla naziv="DomainObject.Predmet.StrankaIDrugi_1">HRVOJE ANČIĆ i dr.</derivirana_varijabla>
  </DomainObject.Predmet.StrankaIDrugi>
  <DomainObject.Predmet.ProtustrankaIDrugi>
    <izvorni_sadrzaj>WELLTRADE d.o.o. Zadar</izvorni_sadrzaj>
    <derivirana_varijabla naziv="DomainObject.Predmet.ProtustrankaIDrugi_1">WELLTRADE d.o.o. Zadar</derivirana_varijabla>
  </DomainObject.Predmet.ProtustrankaIDrugi>
  <DomainObject.Predmet.StrankaIDrugiAdressOIB>
    <izvorni_sadrzaj>HRVOJE ANČIĆ, OIB 98697418805 i dr.</izvorni_sadrzaj>
    <derivirana_varijabla naziv="DomainObject.Predmet.StrankaIDrugiAdressOIB_1">HRVOJE ANČIĆ, OIB 98697418805 i dr.</derivirana_varijabla>
  </DomainObject.Predmet.StrankaIDrugiAdressOIB>
  <DomainObject.Predmet.ProtustrankaIDrugiAdressOIB>
    <izvorni_sadrzaj>WELLTRADE d.o.o. Zadar, OIB 39213523837</izvorni_sadrzaj>
    <derivirana_varijabla naziv="DomainObject.Predmet.ProtustrankaIDrugiAdressOIB_1">WELLTRADE d.o.o. Zadar, OIB 39213523837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WELLTRADE d.o.o. Zadar</item>
      <item>JADRANKA LATAS</item>
      <item>Karlo Surić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Željko Vrkić</item>
      <item>TRAST d.o.o.</item>
      <item>OTP BANKA d.d. Zadar</item>
    </izvorni_sadrzaj>
    <derivirana_varijabla naziv="DomainObject.Predmet.SudioniciListNaziv_1">
      <item>WELLTRADE d.o.o. Zadar</item>
      <item>JADRANKA LATAS</item>
      <item>Karlo Surić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Željko Vrkić</item>
      <item>TRAST d.o.o.</item>
      <item>OTP BANKA d.d. Zadar</item>
    </derivirana_varijabla>
  </DomainObject.Predmet.SudioniciListNaziv>
  <DomainObject.Predmet.SudioniciListAdressOIB>
    <izvorni_sadrzaj>
      <item>WELLTRADE d.o.o. Zadar, OIB 39213523837</item>
      <item>JADRANKA LATAS</item>
      <item>Karlo Surić, dalmatinskog sabora 2,23000 Zadar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Željko Vrkić, OIB 11055072755, Jurja Šižgorića 7,23000 Zadar</item>
      <item>TRAST d.o.o.</item>
      <item>OTP BANKA d.d. Zadar, Domovinskog rata 3,23000 Zadar</item>
    </izvorni_sadrzaj>
    <derivirana_varijabla naziv="DomainObject.Predmet.SudioniciListAdressOIB_1">
      <item>WELLTRADE d.o.o. Zadar, OIB 39213523837</item>
      <item>JADRANKA LATAS</item>
      <item>Karlo Surić, dalmatinskog sabora 2,23000 Zadar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Željko Vrkić, OIB 11055072755, Jurja Šižgorića 7,23000 Zadar</item>
      <item>TRAST d.o.o.</item>
      <item>OTP BANKA d.d. Zadar,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39213523837</item>
      <item>, OIB null</item>
      <item>, OIB null</item>
      <item>, OIB 20291661086</item>
      <item>, OIB 09041790822</item>
      <item>, OIB 43221248984</item>
      <item>, OIB 98697418805</item>
      <item>, OIB 02032266990</item>
      <item>, OIB 17960918129</item>
      <item>, OIB 21814487125</item>
      <item>, OIB null</item>
      <item>, OIB 11055072755</item>
      <item>, OIB null</item>
      <item>, OIB null</item>
    </izvorni_sadrzaj>
    <derivirana_varijabla naziv="DomainObject.Predmet.SudioniciListNazivOIB_1">
      <item>, OIB 39213523837</item>
      <item>, OIB null</item>
      <item>, OIB null</item>
      <item>, OIB 20291661086</item>
      <item>, OIB 09041790822</item>
      <item>, OIB 43221248984</item>
      <item>, OIB 98697418805</item>
      <item>, OIB 02032266990</item>
      <item>, OIB 17960918129</item>
      <item>, OIB 21814487125</item>
      <item>, OIB null</item>
      <item>, OIB 11055072755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293</properties:Words>
  <properties:Characters>1482</properties:Characters>
  <properties:Lines>57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2016-04-06T06:56:00Z</dcterms:created>
  <dc:creator>Korisnik</dc:creator>
  <cp:lastModifiedBy>wsadmin</cp:lastModifiedBy>
  <cp:lastPrinted>2015-04-29T07:07:00Z</cp:lastPrinted>
  <dcterms:modified xmlns:xsi="http://www.w3.org/2001/XMLSchema-instance" xsi:type="dcterms:W3CDTF">2016-04-06T09:47:00Z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