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D6F7D" w:rsidR="007D6F7D">
        <w:tc>
          <w:tcPr>
            <w:tcW w:type="dxa" w:w="2985"/>
            <w:hideMark/>
          </w:tcPr>
          <w:p w:rsidRDefault="007D6F7D" w:rsidP="007D6F7D" w:rsidR="007D6F7D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D6F7D" w:rsidP="007D6F7D" w:rsidR="007D6F7D">
            <w:pPr>
              <w:spacing w:after="0"/>
              <w:jc w:val="center"/>
            </w:pPr>
            <w:r>
              <w:t>Republika Hrvatska</w:t>
            </w:r>
          </w:p>
          <w:p w:rsidRDefault="007D6F7D" w:rsidP="007D6F7D" w:rsidR="007D6F7D">
            <w:pPr>
              <w:spacing w:after="0"/>
              <w:jc w:val="center"/>
            </w:pPr>
            <w:r>
              <w:t>Trgovački sud u Varaždinu</w:t>
            </w:r>
          </w:p>
          <w:p w:rsidRDefault="007D6F7D" w:rsidP="007D6F7D" w:rsidR="007D6F7D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34f8189" w14:paraId="34f8189" w:rsidRDefault="007D6F7D" w:rsidP="007D6F7D" w:rsidR="007D6F7D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7D6F7D" w:rsidP="007D6F7D" w:rsidR="007D6F7D">
      <w:pPr>
        <w:spacing w:after="0"/>
        <w:ind w:left="5664"/>
      </w:pPr>
      <w:r>
        <w:t xml:space="preserve">     Poslovni broj: 3 St-329/2018-9</w:t>
      </w:r>
    </w:p>
    <w:p w:rsidRDefault="007D6F7D" w:rsidP="007D6F7D" w:rsidR="007D6F7D">
      <w:pPr>
        <w:spacing w:after="0"/>
      </w:pPr>
    </w:p>
    <w:p w:rsidRDefault="007D6F7D" w:rsidP="007D6F7D" w:rsidR="007D6F7D">
      <w:pPr>
        <w:spacing w:after="0"/>
      </w:pPr>
    </w:p>
    <w:p w:rsidRDefault="007D6F7D" w:rsidP="007D6F7D" w:rsidR="007D6F7D">
      <w:pPr>
        <w:spacing w:after="0"/>
        <w:rPr>
          <w:b/>
        </w:rPr>
      </w:pPr>
    </w:p>
    <w:p w:rsidRDefault="007D6F7D" w:rsidP="007D6F7D" w:rsidR="007D6F7D">
      <w:pPr>
        <w:spacing w:after="0"/>
        <w:jc w:val="center"/>
      </w:pPr>
      <w:r>
        <w:t>R E P U B L I K A   H R V A T S K A</w:t>
      </w:r>
    </w:p>
    <w:p w:rsidRDefault="007D6F7D" w:rsidP="007D6F7D" w:rsidR="007D6F7D">
      <w:pPr>
        <w:spacing w:after="0"/>
        <w:rPr>
          <w:b/>
        </w:rPr>
      </w:pPr>
    </w:p>
    <w:p w:rsidRDefault="007D6F7D" w:rsidP="007D6F7D" w:rsidR="007D6F7D">
      <w:pPr>
        <w:spacing w:after="0"/>
        <w:jc w:val="center"/>
      </w:pPr>
      <w:r>
        <w:t>R J E Š E N J E</w:t>
      </w:r>
    </w:p>
    <w:p w:rsidRDefault="007D6F7D" w:rsidP="007D6F7D" w:rsidR="007D6F7D">
      <w:pPr>
        <w:spacing w:after="0"/>
        <w:jc w:val="center"/>
      </w:pPr>
    </w:p>
    <w:p w:rsidRDefault="007D6F7D" w:rsidP="007D6F7D" w:rsidR="007D6F7D">
      <w:pPr>
        <w:spacing w:after="0"/>
        <w:jc w:val="both"/>
        <w:rPr>
          <w:b/>
        </w:rPr>
      </w:pPr>
    </w:p>
    <w:p w:rsidRDefault="007D6F7D" w:rsidP="007D6F7D" w:rsidR="007D6F7D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EKO LOVAC d.o.o. Nedelišće, Varaždinska 58, MBS: 070049614, OIB: 63649041724, radi otvaranja stečajnog postupka nad dužnikom, dana 18. siječnja 2019. godine, </w:t>
      </w:r>
    </w:p>
    <w:p w:rsidRDefault="007D6F7D" w:rsidP="007D6F7D" w:rsidR="007D6F7D">
      <w:pPr>
        <w:spacing w:after="0"/>
        <w:jc w:val="both"/>
      </w:pPr>
    </w:p>
    <w:p w:rsidRDefault="007D6F7D" w:rsidP="007D6F7D" w:rsidR="007D6F7D">
      <w:pPr>
        <w:spacing w:after="0"/>
        <w:jc w:val="center"/>
      </w:pPr>
      <w:r>
        <w:t>r i j e š i o   j e</w:t>
      </w:r>
    </w:p>
    <w:p w:rsidRDefault="007D6F7D" w:rsidP="007D6F7D" w:rsidR="007D6F7D">
      <w:pPr>
        <w:spacing w:after="0"/>
      </w:pPr>
    </w:p>
    <w:p w:rsidRDefault="007D6F7D" w:rsidP="007D6F7D" w:rsidR="007D6F7D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7D6F7D" w:rsidP="007D6F7D" w:rsidR="007D6F7D">
      <w:pPr>
        <w:spacing w:after="0"/>
      </w:pPr>
    </w:p>
    <w:p w:rsidRDefault="007D6F7D" w:rsidP="007D6F7D" w:rsidR="007D6F7D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07. ožujka 2019. godine u 09,15 sati.</w:t>
      </w:r>
    </w:p>
    <w:p w:rsidRDefault="007D6F7D" w:rsidP="007D6F7D" w:rsidR="007D6F7D">
      <w:pPr>
        <w:spacing w:after="0"/>
        <w:rPr>
          <w:b/>
          <w:i/>
          <w:u w:val="single"/>
        </w:rPr>
      </w:pPr>
    </w:p>
    <w:p w:rsidRDefault="007D6F7D" w:rsidP="007D6F7D" w:rsidR="007D6F7D">
      <w:pPr>
        <w:spacing w:after="0"/>
      </w:pPr>
      <w:r>
        <w:tab/>
        <w:t>II/ Na ročište se pozivaju:</w:t>
      </w:r>
    </w:p>
    <w:p w:rsidRDefault="007D6F7D" w:rsidP="007D6F7D" w:rsidR="007D6F7D">
      <w:pPr>
        <w:spacing w:after="0"/>
        <w:jc w:val="both"/>
      </w:pPr>
    </w:p>
    <w:p w:rsidRDefault="007D6F7D" w:rsidP="007D6F7D" w:rsidR="007D6F7D">
      <w:pPr>
        <w:numPr>
          <w:ilvl w:val="0"/>
          <w:numId w:val="47"/>
        </w:numPr>
        <w:spacing w:after="0"/>
        <w:jc w:val="both"/>
      </w:pPr>
      <w:r>
        <w:t>direktor dužnika Renata Katalenić iz Gornjeg Kuršanca, Frankopanska ulica 9,</w:t>
      </w:r>
    </w:p>
    <w:p w:rsidRDefault="007D6F7D" w:rsidP="007D6F7D" w:rsidR="007D6F7D">
      <w:pPr>
        <w:spacing w:after="0"/>
        <w:ind w:left="1488"/>
        <w:jc w:val="both"/>
      </w:pPr>
      <w:r>
        <w:t>40305 Nedelišće</w:t>
      </w:r>
    </w:p>
    <w:p w:rsidRDefault="007D6F7D" w:rsidP="007D6F7D" w:rsidR="007D6F7D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7D6F7D" w:rsidP="007D6F7D" w:rsidR="007D6F7D">
      <w:pPr>
        <w:spacing w:after="0"/>
        <w:jc w:val="both"/>
      </w:pPr>
    </w:p>
    <w:p w:rsidRDefault="007D6F7D" w:rsidP="007D6F7D" w:rsidR="007D6F7D">
      <w:pPr>
        <w:spacing w:after="0"/>
        <w:ind w:firstLine="708"/>
        <w:jc w:val="both"/>
      </w:pPr>
      <w:r>
        <w:t xml:space="preserve">III/ Direktor dužnika Renata Katalenić dužna je dostaviti najkasnije do ročišta javnobilježnički ovjerovljen prokazni popis imovine na propisanom obrascu, jer će u protivnom biti novčano kažnjena. </w:t>
      </w:r>
    </w:p>
    <w:p w:rsidRDefault="007D6F7D" w:rsidP="007D6F7D" w:rsidR="007D6F7D">
      <w:pPr>
        <w:spacing w:after="0"/>
        <w:ind w:firstLine="708"/>
        <w:jc w:val="both"/>
      </w:pPr>
    </w:p>
    <w:p w:rsidRDefault="007D6F7D" w:rsidP="007D6F7D" w:rsidR="007D6F7D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Renata Katalenić, da ukoliko se ne odazove pozivu, biti će prisilno dovedena po djelatnicima Policijske uprave.   </w:t>
      </w:r>
    </w:p>
    <w:p w:rsidRDefault="007D6F7D" w:rsidP="007D6F7D" w:rsidR="007D6F7D">
      <w:pPr>
        <w:spacing w:after="0"/>
        <w:ind w:firstLine="708"/>
        <w:jc w:val="both"/>
      </w:pPr>
    </w:p>
    <w:p w:rsidRDefault="007D6F7D" w:rsidP="007D6F7D" w:rsidR="007D6F7D">
      <w:pPr>
        <w:spacing w:after="0"/>
      </w:pPr>
    </w:p>
    <w:p w:rsidRDefault="007D6F7D" w:rsidP="007D6F7D" w:rsidR="007D6F7D">
      <w:pPr>
        <w:spacing w:after="0"/>
        <w:ind w:left="2832"/>
      </w:pPr>
      <w:r>
        <w:t>Varaždin, 18. siječnja 2019.</w:t>
      </w:r>
    </w:p>
    <w:p w:rsidRDefault="007D6F7D" w:rsidP="007D6F7D" w:rsidR="007D6F7D">
      <w:pPr>
        <w:spacing w:after="0"/>
      </w:pPr>
    </w:p>
    <w:p w:rsidRDefault="007D6F7D" w:rsidP="007D6F7D" w:rsidR="007D6F7D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7D6F7D" w:rsidP="007D6F7D" w:rsidR="007D6F7D">
      <w:pPr>
        <w:spacing w:after="0"/>
        <w:ind w:left="2832"/>
      </w:pPr>
    </w:p>
    <w:p w:rsidRDefault="007D6F7D" w:rsidP="007D6F7D" w:rsidR="007D6F7D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7D6F7D" w:rsidP="007D6F7D" w:rsidR="007D6F7D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7D6F7D" w:rsidP="007D6F7D" w:rsidR="007D6F7D">
      <w:pPr>
        <w:spacing w:after="0"/>
      </w:pPr>
      <w:r>
        <w:tab/>
        <w:t>POUKA O PRAVNOM LIJEKU:</w:t>
      </w:r>
    </w:p>
    <w:p w:rsidRDefault="007D6F7D" w:rsidP="007D6F7D" w:rsidR="007D6F7D">
      <w:pPr>
        <w:spacing w:after="0"/>
        <w:rPr>
          <w:b/>
        </w:rPr>
      </w:pPr>
    </w:p>
    <w:p w:rsidRDefault="007D6F7D" w:rsidP="007D6F7D" w:rsidR="007D6F7D">
      <w:pPr>
        <w:spacing w:after="0"/>
      </w:pPr>
      <w:r>
        <w:tab/>
        <w:t>Protiv ovog rješenja žalba nije dopuštena.</w:t>
      </w:r>
    </w:p>
    <w:p w:rsidRDefault="007D6F7D" w:rsidP="007D6F7D" w:rsidR="007D6F7D">
      <w:pPr>
        <w:spacing w:after="0"/>
      </w:pPr>
    </w:p>
    <w:p w:rsidRDefault="007D6F7D" w:rsidP="007D6F7D" w:rsidR="007D6F7D">
      <w:pPr>
        <w:spacing w:after="0"/>
      </w:pPr>
    </w:p>
    <w:p w:rsidRDefault="007D6F7D" w:rsidP="007D6F7D" w:rsidR="007D6F7D">
      <w:pPr>
        <w:spacing w:after="0"/>
      </w:pPr>
    </w:p>
    <w:p w:rsidRDefault="007D6F7D" w:rsidP="007D6F7D" w:rsidR="007D6F7D">
      <w:pPr>
        <w:spacing w:after="0"/>
      </w:pPr>
    </w:p>
    <w:p w:rsidRDefault="007D6F7D" w:rsidP="007D6F7D" w:rsidR="007D6F7D">
      <w:pPr>
        <w:spacing w:after="0"/>
        <w:jc w:val="both"/>
      </w:pPr>
      <w:r>
        <w:t>DNA: 1. Direktor dužnika Renata Katalenić iz Gornjeg Kuršanca, Frankopanska ulica 9,</w:t>
      </w:r>
    </w:p>
    <w:p w:rsidRDefault="007D6F7D" w:rsidP="007D6F7D" w:rsidR="007D6F7D">
      <w:pPr>
        <w:spacing w:after="0"/>
        <w:jc w:val="both"/>
      </w:pPr>
      <w:r>
        <w:t xml:space="preserve">               40305 Nedelišće</w:t>
      </w:r>
    </w:p>
    <w:p w:rsidRDefault="007D6F7D" w:rsidP="007D6F7D" w:rsidR="007D6F7D">
      <w:pPr>
        <w:spacing w:after="0"/>
        <w:jc w:val="both"/>
      </w:pPr>
      <w:r>
        <w:t xml:space="preserve">           2. ŽDO Varaždin, građansko-upravni odjel, putem e-Komunikacije</w:t>
      </w:r>
    </w:p>
    <w:p w:rsidRDefault="007D6F7D" w:rsidP="007D6F7D" w:rsidR="007D6F7D">
      <w:pPr>
        <w:spacing w:after="0"/>
        <w:jc w:val="both"/>
      </w:pPr>
    </w:p>
    <w:p w:rsidRDefault="007D6F7D" w:rsidP="007D6F7D" w:rsidR="007D6F7D">
      <w:pPr>
        <w:spacing w:after="0"/>
        <w:jc w:val="both"/>
      </w:pPr>
    </w:p>
    <w:p w:rsidRDefault="007D6F7D" w:rsidP="007D6F7D" w:rsidR="007D6F7D">
      <w:pPr>
        <w:spacing w:after="0"/>
        <w:jc w:val="both"/>
      </w:pPr>
      <w:r>
        <w:t xml:space="preserve">          </w:t>
      </w:r>
    </w:p>
    <w:p w:rsidRDefault="007D6F7D" w:rsidP="007D6F7D" w:rsidR="007D6F7D">
      <w:pPr>
        <w:spacing w:after="0"/>
        <w:jc w:val="both"/>
      </w:pPr>
      <w:r>
        <w:t xml:space="preserve">          </w:t>
      </w:r>
    </w:p>
    <w:p w:rsidRDefault="00AE649C" w:rsidP="007D6F7D" w:rsidR="00AE649C" w:rsidRPr="00B76F3C">
      <w:pPr>
        <w:pStyle w:val="NormaleSPIS"/>
        <w:spacing w:after="0"/>
      </w:pPr>
    </w:p>
    <w:p w:rsidRDefault="00AB4602" w:rsidP="007D6F7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D6F7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4AF" w:rsidP="00537B78" w:rsidR="006B64AF">
      <w:r>
        <w:separator/>
      </w:r>
    </w:p>
  </w:endnote>
  <w:endnote w:id="0" w:type="continuationSeparator">
    <w:p w:rsidRDefault="006B64AF" w:rsidP="00537B78" w:rsidR="006B6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4AF" w:rsidP="00537B78" w:rsidR="006B64AF">
      <w:r>
        <w:separator/>
      </w:r>
    </w:p>
  </w:footnote>
  <w:footnote w:id="0" w:type="continuationSeparator">
    <w:p w:rsidRDefault="006B64AF" w:rsidP="00537B78" w:rsidR="006B64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AF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6F7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598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445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St-329/2018-9</izvorni_sadrzaj>
    <derivirana_varijabla naziv="DomainObject.Oznaka_1">St-329/2018-9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St-329/2018</izvorni_sadrzaj>
    <derivirana_varijabla naziv="DomainObject.Predmet.OznakaBroj_1">St-329/2018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LOVAC, društvo s ograničenom odgovornošću za trgovinu i usluge zastupanog po punomoćniku Renata Katalenić</izvorni_sadrzaj>
    <derivirana_varijabla naziv="DomainObject.Predmet.ProtustrankaFormated_1">  EKO LOVAC, društvo s ograničenom odgovornošću za trgovinu i usluge zastupanog po punomoćniku Renata Katalenić</derivirana_varijabla>
  </DomainObject.Predmet.ProtustrankaFormated>
  <DomainObject.Predmet.ProtustrankaFormatedOIB>
    <izvorni_sadrzaj>  EKO LOVAC, društvo s ograničenom odgovornošću za trgovinu i usluge, OIB 63649041724 zastupanog po punomoćniku Renata Katalenić</izvorni_sadrzaj>
    <derivirana_varijabla naziv="DomainObject.Predmet.ProtustrankaFormatedOIB_1">  EKO LOVAC, društvo s ograničenom odgovornošću za trgovinu i usluge, OIB 63649041724 zastupanog po punomoćniku Renata Katalenić</derivirana_varijabla>
  </DomainObject.Predmet.ProtustrankaFormatedOIB>
  <DomainObject.Predmet.ProtustrankaFormatedWithAdress>
    <izvorni_sadrzaj> EKO LOVAC, društvo s ograničenom odgovornošću za trgovinu i usluge, Varaždinska 58, 40000 Nedelišće zastupanog po punomoćniku Renata Katalenić</izvorni_sadrzaj>
    <derivirana_varijabla naziv="DomainObject.Predmet.ProtustrankaFormatedWithAdress_1"> EKO LOVAC, društvo s ograničenom odgovornošću za trgovinu i usluge, Varaždinska 58, 40000 Nedelišće zastupanog po punomoćniku Renata Katalenić</derivirana_varijabla>
  </DomainObject.Predmet.ProtustrankaFormatedWithAdress>
  <DomainObject.Predmet.ProtustrankaFormatedWithAdressOIB>
    <izvorni_sadrzaj> EKO LOVAC, društvo s ograničenom odgovornošću za trgovinu i usluge, OIB 63649041724, Varaždinska 58, 40000 Nedelišće zastupanog po punomoćniku Renata Katalenić</izvorni_sadrzaj>
    <derivirana_varijabla naziv="DomainObject.Predmet.ProtustrankaFormatedWithAdressOIB_1"> EKO LOVAC, društvo s ograničenom odgovornošću za trgovinu i usluge, OIB 63649041724, Varaždinska 58, 40000 Nedelišće zastupanog po punomoćniku Renata Katalenić</derivirana_varijabla>
  </DomainObject.Predmet.ProtustrankaFormatedWithAdressOIB>
  <DomainObject.Predmet.ProtustrankaWithAdress>
    <izvorni_sadrzaj>EKO LOVAC, društvo s ograničenom odgovornošću za trgovinu i usluge Varaždinska 58, 40000 Nedelišće</izvorni_sadrzaj>
    <derivirana_varijabla naziv="DomainObject.Predmet.ProtustrankaWithAdress_1">EKO LOVAC, društvo s ograničenom odgovornošću za trgovinu i usluge Varaždinska 58, 40000 Nedelišće</derivirana_varijabla>
  </DomainObject.Predmet.ProtustrankaWithAdress>
  <DomainObject.Predmet.ProtustrankaWithAdressOIB>
    <izvorni_sadrzaj>EKO LOVAC, društvo s ograničenom odgovornošću za trgovinu i usluge, OIB 63649041724, Varaždinska 58, 40000 Nedelišće</izvorni_sadrzaj>
    <derivirana_varijabla naziv="DomainObject.Predmet.ProtustrankaWithAdressOIB_1">EKO LOVAC, društvo s ograničenom odgovornošću za trgovinu i usluge, OIB 63649041724, Varaždinska 58, 40000 Nedelišće</derivirana_varijabla>
  </DomainObject.Predmet.ProtustrankaWithAdressOIB>
  <DomainObject.Predmet.ProtustrankaNazivFormated>
    <izvorni_sadrzaj>EKO LOVAC, društvo s ograničenom odgovornošću za trgovinu i usluge</izvorni_sadrzaj>
    <derivirana_varijabla naziv="DomainObject.Predmet.ProtustrankaNazivFormated_1">EKO LOVAC, društvo s ograničenom odgovornošću za trgovinu i usluge</derivirana_varijabla>
  </DomainObject.Predmet.ProtustrankaNazivFormated>
  <DomainObject.Predmet.ProtustrankaNazivFormatedOIB>
    <izvorni_sadrzaj>EKO LOVAC, društvo s ograničenom odgovornošću za trgovinu i usluge, OIB 63649041724</izvorni_sadrzaj>
    <derivirana_varijabla naziv="DomainObject.Predmet.ProtustrankaNazivFormatedOIB_1">EKO LOVAC, društvo s ograničenom odgovornošću za trgovinu i usluge, OIB 63649041724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37628.57</izvorni_sadrzaj>
    <derivirana_varijabla naziv="DomainObject.Predmet.TrenutnaVrijednost_1">37628.57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LOVAC, društvo s ograničenom odgovornošću za trgovinu i usluge zastupanog po punomoćniku Renata Katalenić</item>
    </izvorni_sadrzaj>
    <derivirana_varijabla naziv="DomainObject.Predmet.ProtuStrankaListFormated_1">
      <item>EKO LOVAC, društvo s ograničenom odgovornošću za trgovinu i usluge zastupanog po punomoćniku Renata Katalenić</item>
    </derivirana_varijabla>
  </DomainObject.Predmet.ProtuStrankaListFormated>
  <DomainObject.Predmet.ProtuStrankaListFormatedOIB>
    <izvorni_sadrzaj>
      <item>EKO LOVAC, društvo s ograničenom odgovornošću za trgovinu i usluge, OIB 63649041724 zastupanog po punomoćniku Renata Katalenić</item>
    </izvorni_sadrzaj>
    <derivirana_varijabla naziv="DomainObject.Predmet.ProtuStrankaListFormatedOIB_1">
      <item>EKO LOVAC, društvo s ograničenom odgovornošću za trgovinu i usluge, OIB 63649041724 zastupanog po punomoćniku Renata Katalenić</item>
    </derivirana_varijabla>
  </DomainObject.Predmet.ProtuStrankaListFormatedOIB>
  <DomainObject.Predmet.ProtuStrankaListFormatedWithAdress>
    <izvorni_sadrzaj>
      <item>EKO LOVAC, društvo s ograničenom odgovornošću za trgovinu i usluge, Varaždinska 58, 40000 Nedelišće zastupanog po punomoćniku Renata Katalenić</item>
    </izvorni_sadrzaj>
    <derivirana_varijabla naziv="DomainObject.Predmet.ProtuStrankaListFormatedWithAdress_1">
      <item>EKO LOVAC, društvo s ograničenom odgovornošću za trgovinu i usluge, Varaždinska 58, 40000 Nedelišće zastupanog po punomoćniku Renata Katalenić</item>
    </derivirana_varijabla>
  </DomainObject.Predmet.ProtuStrankaListFormatedWithAdress>
  <DomainObject.Predmet.ProtuStrankaListFormatedWithAdressOIB>
    <izvorni_sadrzaj>
      <item>EKO LOVAC, društvo s ograničenom odgovornošću za trgovinu i usluge, OIB 63649041724, Varaždinska 58, 40000 Nedelišće zastupanog po punomoćniku Renata Katalenić</item>
    </izvorni_sadrzaj>
    <derivirana_varijabla naziv="DomainObject.Predmet.ProtuStrankaListFormatedWithAdressOIB_1">
      <item>EKO LOVAC, društvo s ograničenom odgovornošću za trgovinu i usluge, OIB 63649041724, Varaždinska 58, 40000 Nedelišće zastupanog po punomoćniku Renata Katalenić</item>
    </derivirana_varijabla>
  </DomainObject.Predmet.ProtuStrankaListFormatedWithAdressOIB>
  <DomainObject.Predmet.ProtuStrankaListNazivFormated>
    <izvorni_sadrzaj>
      <item>EKO LOVAC, društvo s ograničenom odgovornošću za trgovinu i usluge</item>
    </izvorni_sadrzaj>
    <derivirana_varijabla naziv="DomainObject.Predmet.ProtuStrankaListNazivFormated_1">
      <item>EKO LOVAC, društvo s ograničenom odgovornošću za trgovinu i usluge</item>
    </derivirana_varijabla>
  </DomainObject.Predmet.ProtuStrankaListNazivFormated>
  <DomainObject.Predmet.ProtuStrankaListNazivFormatedOIB>
    <izvorni_sadrzaj>
      <item>EKO LOVAC, društvo s ograničenom odgovornošću za trgovinu i usluge, OIB 63649041724</item>
    </izvorni_sadrzaj>
    <derivirana_varijabla naziv="DomainObject.Predmet.ProtuStrankaListNazivFormatedOIB_1">
      <item>EKO LOVAC, društvo s ograničenom odgovornošću za trgovinu i usluge, OIB 63649041724</item>
    </derivirana_varijabla>
  </DomainObject.Predmet.ProtuStrankaListNazivFormatedOIB>
  <DomainObject.Predmet.OstaliListFormated>
    <izvorni_sadrzaj>
      <item>Renata Katalenić punomoćnica sudionika u postupku EKO LOVAC, društvo s ograničenom odgovornošću za trgovinu i usluge</item>
      <item>Sudski registar</item>
    </izvorni_sadrzaj>
    <derivirana_varijabla naziv="DomainObject.Predmet.OstaliListFormated_1">
      <item>Renata Katalenić punomoćnica sudionika u postupku EKO LOVAC, društvo s ograničenom odgovornošću za trgovinu i usluge</item>
      <item>Sudski registar</item>
    </derivirana_varijabla>
  </DomainObject.Predmet.OstaliListFormated>
  <DomainObject.Predmet.OstaliListFormatedOIB>
    <izvorni_sadrzaj>
      <item>Renata Katalenić, OIB 01567497434 punomoćnica sudionika u postupku EKO LOVAC, društvo s ograničenom odgovornošću za trgovinu i usluge</item>
      <item>Sudski registar</item>
    </izvorni_sadrzaj>
    <derivirana_varijabla naziv="DomainObject.Predmet.OstaliListFormatedOIB_1">
      <item>Renata Katalenić, OIB 01567497434 punomoćnica sudionika u postupku EKO LOVAC, društvo s ograničenom odgovornošću za trgovinu i usluge</item>
      <item>Sudski registar</item>
    </derivirana_varijabla>
  </DomainObject.Predmet.OstaliListFormatedOIB>
  <DomainObject.Predmet.OstaliListFormatedWithAdress>
    <izvorni_sadrzaj>
      <item>Renata Katalenić, Frankopanska Ulica 9, 40000 Gornji Kuršanec punomoćnica sudionika u postupku EKO LOVAC, društvo s ograničenom odgovornošću za trgovinu i usluge</item>
      <item>Sudski registar</item>
    </izvorni_sadrzaj>
    <derivirana_varijabla naziv="DomainObject.Predmet.OstaliListFormatedWithAdress_1">
      <item>Renata Katalenić, Frankopanska Ulica 9, 40000 Gornji Kuršanec punomoćnica sudionika u postupku EKO LOVAC, društvo s ograničenom odgovornošću za trgovinu i usluge</item>
      <item>Sudski registar</item>
    </derivirana_varijabla>
  </DomainObject.Predmet.OstaliListFormatedWithAdress>
  <DomainObject.Predmet.OstaliListFormatedWithAdressOIB>
    <izvorni_sadrzaj>
      <item>Renata Katalenić, OIB 01567497434, Frankopanska Ulica 9, 40000 Gornji Kuršanec punomoćnica sudionika u postupku EKO LOVAC, društvo s ograničenom odgovornošću za trgovinu i usluge</item>
      <item>Sudski registar</item>
    </izvorni_sadrzaj>
    <derivirana_varijabla naziv="DomainObject.Predmet.OstaliListFormatedWithAdressOIB_1">
      <item>Renata Katalenić, OIB 01567497434, Frankopanska Ulica 9, 40000 Gornji Kuršanec punomoćnica sudionika u postupku EKO LOVAC, društvo s ograničenom odgovornošću za trgovinu i usluge</item>
      <item>Sudski registar</item>
    </derivirana_varijabla>
  </DomainObject.Predmet.OstaliListFormatedWithAdressOIB>
  <DomainObject.Predmet.OstaliListNazivFormated>
    <izvorni_sadrzaj>
      <item>Renata Katalenić</item>
      <item>Sudski registar</item>
    </izvorni_sadrzaj>
    <derivirana_varijabla naziv="DomainObject.Predmet.OstaliListNazivFormated_1">
      <item>Renata Katalenić</item>
      <item>Sudski registar</item>
    </derivirana_varijabla>
  </DomainObject.Predmet.OstaliListNazivFormated>
  <DomainObject.Predmet.OstaliListNazivFormatedOIB>
    <izvorni_sadrzaj>
      <item>Renata Katalenić, OIB 01567497434</item>
      <item>Sudski registar</item>
    </izvorni_sadrzaj>
    <derivirana_varijabla naziv="DomainObject.Predmet.OstaliListNazivFormatedOIB_1">
      <item>Renata Katalenić, OIB 01567497434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St-329/2018-9</izvorni_sadrzaj>
    <derivirana_varijabla naziv="DomainObject.PoslovniBrojDokumenta_1">St-329/2018-9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LOVAC, društvo s ograničenom odgovornošću za trgovinu i usluge</izvorni_sadrzaj>
    <derivirana_varijabla naziv="DomainObject.Predmet.ProtustrankaIDrugi_1">EKO LOVAC,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 LOVAC, društvo s ograničenom odgovornošću za trgovinu i usluge, OIB 63649041724, Varaždinska 58, 40000 Nedelišće</izvorni_sadrzaj>
    <derivirana_varijabla naziv="DomainObject.Predmet.ProtustrankaIDrugiAdressOIB_1">EKO LOVAC, društvo s ograničenom odgovornošću za trgovinu i usluge, OIB 63649041724, Varaždinska 58,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LOVAC, društvo s ograničenom odgovornošću za trgovinu i usluge</item>
      <item>Renata Katalenić</item>
      <item>Sudski registar</item>
    </izvorni_sadrzaj>
    <derivirana_varijabla naziv="DomainObject.Predmet.SudioniciListNaziv_1">
      <item>Financijska agencija</item>
      <item>EKO LOVAC, društvo s ograničenom odgovornošću za trgovinu i usluge</item>
      <item>Renata Katalenić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EKO LOVAC, društvo s ograničenom odgovornošću za trgovinu i usluge, OIB 63649041724, Varaždinska 58,40000 Nedelišće</item>
      <item>Renata Katalenić, OIB 01567497434, Frankopanska Ulica 9,40000 Gornji Kuršanec</item>
      <item>Sudski registar</item>
    </izvorni_sadrzaj>
    <derivirana_varijabla naziv="DomainObject.Predmet.SudioniciListAdressOIB_1">
      <item>Financijska agencija, OIB 85821130368, A. Cesarca 2,42000 Varaždin</item>
      <item>EKO LOVAC, društvo s ograničenom odgovornošću za trgovinu i usluge, OIB 63649041724, Varaždinska 58,40000 Nedelišće</item>
      <item>Renata Katalenić, OIB 01567497434, Frankopanska Ulica 9,40000 Gornji Kuršanec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3448AA-A30B-4F48-B500-7B6EC5E40E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236</properties:Words>
  <properties:Characters>1252</properties:Characters>
  <properties:Lines>63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2019-01-18T09:54:00Z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St-329/2018-9 / Odluka - Rješenje - određeno ročište radi rasprave o uvjetima za otvaranje stečajnog postupka (odluka_St-329_2018-9.docx)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