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ef9d" w14:paraId="388ef9d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C74078">
        <w:t>3087/16-31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035543" w:rsidRPr="00035543">
        <w:t>MOTOSERVIS MARIO j.d.o.o. za usluge, OIB 81563570869, Zagreb, Graberje 3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854BF0">
        <w:rPr>
          <w:lang w:val="pt-BR"/>
        </w:rPr>
        <w:t>27. travnja</w:t>
      </w:r>
      <w:r w:rsidR="00A85B48">
        <w:rPr>
          <w:lang w:val="pt-BR"/>
        </w:rPr>
        <w:t xml:space="preserve">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035543" w:rsidRPr="00035543">
        <w:t>MOTOSERVIS MARIO j.d.o.o. za usluge, OIB 81563570869, Zagreb, Graberje 3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9E65C0">
        <w:rPr>
          <w:lang w:val="pt-BR"/>
        </w:rPr>
        <w:t>1</w:t>
      </w:r>
      <w:r w:rsidR="00035543">
        <w:rPr>
          <w:lang w:val="pt-BR"/>
        </w:rPr>
        <w:t>0</w:t>
      </w:r>
      <w:r w:rsidR="00134F3A" w:rsidRPr="003A50F5">
        <w:t>.</w:t>
      </w:r>
      <w:r w:rsidR="00035543">
        <w:t>00</w:t>
      </w:r>
      <w:r w:rsidR="00063B13">
        <w:t>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035543">
        <w:t>3087</w:t>
      </w:r>
      <w:r w:rsidR="00535D8E" w:rsidRPr="003A50F5">
        <w:t>-</w:t>
      </w:r>
      <w:r w:rsidR="000C1F96" w:rsidRPr="003A50F5">
        <w:t>1</w:t>
      </w:r>
      <w:r w:rsidR="00A85B48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035543" w:rsidRPr="00035543">
        <w:t>MOTOSERVIS MARIO j.d.o.o. za usluge, OIB 81563570869, Zagreb, Graberje 3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35543" w:rsidP="00035543" w:rsidR="00035543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24. ožujka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14.879,10</w:t>
      </w:r>
      <w:r w:rsidRPr="00070D63">
        <w:t xml:space="preserve"> kn, kao i da dužnik ima 1 zaposlenog.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57BF6" w:rsidR="00035543">
      <w:pPr>
        <w:pStyle w:val="Tijeloteksta"/>
        <w:ind w:firstLine="708"/>
      </w:pPr>
      <w:r w:rsidRPr="003A50F5">
        <w:lastRenderedPageBreak/>
        <w:t xml:space="preserve">Sud je rješenjem od </w:t>
      </w:r>
      <w:r w:rsidR="00035543">
        <w:t>6</w:t>
      </w:r>
      <w:r w:rsidR="005467EF">
        <w:t>. rujna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6E55F9">
        <w:t>27. travnja</w:t>
      </w:r>
      <w:r w:rsidR="005467EF">
        <w:t xml:space="preserve"> 2017</w:t>
      </w:r>
      <w:r w:rsidR="00901CFD" w:rsidRPr="003A50F5">
        <w:t xml:space="preserve">. održano je ročište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</w:t>
      </w:r>
      <w:r w:rsidR="005467EF" w:rsidRPr="00677C52">
        <w:t>ostvaren stečajni razlog nesposobnost za plaćanje, da ne postoje izgledi za nastavak poslovanja dužnika,</w:t>
      </w:r>
      <w:r w:rsidR="005467EF">
        <w:t xml:space="preserve"> da dužnik nema zaposlenih,</w:t>
      </w:r>
      <w:r w:rsidR="005467EF" w:rsidRPr="00677C52">
        <w:t xml:space="preserve"> da dužnik nema imovinu dostatnu za namirenje stečajnog postupka te predlaže dužnikove vjerovnike pozvati na predujam </w:t>
      </w:r>
      <w:r w:rsidR="007154A4">
        <w:t>u iznosu od 1</w:t>
      </w:r>
      <w:r w:rsidR="00035543" w:rsidRPr="00035543">
        <w:t>0.000,00 kn (nagrada za rad stečaj</w:t>
      </w:r>
      <w:r w:rsidR="007154A4">
        <w:t>nog upravitelja u bruto iznosu 6</w:t>
      </w:r>
      <w:r w:rsidR="00035543" w:rsidRPr="00035543">
        <w:t>.000,0</w:t>
      </w:r>
      <w:r w:rsidR="007154A4">
        <w:t>0 kn, knjigovodstveni troškovi 3.000,00 kn te ostali troškovi 1</w:t>
      </w:r>
      <w:r w:rsidR="00035543" w:rsidRPr="00035543">
        <w:t>.000,00 kn, bazirano na 6 mjeseci) za pokriće troškova stečajnog postupka pa ukoliko nitko od vjerovnika ne predujmi taj iznos, istovremeno otvoriti i zaključiti stečaj.</w:t>
      </w:r>
    </w:p>
    <w:p w:rsidRDefault="00057BF6" w:rsidP="003A50F5" w:rsidR="00035543">
      <w:pPr>
        <w:pStyle w:val="Tijeloteksta"/>
        <w:ind w:firstLine="708"/>
      </w:pPr>
      <w:r w:rsidRPr="003A50F5">
        <w:t xml:space="preserve">Uvidom u </w:t>
      </w:r>
      <w:r w:rsidR="00035543" w:rsidRPr="00035543">
        <w:t xml:space="preserve">dopis Fine od </w:t>
      </w:r>
      <w:r w:rsidR="006E55F9">
        <w:t>3. travnja 2017</w:t>
      </w:r>
      <w:r w:rsidR="00035543" w:rsidRPr="00035543">
        <w:t xml:space="preserve">. (list </w:t>
      </w:r>
      <w:r w:rsidR="006E55F9">
        <w:t>41</w:t>
      </w:r>
      <w:r w:rsidR="00035543" w:rsidRPr="00035543">
        <w:t xml:space="preserve"> spisa) </w:t>
      </w:r>
      <w:r w:rsidRPr="003A50F5">
        <w:t xml:space="preserve">sud je utvrdio da </w:t>
      </w:r>
      <w:r w:rsidR="0092492D">
        <w:t xml:space="preserve">je dužnik </w:t>
      </w:r>
      <w:r w:rsidR="00035543" w:rsidRPr="00035543">
        <w:t>na dan 24. ožujka 2016. u Očevidniku redoslijeda osnova za plaćanje imao neizvršene osnove za plaćanje u neprekinutom razdoblju od 120 dana u ukupnom iznosu od 14.879,10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7154A4">
        <w:t>1</w:t>
      </w:r>
      <w:r w:rsidR="00035543">
        <w:t>0</w:t>
      </w:r>
      <w:r w:rsidR="003A50F5" w:rsidRPr="003A50F5">
        <w:t>.</w:t>
      </w:r>
      <w:r w:rsidR="00035543">
        <w:t>00</w:t>
      </w:r>
      <w:r w:rsidR="00B87516">
        <w:t>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035543" w:rsidRPr="00035543">
        <w:t>MOTOSERVIS MARIO j.d.o.o. za usluge, OIB 81563570869, Zagreb, Graberje 3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6E55F9">
        <w:t>27. travnja</w:t>
      </w:r>
      <w:r w:rsidR="005467EF">
        <w:t xml:space="preserve">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0B4C4D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0B4C4D" w:rsidP="00065B42" w:rsidR="000B4C4D"/>
    <w:p w:rsidRDefault="000B4C4D" w:rsidP="002B3342" w:rsidR="000B4C4D" w:rsidRPr="00694D64">
      <w:r w:rsidRPr="00694D64">
        <w:t>Za točnost otpravka-ovlašteni službenik:</w:t>
      </w:r>
    </w:p>
    <w:p w:rsidRDefault="000B4C4D" w:rsidP="002B3342" w:rsidR="000B4C4D" w:rsidRPr="00694D64">
      <w:r w:rsidRPr="00694D64">
        <w:t>Karmela Dolenc</w:t>
      </w:r>
    </w:p>
    <w:p w:rsidRDefault="000B4C4D" w:rsidP="002B3342" w:rsidR="000B4C4D">
      <w:pPr>
        <w:pStyle w:val="Bezproreda"/>
      </w:pPr>
    </w:p>
    <w:p w:rsidRDefault="000B4C4D" w:rsidP="00065B42" w:rsidR="000B4C4D"/>
    <w:sectPr w:rsidSect="00B87516" w:rsidR="000B4C4D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0B4C4D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6E55F9">
      <w:rPr>
        <w:sz w:val="24"/>
        <w:szCs w:val="24"/>
      </w:rPr>
      <w:t>3087/16-31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35543"/>
    <w:rsid w:val="0005307D"/>
    <w:rsid w:val="00057BF6"/>
    <w:rsid w:val="00063B13"/>
    <w:rsid w:val="00065B42"/>
    <w:rsid w:val="00077295"/>
    <w:rsid w:val="000B22E7"/>
    <w:rsid w:val="000B4C4D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75659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467EF"/>
    <w:rsid w:val="005543BD"/>
    <w:rsid w:val="0056179E"/>
    <w:rsid w:val="0059075B"/>
    <w:rsid w:val="00591F57"/>
    <w:rsid w:val="005C6039"/>
    <w:rsid w:val="006376B4"/>
    <w:rsid w:val="00662884"/>
    <w:rsid w:val="006B293D"/>
    <w:rsid w:val="006E55F9"/>
    <w:rsid w:val="00704DD0"/>
    <w:rsid w:val="007150E9"/>
    <w:rsid w:val="007154A4"/>
    <w:rsid w:val="00754CF2"/>
    <w:rsid w:val="007B068E"/>
    <w:rsid w:val="007E6A6F"/>
    <w:rsid w:val="007F0AD5"/>
    <w:rsid w:val="00846A5C"/>
    <w:rsid w:val="00854BF0"/>
    <w:rsid w:val="008B2D26"/>
    <w:rsid w:val="008B669A"/>
    <w:rsid w:val="00901CFD"/>
    <w:rsid w:val="0092492D"/>
    <w:rsid w:val="009424D5"/>
    <w:rsid w:val="00947BCF"/>
    <w:rsid w:val="00973C2C"/>
    <w:rsid w:val="009B1748"/>
    <w:rsid w:val="009B3D51"/>
    <w:rsid w:val="009B6DB8"/>
    <w:rsid w:val="009E65C0"/>
    <w:rsid w:val="009F136B"/>
    <w:rsid w:val="00A0793E"/>
    <w:rsid w:val="00A6064D"/>
    <w:rsid w:val="00A75EA1"/>
    <w:rsid w:val="00A75F17"/>
    <w:rsid w:val="00A851A3"/>
    <w:rsid w:val="00A85B48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74078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4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C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C4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C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C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B4C4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3087</izvorni_sadrzaj>
    <derivirana_varijabla naziv="DomainObject.Predmet.Broj_1">3087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St-3087/2016</izvorni_sadrzaj>
    <derivirana_varijabla naziv="DomainObject.Predmet.OznakaBroj_1">St-3087/2016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Motoservis Mario j.d.o.o. za usluge zastupanog po punomoćniku Mario Čičak</izvorni_sadrzaj>
    <derivirana_varijabla naziv="DomainObject.Predmet.ProtustrankaFormated_1">  Motoservis Mario j.d.o.o. za usluge zastupanog po punomoćniku Mario Čičak</derivirana_varijabla>
  </DomainObject.Predmet.ProtustrankaFormated>
  <DomainObject.Predmet.ProtustrankaFormatedOIB>
    <izvorni_sadrzaj>  Motoservis Mario j.d.o.o. za usluge, OIB 81563570869 zastupanog po punomoćniku Mario Čičak</izvorni_sadrzaj>
    <derivirana_varijabla naziv="DomainObject.Predmet.ProtustrankaFormatedOIB_1">  Motoservis Mario j.d.o.o. za usluge, OIB 81563570869 zastupanog po punomoćniku Mario Čičak</derivirana_varijabla>
  </DomainObject.Predmet.ProtustrankaFormatedOIB>
  <DomainObject.Predmet.ProtustrankaFormatedWithAdress>
    <izvorni_sadrzaj> Motoservis Mario j.d.o.o. za usluge, Graberje 3, 10000 Zagreb zastupanog po punomoćniku Mario Čičak</izvorni_sadrzaj>
    <derivirana_varijabla naziv="DomainObject.Predmet.ProtustrankaFormatedWithAdress_1"> Motoservis Mario j.d.o.o. za usluge, Graberje 3, 10000 Zagreb zastupanog po punomoćniku Mario Čičak</derivirana_varijabla>
  </DomainObject.Predmet.ProtustrankaFormatedWithAdress>
  <DomainObject.Predmet.ProtustrankaFormatedWithAdressOIB>
    <izvorni_sadrzaj> Motoservis Mario j.d.o.o. za usluge, OIB 81563570869, Graberje 3, 10000 Zagreb zastupanog po punomoćniku Mario Čičak</izvorni_sadrzaj>
    <derivirana_varijabla naziv="DomainObject.Predmet.ProtustrankaFormatedWithAdressOIB_1"> Motoservis Mario j.d.o.o. za usluge, OIB 81563570869, Graberje 3, 10000 Zagreb zastupanog po punomoćniku Mario Čičak</derivirana_varijabla>
  </DomainObject.Predmet.ProtustrankaFormatedWithAdressOIB>
  <DomainObject.Predmet.ProtustrankaWithAdress>
    <izvorni_sadrzaj>Motoservis Mario j.d.o.o. za usluge Graberje 3, 10000 Zagreb</izvorni_sadrzaj>
    <derivirana_varijabla naziv="DomainObject.Predmet.ProtustrankaWithAdress_1">Motoservis Mario j.d.o.o. za usluge Graberje 3, 10000 Zagreb</derivirana_varijabla>
  </DomainObject.Predmet.ProtustrankaWithAdress>
  <DomainObject.Predmet.ProtustrankaWithAdressOIB>
    <izvorni_sadrzaj>Motoservis Mario j.d.o.o. za usluge, OIB 81563570869, Graberje 3, 10000 Zagreb</izvorni_sadrzaj>
    <derivirana_varijabla naziv="DomainObject.Predmet.ProtustrankaWithAdressOIB_1">Motoservis Mario j.d.o.o. za usluge, OIB 81563570869, Graberje 3, 10000 Zagreb</derivirana_varijabla>
  </DomainObject.Predmet.ProtustrankaWithAdressOIB>
  <DomainObject.Predmet.ProtustrankaNazivFormated>
    <izvorni_sadrzaj>Motoservis Mario j.d.o.o. za usluge</izvorni_sadrzaj>
    <derivirana_varijabla naziv="DomainObject.Predmet.ProtustrankaNazivFormated_1">Motoservis Mario j.d.o.o. za usluge</derivirana_varijabla>
  </DomainObject.Predmet.ProtustrankaNazivFormated>
  <DomainObject.Predmet.ProtustrankaNazivFormatedOIB>
    <izvorni_sadrzaj>Motoservis Mario j.d.o.o. za usluge, OIB 81563570869</izvorni_sadrzaj>
    <derivirana_varijabla naziv="DomainObject.Predmet.ProtustrankaNazivFormatedOIB_1">Motoservis Mario j.d.o.o. za usluge, OIB 81563570869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Čičak</izvorni_sadrzaj>
    <derivirana_varijabla naziv="DomainObject.Predmet.StrankaFormated_1">  FINA Regionalni centar Zagreb; Mario Čičak</derivirana_varijabla>
  </DomainObject.Predmet.StrankaFormated>
  <DomainObject.Predmet.StrankaFormatedOIB>
    <izvorni_sadrzaj>  FINA Regionalni centar Zagreb, OIB 85821130368; Mario Čičak, OIB 37183181694</izvorni_sadrzaj>
    <derivirana_varijabla naziv="DomainObject.Predmet.StrankaFormatedOIB_1">  FINA Regionalni centar Zagreb, OIB 85821130368; Mario Čičak, OIB 37183181694</derivirana_varijabla>
  </DomainObject.Predmet.StrankaFormatedOIB>
  <DomainObject.Predmet.StrankaFormatedWithAdress>
    <izvorni_sadrzaj> FINA Regionalni centar Zagreb, Trg svibanjskih žrtava 1995. br. 1, 10000 Zagreb; Mario Čičak, Trnjanska Cesta 9 C, 10000 Zagreb</izvorni_sadrzaj>
    <derivirana_varijabla naziv="DomainObject.Predmet.StrankaFormatedWithAdress_1"> FINA Regionalni centar Zagreb, Trg svibanjskih žrtava 1995. br. 1, 10000 Zagreb; Mario Čičak, Trnjanska Cesta 9 C, 10000 Zagreb</derivirana_varijabla>
  </DomainObject.Predmet.StrankaFormatedWithAdress>
  <DomainObject.Predmet.StrankaFormatedWithAdressOIB>
    <izvorni_sadrzaj> FINA Regionalni centar Zagreb, OIB 85821130368, Trg svibanjskih žrtava 1995. br. 1, 10000 Zagreb; Mario Čičak, OIB 37183181694, Trnjanska Cesta 9 C, 10000 Zagreb</izvorni_sadrzaj>
    <derivirana_varijabla naziv="DomainObject.Predmet.StrankaFormatedWithAdressOIB_1"> FINA Regionalni centar Zagreb, OIB 85821130368, Trg svibanjskih žrtava 1995. br. 1, 10000 Zagreb; Mario Čičak, OIB 37183181694, Trnjanska Cesta 9 C, 10000 Zagreb</derivirana_varijabla>
  </DomainObject.Predmet.StrankaFormatedWithAdressOIB>
  <DomainObject.Predmet.StrankaWithAdress>
    <izvorni_sadrzaj>FINA Regionalni centar Zagreb Trg svibanjskih žrtava 1995. br. 1,10000 Zagreb,Mario Čičak Trnjanska Cesta 9 C,10000 Zagreb</izvorni_sadrzaj>
    <derivirana_varijabla naziv="DomainObject.Predmet.StrankaWithAdress_1">FINA Regionalni centar Zagreb Trg svibanjskih žrtava 1995. br. 1,10000 Zagreb,Mario Čičak Trnjanska Cesta 9 C,10000 Zagreb</derivirana_varijabla>
  </DomainObject.Predmet.StrankaWithAdress>
  <DomainObject.Predmet.StrankaWithAdressOIB>
    <izvorni_sadrzaj>FINA Regionalni centar Zagreb, OIB 85821130368, Trg svibanjskih žrtava 1995. br. 1,10000 Zagreb,Mario Čičak, OIB 37183181694, Trnjanska Cesta 9 C,10000 Zagreb</izvorni_sadrzaj>
    <derivirana_varijabla naziv="DomainObject.Predmet.StrankaWithAdressOIB_1">FINA Regionalni centar Zagreb, OIB 85821130368, Trg svibanjskih žrtava 1995. br. 1,10000 Zagreb,Mario Čičak, OIB 37183181694, Trnjanska Cesta 9 C,10000 Zagreb</derivirana_varijabla>
  </DomainObject.Predmet.StrankaWithAdressOIB>
  <DomainObject.Predmet.StrankaNazivFormated>
    <izvorni_sadrzaj>FINA Regionalni centar Zagreb,Mario Čičak</izvorni_sadrzaj>
    <derivirana_varijabla naziv="DomainObject.Predmet.StrankaNazivFormated_1">FINA Regionalni centar Zagreb,Mario Čičak</derivirana_varijabla>
  </DomainObject.Predmet.StrankaNazivFormated>
  <DomainObject.Predmet.StrankaNazivFormatedOIB>
    <izvorni_sadrzaj>FINA Regionalni centar Zagreb, OIB 85821130368,Mario Čičak, OIB 37183181694</izvorni_sadrzaj>
    <derivirana_varijabla naziv="DomainObject.Predmet.StrankaNazivFormatedOIB_1">FINA Regionalni centar Zagreb, OIB 85821130368,Mario Čičak, OIB 37183181694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Mario Čičak</item>
    </izvorni_sadrzaj>
    <derivirana_varijabla naziv="DomainObject.Predmet.StrankaListFormated_1">
      <item>FINA Regionalni centar Zagreb</item>
      <item>Mario Čičak</item>
    </derivirana_varijabla>
  </DomainObject.Predmet.StrankaListFormated>
  <DomainObject.Predmet.StrankaListFormatedOIB>
    <izvorni_sadrzaj>
      <item>FINA Regionalni centar Zagreb, OIB 85821130368</item>
      <item>Mario Čičak, OIB 37183181694</item>
    </izvorni_sadrzaj>
    <derivirana_varijabla naziv="DomainObject.Predmet.StrankaListFormatedOIB_1">
      <item>FINA Regionalni centar Zagreb, OIB 85821130368</item>
      <item>Mario Čičak, OIB 37183181694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Čičak, Trnjanska Cesta 9 C, 10000 Zagreb</item>
    </izvorni_sadrzaj>
    <derivirana_varijabla naziv="DomainObject.Predmet.StrankaListFormatedWithAdress_1">
      <item>FINA Regionalni centar Zagreb, Trg svibanjskih žrtava 1995. br. 1, 10000 Zagreb</item>
      <item>Mario Čičak, Trnjanska Cesta 9 C,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Čičak, OIB 37183181694, Trnjanska Cesta 9 C, 10000 Zagreb</item>
    </izvorni_sadrzaj>
    <derivirana_varijabla naziv="DomainObject.Predmet.StrankaListFormatedWithAdressOIB_1">
      <item>FINA Regionalni centar Zagreb, OIB 85821130368, Trg svibanjskih žrtava 1995. br. 1, 10000 Zagreb</item>
      <item>Mario Čičak, OIB 37183181694, Trnjanska Cesta 9 C, 10000 Zagreb</item>
    </derivirana_varijabla>
  </DomainObject.Predmet.StrankaListFormatedWithAdressOIB>
  <DomainObject.Predmet.StrankaListNazivFormated>
    <izvorni_sadrzaj>
      <item>FINA Regionalni centar Zagreb</item>
      <item>Mario Čičak</item>
    </izvorni_sadrzaj>
    <derivirana_varijabla naziv="DomainObject.Predmet.StrankaListNazivFormated_1">
      <item>FINA Regionalni centar Zagreb</item>
      <item>Mario Čičak</item>
    </derivirana_varijabla>
  </DomainObject.Predmet.StrankaListNazivFormated>
  <DomainObject.Predmet.StrankaListNazivFormatedOIB>
    <izvorni_sadrzaj>
      <item>FINA Regionalni centar Zagreb, OIB 85821130368</item>
      <item>Mario Čičak, OIB 37183181694</item>
    </izvorni_sadrzaj>
    <derivirana_varijabla naziv="DomainObject.Predmet.StrankaListNazivFormatedOIB_1">
      <item>FINA Regionalni centar Zagreb, OIB 85821130368</item>
      <item>Mario Čičak, OIB 37183181694</item>
    </derivirana_varijabla>
  </DomainObject.Predmet.StrankaListNazivFormatedOIB>
  <DomainObject.Predmet.ProtuStrankaListFormated>
    <izvorni_sadrzaj>
      <item>Motoservis Mario j.d.o.o. za usluge zastupanog po punomoćniku Mario Čičak</item>
    </izvorni_sadrzaj>
    <derivirana_varijabla naziv="DomainObject.Predmet.ProtuStrankaListFormated_1">
      <item>Motoservis Mario j.d.o.o. za usluge zastupanog po punomoćniku Mario Čičak</item>
    </derivirana_varijabla>
  </DomainObject.Predmet.ProtuStrankaListFormated>
  <DomainObject.Predmet.ProtuStrankaListFormatedOIB>
    <izvorni_sadrzaj>
      <item>Motoservis Mario j.d.o.o. za usluge, OIB 81563570869 zastupanog po punomoćniku Mario Čičak</item>
    </izvorni_sadrzaj>
    <derivirana_varijabla naziv="DomainObject.Predmet.ProtuStrankaListFormatedOIB_1">
      <item>Motoservis Mario j.d.o.o. za usluge, OIB 81563570869 zastupanog po punomoćniku Mario Čičak</item>
    </derivirana_varijabla>
  </DomainObject.Predmet.ProtuStrankaListFormatedOIB>
  <DomainObject.Predmet.ProtuStrankaListFormatedWithAdress>
    <izvorni_sadrzaj>
      <item>Motoservis Mario j.d.o.o. za usluge, Graberje 3, 10000 Zagreb zastupanog po punomoćniku Mario Čičak</item>
    </izvorni_sadrzaj>
    <derivirana_varijabla naziv="DomainObject.Predmet.ProtuStrankaListFormatedWithAdress_1">
      <item>Motoservis Mario j.d.o.o. za usluge, Graberje 3, 10000 Zagreb zastupanog po punomoćniku Mario Čičak</item>
    </derivirana_varijabla>
  </DomainObject.Predmet.ProtuStrankaListFormatedWithAdress>
  <DomainObject.Predmet.ProtuStrankaListFormatedWithAdressOIB>
    <izvorni_sadrzaj>
      <item>Motoservis Mario j.d.o.o. za usluge, OIB 81563570869, Graberje 3, 10000 Zagreb zastupanog po punomoćniku Mario Čičak</item>
    </izvorni_sadrzaj>
    <derivirana_varijabla naziv="DomainObject.Predmet.ProtuStrankaListFormatedWithAdressOIB_1">
      <item>Motoservis Mario j.d.o.o. za usluge, OIB 81563570869, Graberje 3, 10000 Zagreb zastupanog po punomoćniku Mario Čičak</item>
    </derivirana_varijabla>
  </DomainObject.Predmet.ProtuStrankaListFormatedWithAdressOIB>
  <DomainObject.Predmet.ProtuStrankaListNazivFormated>
    <izvorni_sadrzaj>
      <item>Motoservis Mario j.d.o.o. za usluge</item>
    </izvorni_sadrzaj>
    <derivirana_varijabla naziv="DomainObject.Predmet.ProtuStrankaListNazivFormated_1">
      <item>Motoservis Mario j.d.o.o. za usluge</item>
    </derivirana_varijabla>
  </DomainObject.Predmet.ProtuStrankaListNazivFormated>
  <DomainObject.Predmet.ProtuStrankaListNazivFormatedOIB>
    <izvorni_sadrzaj>
      <item>Motoservis Mario j.d.o.o. za usluge, OIB 81563570869</item>
    </izvorni_sadrzaj>
    <derivirana_varijabla naziv="DomainObject.Predmet.ProtuStrankaListNazivFormatedOIB_1">
      <item>Motoservis Mario j.d.o.o. za usluge, OIB 81563570869</item>
    </derivirana_varijabla>
  </DomainObject.Predmet.ProtuStrankaListNazivFormatedOIB>
  <DomainObject.Predmet.OstaliListFormated>
    <izvorni_sadrzaj>
      <item>Mario Čičak punomoćnik sudionika u postupku Motoservis Mario j.d.o.o. za usluge</item>
      <item>ERSTE&amp;STEIERMÄRKISCHE BANKA dioničko društvo</item>
      <item>Janko Vidiček</item>
    </izvorni_sadrzaj>
    <derivirana_varijabla naziv="DomainObject.Predmet.OstaliListFormated_1">
      <item>Mario Čičak punomoćnik sudionika u postupku Motoservis Mario j.d.o.o. za usluge</item>
      <item>ERSTE&amp;STEIERMÄRKISCHE BANKA dioničko društvo</item>
      <item>Janko Vidiček</item>
    </derivirana_varijabla>
  </DomainObject.Predmet.OstaliListFormated>
  <DomainObject.Predmet.OstaliListFormatedOIB>
    <izvorni_sadrzaj>
      <item>Mario Čičak, OIB 37183181694 punomoćnik sudionika u postupku Motoservis Mario j.d.o.o. za usluge</item>
      <item>ERSTE&amp;STEIERMÄRKISCHE BANKA dioničko društvo, OIB 23057039320</item>
      <item>Janko Vidiček, OIB 51043553915</item>
    </izvorni_sadrzaj>
    <derivirana_varijabla naziv="DomainObject.Predmet.OstaliListFormatedOIB_1">
      <item>Mario Čičak, OIB 37183181694 punomoćnik sudionika u postupku Motoservis Mario j.d.o.o. za usluge</item>
      <item>ERSTE&amp;STEIERMÄRKISCHE BANKA dioničko društvo, OIB 23057039320</item>
      <item>Janko Vidiček, OIB 51043553915</item>
    </derivirana_varijabla>
  </DomainObject.Predmet.OstaliListFormatedOIB>
  <DomainObject.Predmet.OstaliListFormatedWithAdress>
    <izvorni_sadrzaj>
      <item>Mario Čičak, Trnjanska Cesta 9 C, 10000 Zagreb punomoćnik sudionika u postupku Motoservis Mario j.d.o.o. za usluge</item>
      <item>ERSTE&amp;STEIERMÄRKISCHE BANKA dioničko društvo, Jadranski Trg 3/a, 51000 Rijeka</item>
      <item>Janko Vidiček, Brazilska Ulica 3, 10000 Zagreb</item>
    </izvorni_sadrzaj>
    <derivirana_varijabla naziv="DomainObject.Predmet.OstaliListFormatedWithAdress_1">
      <item>Mario Čičak, Trnjanska Cesta 9 C, 10000 Zagreb punomoćnik sudionika u postupku Motoservis Mario j.d.o.o. za usluge</item>
      <item>ERSTE&amp;STEIERMÄRKISCHE BANKA dioničko društvo, Jadranski Trg 3/a, 51000 Rijeka</item>
      <item>Janko Vidiček, Brazilska Ulica 3, 10000 Zagreb</item>
    </derivirana_varijabla>
  </DomainObject.Predmet.OstaliListFormatedWithAdress>
  <DomainObject.Predmet.OstaliListFormatedWithAdressOIB>
    <izvorni_sadrzaj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  <item>Janko Vidiček, OIB 51043553915, Brazilska Ulica 3, 10000 Zagreb</item>
    </izvorni_sadrzaj>
    <derivirana_varijabla naziv="DomainObject.Predmet.OstaliListFormatedWithAdressOIB_1"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  <item>Janko Vidiček, OIB 51043553915, Brazilska Ulica 3, 10000 Zagreb</item>
    </derivirana_varijabla>
  </DomainObject.Predmet.OstaliListFormatedWithAdressOIB>
  <DomainObject.Predmet.OstaliListNazivFormated>
    <izvorni_sadrzaj>
      <item>Mario Čičak</item>
      <item>ERSTE&amp;STEIERMÄRKISCHE BANKA dioničko društvo</item>
      <item>Janko Vidiček</item>
    </izvorni_sadrzaj>
    <derivirana_varijabla naziv="DomainObject.Predmet.OstaliListNazivFormated_1">
      <item>Mario Čičak</item>
      <item>ERSTE&amp;STEIERMÄRKISCHE BANKA dioničko društvo</item>
      <item>Janko Vidiček</item>
    </derivirana_varijabla>
  </DomainObject.Predmet.OstaliListNazivFormated>
  <DomainObject.Predmet.OstaliListNazivFormatedOIB>
    <izvorni_sadrzaj>
      <item>Mario Čičak, OIB 37183181694</item>
      <item>ERSTE&amp;STEIERMÄRKISCHE BANKA dioničko društvo, OIB 23057039320</item>
      <item>Janko Vidiček, OIB 51043553915</item>
    </izvorni_sadrzaj>
    <derivirana_varijabla naziv="DomainObject.Predmet.OstaliListNazivFormatedOIB_1">
      <item>Mario Čičak, OIB 37183181694</item>
      <item>ERSTE&amp;STEIERMÄRKISCHE BANKA dioničko društvo, OIB 23057039320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Motoservis Mario j.d.o.o. za usluge</izvorni_sadrzaj>
    <derivirana_varijabla naziv="DomainObject.Predmet.ProtustrankaIDrugi_1">Motoservis Mario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Motoservis Mario j.d.o.o. za usluge, OIB 81563570869, Graberje 3, 10000 Zagreb</izvorni_sadrzaj>
    <derivirana_varijabla naziv="DomainObject.Predmet.ProtustrankaIDrugiAdressOIB_1">Motoservis Mario j.d.o.o. za usluge, OIB 81563570869, Graberje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Motoservis Mario j.d.o.o. za usluge</item>
      <item>Mario Čičak</item>
      <item>ERSTE&amp;STEIERMÄRKISCHE BANKA dioničko društvo</item>
      <item>Janko Vidiček</item>
      <item>Mario Čičak</item>
    </izvorni_sadrzaj>
    <derivirana_varijabla naziv="DomainObject.Predmet.SudioniciListNaziv_1">
      <item>FINA Regionalni centar Zagreb</item>
      <item>Motoservis Mario j.d.o.o. za usluge</item>
      <item>Mario Čičak</item>
      <item>ERSTE&amp;STEIERMÄRKISCHE BANKA dioničko društvo</item>
      <item>Janko Vidiček</item>
      <item>Mario Čičak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  <item>Janko Vidiček, OIB 51043553915, Brazilska Ulica 3,10000 Zagreb</item>
      <item>Mario Čičak, OIB 37183181694, Trnjanska Cesta 9 C,10000 Zagreb</item>
    </izvorni_sadrzaj>
    <derivirana_varijabla naziv="DomainObject.Predmet.SudioniciListAdressOIB_1"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  <item>Janko Vidiček, OIB 51043553915, Brazilska Ulica 3,10000 Zagreb</item>
      <item>Mario Čičak, OIB 37183181694, Trnjanska Cesta 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81563570869</item>
      <item>, OIB 37183181694</item>
      <item>, OIB 23057039320</item>
      <item>, OIB 51043553915</item>
      <item>, OIB 37183181694</item>
    </izvorni_sadrzaj>
    <derivirana_varijabla naziv="DomainObject.Predmet.SudioniciListNazivOIB_1">
      <item>, OIB 85821130368</item>
      <item>, OIB 81563570869</item>
      <item>, OIB 37183181694</item>
      <item>, OIB 23057039320</item>
      <item>, OIB 51043553915</item>
      <item>, OIB 37183181694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D9D63-3A12-4BDE-80A2-D99FB3C6F3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821</properties:Words>
  <properties:Characters>4561</properties:Characters>
  <properties:Lines>93</properties:Lines>
  <properties:Paragraphs>26</properties:Paragraphs>
  <properties:TotalTime>115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2017-04-27T08:01:00Z</cp:lastPrinted>
  <dcterms:modified xmlns:xsi="http://www.w3.org/2001/XMLSchema-instance" xsi:type="dcterms:W3CDTF">2017-04-27T08:01:00Z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