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7666" w14:paraId="34f7666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A20A61">
        <w:t xml:space="preserve"> St-6685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</w:t>
      </w:r>
      <w:r w:rsidR="00513757">
        <w:t>5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38038C" w:rsidRPr="00CF0E6E">
        <w:t>YUE YUAN NI d.o.o., Zagreb, Martićeva 69, OIB: 31011661925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A20A61">
        <w:t>145.370,52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</w:t>
      </w:r>
      <w:r w:rsidR="00513757">
        <w:t>5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7056B"/>
    <w:rsid w:val="00075815"/>
    <w:rsid w:val="000821F9"/>
    <w:rsid w:val="000B3D14"/>
    <w:rsid w:val="000C01AC"/>
    <w:rsid w:val="000C23E7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2E61B4"/>
    <w:rsid w:val="00325398"/>
    <w:rsid w:val="0038038C"/>
    <w:rsid w:val="0038246E"/>
    <w:rsid w:val="0039524D"/>
    <w:rsid w:val="003B57C1"/>
    <w:rsid w:val="003C3D44"/>
    <w:rsid w:val="003D35F9"/>
    <w:rsid w:val="003D389C"/>
    <w:rsid w:val="003D7111"/>
    <w:rsid w:val="003E3A15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D476D"/>
    <w:rsid w:val="005E07FF"/>
    <w:rsid w:val="005E4AB8"/>
    <w:rsid w:val="005F0073"/>
    <w:rsid w:val="005F4627"/>
    <w:rsid w:val="006103F8"/>
    <w:rsid w:val="0062626B"/>
    <w:rsid w:val="00627F6A"/>
    <w:rsid w:val="00657B8E"/>
    <w:rsid w:val="00693392"/>
    <w:rsid w:val="006B0E58"/>
    <w:rsid w:val="006B68EC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82752"/>
    <w:rsid w:val="008854F2"/>
    <w:rsid w:val="008A4CA6"/>
    <w:rsid w:val="008D4672"/>
    <w:rsid w:val="008D553B"/>
    <w:rsid w:val="009032D0"/>
    <w:rsid w:val="00910A89"/>
    <w:rsid w:val="00920CA0"/>
    <w:rsid w:val="00924669"/>
    <w:rsid w:val="009418FE"/>
    <w:rsid w:val="009419D8"/>
    <w:rsid w:val="00946FC6"/>
    <w:rsid w:val="00954CAD"/>
    <w:rsid w:val="0097400B"/>
    <w:rsid w:val="009B3E24"/>
    <w:rsid w:val="009C2CE4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36CF0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4905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C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C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C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C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C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6685</izvorni_sadrzaj>
    <derivirana_varijabla naziv="DomainObject.Predmet.Broj_1">6685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St-6685/2015</izvorni_sadrzaj>
    <derivirana_varijabla naziv="DomainObject.Predmet.OznakaBroj_1">St-6685/2015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YUE YUAN NI d.o.o. zastupanog po punomoćniku ZHANG CHONGJUN; HU YUZHEN; ZHANG JIAGUI; JIANG DANRONG</izvorni_sadrzaj>
    <derivirana_varijabla naziv="DomainObject.Predmet.ProtustrankaFormated_1">  YUE YUAN NI d.o.o. zastupanog po punomoćniku ZHANG CHONGJUN; HU YUZHEN; ZHANG JIAGUI; JIANG DANRONG</derivirana_varijabla>
  </DomainObject.Predmet.ProtustrankaFormated>
  <DomainObject.Predmet.ProtustrankaFormatedOIB>
    <izvorni_sadrzaj>  YUE YUAN NI d.o.o., OIB 31011661925 zastupanog po punomoćniku ZHANG CHONGJUN; HU YUZHEN; ZHANG JIAGUI; JIANG DANRONG</izvorni_sadrzaj>
    <derivirana_varijabla naziv="DomainObject.Predmet.ProtustrankaFormatedOIB_1">  YUE YUAN NI d.o.o., OIB 31011661925 zastupanog po punomoćniku ZHANG CHONGJUN; HU YUZHEN; ZHANG JIAGUI; JIANG DANRONG</derivirana_varijabla>
  </DomainObject.Predmet.ProtustrankaFormatedOIB>
  <DomainObject.Predmet.ProtustrankaFormatedWithAdress>
    <izvorni_sadrzaj> YUE YUAN NI d.o.o., Martićeva 69, 10000 Zagreb zastupanog po punomoćniku ZHANG CHONGJUN; HU YUZHEN; ZHANG JIAGUI; JIANG DANRONG</izvorni_sadrzaj>
    <derivirana_varijabla naziv="DomainObject.Predmet.ProtustrankaFormatedWithAdress_1"> YUE YUAN NI d.o.o., Martićeva 69, 10000 Zagreb zastupanog po punomoćniku ZHANG CHONGJUN; HU YUZHEN; ZHANG JIAGUI; JIANG DANRONG</derivirana_varijabla>
  </DomainObject.Predmet.ProtustrankaFormatedWithAdress>
  <DomainObject.Predmet.ProtustrankaFormatedWithAdressOIB>
    <izvorni_sadrzaj> YUE YUAN NI d.o.o., OIB 31011661925, Martićeva 69, 10000 Zagreb zastupanog po punomoćniku ZHANG CHONGJUN; HU YUZHEN; ZHANG JIAGUI; JIANG DANRONG</izvorni_sadrzaj>
    <derivirana_varijabla naziv="DomainObject.Predmet.ProtustrankaFormatedWithAdressOIB_1"> YUE YUAN NI d.o.o., OIB 31011661925, Martićeva 69, 10000 Zagreb zastupanog po punomoćniku ZHANG CHONGJUN; HU YUZHEN; ZHANG JIAGUI; JIANG DANRONG</derivirana_varijabla>
  </DomainObject.Predmet.ProtustrankaFormatedWithAdressOIB>
  <DomainObject.Predmet.ProtustrankaWithAdress>
    <izvorni_sadrzaj>YUE YUAN NI d.o.o. Martićeva 69, 10000 Zagreb</izvorni_sadrzaj>
    <derivirana_varijabla naziv="DomainObject.Predmet.ProtustrankaWithAdress_1">YUE YUAN NI d.o.o. Martićeva 69, 10000 Zagreb</derivirana_varijabla>
  </DomainObject.Predmet.ProtustrankaWithAdress>
  <DomainObject.Predmet.ProtustrankaWithAdressOIB>
    <izvorni_sadrzaj>YUE YUAN NI d.o.o., OIB 31011661925, Martićeva 69, 10000 Zagreb</izvorni_sadrzaj>
    <derivirana_varijabla naziv="DomainObject.Predmet.ProtustrankaWithAdressOIB_1">YUE YUAN NI d.o.o., OIB 31011661925, Martićeva 69, 10000 Zagreb</derivirana_varijabla>
  </DomainObject.Predmet.ProtustrankaWithAdressOIB>
  <DomainObject.Predmet.ProtustrankaNazivFormated>
    <izvorni_sadrzaj>YUE YUAN NI d.o.o.</izvorni_sadrzaj>
    <derivirana_varijabla naziv="DomainObject.Predmet.ProtustrankaNazivFormated_1">YUE YUAN NI d.o.o.</derivirana_varijabla>
  </DomainObject.Predmet.ProtustrankaNazivFormated>
  <DomainObject.Predmet.ProtustrankaNazivFormatedOIB>
    <izvorni_sadrzaj>YUE YUAN NI d.o.o., OIB 31011661925</izvorni_sadrzaj>
    <derivirana_varijabla naziv="DomainObject.Predmet.ProtustrankaNazivFormatedOIB_1">YUE YUAN NI d.o.o., OIB 31011661925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YUE YUAN NI d.o.o. zastupanog po punomoćniku ZHANG CHONGJUN; HU YUZHEN; ZHANG JIAGUI; JIANG DANRONG</item>
    </izvorni_sadrzaj>
    <derivirana_varijabla naziv="DomainObject.Predmet.ProtuStrankaListFormated_1">
      <item>YUE YUAN NI d.o.o. zastupanog po punomoćniku ZHANG CHONGJUN; HU YUZHEN; ZHANG JIAGUI; JIANG DANRONG</item>
    </derivirana_varijabla>
  </DomainObject.Predmet.ProtuStrankaListFormated>
  <DomainObject.Predmet.ProtuStrankaListFormatedOIB>
    <izvorni_sadrzaj>
      <item>YUE YUAN NI d.o.o., OIB 31011661925 zastupanog po punomoćniku ZHANG CHONGJUN; HU YUZHEN; ZHANG JIAGUI; JIANG DANRONG</item>
    </izvorni_sadrzaj>
    <derivirana_varijabla naziv="DomainObject.Predmet.ProtuStrankaListFormatedOIB_1">
      <item>YUE YUAN NI d.o.o., OIB 31011661925 zastupanog po punomoćniku ZHANG CHONGJUN; HU YUZHEN; ZHANG JIAGUI; JIANG DANRONG</item>
    </derivirana_varijabla>
  </DomainObject.Predmet.ProtuStrankaListFormatedOIB>
  <DomainObject.Predmet.ProtuStrankaListFormatedWithAdress>
    <izvorni_sadrzaj>
      <item>YUE YUAN NI d.o.o., Martićeva 69, 10000 Zagreb zastupanog po punomoćniku ZHANG CHONGJUN; HU YUZHEN; ZHANG JIAGUI; JIANG DANRONG</item>
    </izvorni_sadrzaj>
    <derivirana_varijabla naziv="DomainObject.Predmet.ProtuStrankaListFormatedWithAdress_1">
      <item>YUE YUAN NI d.o.o., Martićeva 69, 10000 Zagreb zastupanog po punomoćniku ZHANG CHONGJUN; HU YUZHEN; ZHANG JIAGUI; JIANG DANRONG</item>
    </derivirana_varijabla>
  </DomainObject.Predmet.ProtuStrankaListFormatedWithAdress>
  <DomainObject.Predmet.ProtuStrankaListFormatedWithAdressOIB>
    <izvorni_sadrzaj>
      <item>YUE YUAN NI d.o.o., OIB 31011661925, Martićeva 69, 10000 Zagreb zastupanog po punomoćniku ZHANG CHONGJUN; HU YUZHEN; ZHANG JIAGUI; JIANG DANRONG</item>
    </izvorni_sadrzaj>
    <derivirana_varijabla naziv="DomainObject.Predmet.ProtuStrankaListFormatedWithAdressOIB_1">
      <item>YUE YUAN NI d.o.o., OIB 31011661925, Martićeva 69, 10000 Zagreb zastupanog po punomoćniku ZHANG CHONGJUN; HU YUZHEN; ZHANG JIAGUI; JIANG DANRONG</item>
    </derivirana_varijabla>
  </DomainObject.Predmet.ProtuStrankaListFormatedWithAdressOIB>
  <DomainObject.Predmet.ProtuStrankaListNazivFormated>
    <izvorni_sadrzaj>
      <item>YUE YUAN NI d.o.o.</item>
    </izvorni_sadrzaj>
    <derivirana_varijabla naziv="DomainObject.Predmet.ProtuStrankaListNazivFormated_1">
      <item>YUE YUAN NI d.o.o.</item>
    </derivirana_varijabla>
  </DomainObject.Predmet.ProtuStrankaListNazivFormated>
  <DomainObject.Predmet.ProtuStrankaListNazivFormatedOIB>
    <izvorni_sadrzaj>
      <item>YUE YUAN NI d.o.o., OIB 31011661925</item>
    </izvorni_sadrzaj>
    <derivirana_varijabla naziv="DomainObject.Predmet.ProtuStrankaListNazivFormatedOIB_1">
      <item>YUE YUAN NI d.o.o., OIB 31011661925</item>
    </derivirana_varijabla>
  </DomainObject.Predmet.ProtuStrankaListNazivFormatedOIB>
  <DomainObject.Predmet.OstaliListFormated>
    <izvorni_sadrzaj>
      <item>ZHANG CHONGJUN punomoćnik sudionika u postupku YUE YUAN NI d.o.o.</item>
      <item>HU YUZHEN punomoćnik sudionika u postupku YUE YUAN NI d.o.o.</item>
      <item>ZHANG JIAGUI punomoćnik sudionika u postupku YUE YUAN NI d.o.o.</item>
      <item>JIANG DANRONG punomoćnik sudionika u postupku YUE YUAN NI d.o.o.</item>
    </izvorni_sadrzaj>
    <derivirana_varijabla naziv="DomainObject.Predmet.OstaliListFormated_1">
      <item>ZHANG CHONGJUN punomoćnik sudionika u postupku YUE YUAN NI d.o.o.</item>
      <item>HU YUZHEN punomoćnik sudionika u postupku YUE YUAN NI d.o.o.</item>
      <item>ZHANG JIAGUI punomoćnik sudionika u postupku YUE YUAN NI d.o.o.</item>
      <item>JIANG DANRONG punomoćnik sudionika u postupku YUE YUAN NI d.o.o.</item>
    </derivirana_varijabla>
  </DomainObject.Predmet.OstaliListFormated>
  <DomainObject.Predmet.OstaliListFormatedOIB>
    <izvorni_sadrzaj>
      <item>ZHANG CHONGJUN punomoćnik sudionika u postupku YUE YUAN NI d.o.o.</item>
      <item>HU YUZHEN punomoćnik sudionika u postupku YUE YUAN NI d.o.o.</item>
      <item>ZHANG JIAGUI punomoćnik sudionika u postupku YUE YUAN NI d.o.o.</item>
      <item>JIANG DANRONG punomoćnik sudionika u postupku YUE YUAN NI d.o.o.</item>
    </izvorni_sadrzaj>
    <derivirana_varijabla naziv="DomainObject.Predmet.OstaliListFormatedOIB_1">
      <item>ZHANG CHONGJUN punomoćnik sudionika u postupku YUE YUAN NI d.o.o.</item>
      <item>HU YUZHEN punomoćnik sudionika u postupku YUE YUAN NI d.o.o.</item>
      <item>ZHANG JIAGUI punomoćnik sudionika u postupku YUE YUAN NI d.o.o.</item>
      <item>JIANG DANRONG punomoćnik sudionika u postupku YUE YUAN NI d.o.o.</item>
    </derivirana_varijabla>
  </DomainObject.Predmet.OstaliListFormatedOIB>
  <DomainObject.Predmet.OstaliListFormatedWithAdress>
    <izvorni_sadrzaj>
      <item>ZHANG CHONGJUN, Hepinglu 277, Fujian, Wuyishan punomoćnik sudionika u postupku YUE YUAN NI d.o.o.</item>
      <item>HU YUZHEN, Hepinglu 277, Fujian, Wuyishan punomoćnik sudionika u postupku YUE YUAN NI d.o.o.</item>
      <item>ZHANG JIAGUI, Hepinglu 277, Fujian, Wuyishan punomoćnik sudionika u postupku YUE YUAN NI d.o.o.</item>
      <item>JIANG DANRONG, Hepinglu 277, Fujian, Wujishan punomoćnik sudionika u postupku YUE YUAN NI d.o.o.</item>
    </izvorni_sadrzaj>
    <derivirana_varijabla naziv="DomainObject.Predmet.OstaliListFormatedWithAdress_1">
      <item>ZHANG CHONGJUN, Hepinglu 277, Fujian, Wuyishan punomoćnik sudionika u postupku YUE YUAN NI d.o.o.</item>
      <item>HU YUZHEN, Hepinglu 277, Fujian, Wuyishan punomoćnik sudionika u postupku YUE YUAN NI d.o.o.</item>
      <item>ZHANG JIAGUI, Hepinglu 277, Fujian, Wuyishan punomoćnik sudionika u postupku YUE YUAN NI d.o.o.</item>
      <item>JIANG DANRONG, Hepinglu 277, Fujian, Wujishan punomoćnik sudionika u postupku YUE YUAN NI d.o.o.</item>
    </derivirana_varijabla>
  </DomainObject.Predmet.OstaliListFormatedWithAdress>
  <DomainObject.Predmet.OstaliListFormatedWithAdressOIB>
    <izvorni_sadrzaj>
      <item>ZHANG CHONGJUN, Hepinglu 277, Fujian, Wuyishan punomoćnik sudionika u postupku YUE YUAN NI d.o.o.</item>
      <item>HU YUZHEN, Hepinglu 277, Fujian, Wuyishan punomoćnik sudionika u postupku YUE YUAN NI d.o.o.</item>
      <item>ZHANG JIAGUI, Hepinglu 277, Fujian, Wuyishan punomoćnik sudionika u postupku YUE YUAN NI d.o.o.</item>
      <item>JIANG DANRONG, Hepinglu 277, Fujian, Wujishan punomoćnik sudionika u postupku YUE YUAN NI d.o.o.</item>
    </izvorni_sadrzaj>
    <derivirana_varijabla naziv="DomainObject.Predmet.OstaliListFormatedWithAdressOIB_1">
      <item>ZHANG CHONGJUN, Hepinglu 277, Fujian, Wuyishan punomoćnik sudionika u postupku YUE YUAN NI d.o.o.</item>
      <item>HU YUZHEN, Hepinglu 277, Fujian, Wuyishan punomoćnik sudionika u postupku YUE YUAN NI d.o.o.</item>
      <item>ZHANG JIAGUI, Hepinglu 277, Fujian, Wuyishan punomoćnik sudionika u postupku YUE YUAN NI d.o.o.</item>
      <item>JIANG DANRONG, Hepinglu 277, Fujian, Wujishan punomoćnik sudionika u postupku YUE YUAN NI d.o.o.</item>
    </derivirana_varijabla>
  </DomainObject.Predmet.OstaliListFormatedWithAdressOIB>
  <DomainObject.Predmet.OstaliListNazivFormated>
    <izvorni_sadrzaj>
      <item>ZHANG CHONGJUN</item>
      <item>HU YUZHEN</item>
      <item>ZHANG JIAGUI</item>
      <item>JIANG DANRONG</item>
    </izvorni_sadrzaj>
    <derivirana_varijabla naziv="DomainObject.Predmet.OstaliListNazivFormated_1">
      <item>ZHANG CHONGJUN</item>
      <item>HU YUZHEN</item>
      <item>ZHANG JIAGUI</item>
      <item>JIANG DANRONG</item>
    </derivirana_varijabla>
  </DomainObject.Predmet.OstaliListNazivFormated>
  <DomainObject.Predmet.OstaliListNazivFormatedOIB>
    <izvorni_sadrzaj>
      <item>ZHANG CHONGJUN</item>
      <item>HU YUZHEN</item>
      <item>ZHANG JIAGUI</item>
      <item>JIANG DANRONG</item>
    </izvorni_sadrzaj>
    <derivirana_varijabla naziv="DomainObject.Predmet.OstaliListNazivFormatedOIB_1">
      <item>ZHANG CHONGJUN</item>
      <item>HU YUZHEN</item>
      <item>ZHANG JIAGUI</item>
      <item>JIANG DANRONG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YUE YUAN NI d.o.o.</izvorni_sadrzaj>
    <derivirana_varijabla naziv="DomainObject.Predmet.ProtustrankaIDrugi_1">YUE YUAN 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YUE YUAN NI d.o.o., OIB 31011661925, Martićeva 69, 10000 Zagreb</izvorni_sadrzaj>
    <derivirana_varijabla naziv="DomainObject.Predmet.ProtustrankaIDrugiAdressOIB_1">YUE YUAN NI d.o.o., OIB 31011661925, Martićeva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YUE YUAN NI d.o.o.</item>
      <item>FINA Regionalni centar Zagreb</item>
      <item>ZHANG CHONGJUN</item>
      <item>HU YUZHEN</item>
      <item>ZHANG JIAGUI</item>
      <item>JIANG DANRONG</item>
    </izvorni_sadrzaj>
    <derivirana_varijabla naziv="DomainObject.Predmet.SudioniciListNaziv_1">
      <item>YUE YUAN NI d.o.o.</item>
      <item>FINA Regionalni centar Zagreb</item>
      <item>ZHANG CHONGJUN</item>
      <item>HU YUZHEN</item>
      <item>ZHANG JIAGUI</item>
      <item>JIANG DANRONG</item>
    </derivirana_varijabla>
  </DomainObject.Predmet.SudioniciListNaziv>
  <DomainObject.Predmet.SudioniciListAdressOIB>
    <izvorni_sadrzaj>
      <item>YUE YUAN NI d.o.o., OIB 31011661925, Martićeva 69,10000 Zagreb</item>
      <item>FINA Regionalni centar Zagreb, OIB 85821130368, Trg svibanjskih žrtava 1995. 1,10000 Zagreb</item>
      <item>ZHANG CHONGJUN, Hepinglu 277,Fujian, Wuyishan</item>
      <item>HU YUZHEN, Hepinglu 277,Fujian, Wuyishan</item>
      <item>ZHANG JIAGUI, Hepinglu 277,Fujian, Wuyishan</item>
      <item>JIANG DANRONG, Hepinglu 277,Fujian, Wujishan</item>
    </izvorni_sadrzaj>
    <derivirana_varijabla naziv="DomainObject.Predmet.SudioniciListAdressOIB_1">
      <item>YUE YUAN NI d.o.o., OIB 31011661925, Martićeva 69,10000 Zagreb</item>
      <item>FINA Regionalni centar Zagreb, OIB 85821130368, Trg svibanjskih žrtava 1995. 1,10000 Zagreb</item>
      <item>ZHANG CHONGJUN, Hepinglu 277,Fujian, Wuyishan</item>
      <item>HU YUZHEN, Hepinglu 277,Fujian, Wuyishan</item>
      <item>ZHANG JIAGUI, Hepinglu 277,Fujian, Wuyishan</item>
      <item>JIANG DANRONG, Hepinglu 277,Fujian, Wujishan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31011661925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31011661925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1359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2016-01-15T08:49:00Z</dcterms:created>
  <dc:creator>ilukac</dc:creator>
  <cp:lastModifiedBy>Nevenka Furić</cp:lastModifiedBy>
  <cp:lastPrinted>2016-01-15T08:56:00Z</cp:lastPrinted>
  <dcterms:modified xmlns:xsi="http://www.w3.org/2001/XMLSchema-instance" xsi:type="dcterms:W3CDTF">2016-01-15T09:02:00Z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