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81c4" w14:paraId="7b881c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D2CF3">
        <w:rPr>
          <w:sz w:val="24"/>
          <w:szCs w:val="24"/>
        </w:rPr>
        <w:t>25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777DA" w:rsidRPr="00C87FDC">
        <w:rPr>
          <w:sz w:val="24"/>
          <w:szCs w:val="24"/>
          <w:lang w:eastAsia="en-US"/>
        </w:rPr>
        <w:t>BRUNA, društvo s ograničenom odgovornošću za vanjsku i unutarnju trgovinu  Rijeka, Ulica 1. maja 30 ( MBS 040122349 – OIB 10036197275 )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777DA">
        <w:rPr>
          <w:color w:val="000000"/>
          <w:sz w:val="24"/>
          <w:szCs w:val="24"/>
        </w:rPr>
        <w:t>12.315,20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F777DA">
        <w:rPr>
          <w:color w:val="000000"/>
          <w:sz w:val="24"/>
          <w:szCs w:val="24"/>
        </w:rPr>
        <w:t>42</w:t>
      </w:r>
      <w:r w:rsidR="003856C3">
        <w:rPr>
          <w:color w:val="000000"/>
          <w:sz w:val="24"/>
          <w:szCs w:val="24"/>
        </w:rPr>
        <w:t>/1</w:t>
      </w:r>
      <w:r w:rsidR="00BD2CF3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F777DA">
        <w:rPr>
          <w:color w:val="000000"/>
          <w:sz w:val="24"/>
          <w:szCs w:val="24"/>
        </w:rPr>
        <w:t>42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822" w:rsidP="00FF2B80" w:rsidR="00691822">
      <w:pPr>
        <w:spacing w:lineRule="auto" w:line="240" w:after="0"/>
      </w:pPr>
      <w:r>
        <w:separator/>
      </w:r>
    </w:p>
  </w:endnote>
  <w:endnote w:id="0" w:type="continuationSeparator">
    <w:p w:rsidRDefault="00691822" w:rsidP="00FF2B80" w:rsidR="006918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822" w:rsidP="00FF2B80" w:rsidR="00691822">
      <w:pPr>
        <w:spacing w:lineRule="auto" w:line="240" w:after="0"/>
      </w:pPr>
      <w:r>
        <w:separator/>
      </w:r>
    </w:p>
  </w:footnote>
  <w:footnote w:id="0" w:type="continuationSeparator">
    <w:p w:rsidRDefault="00691822" w:rsidP="00FF2B80" w:rsidR="006918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F777DA">
      <w:rPr>
        <w:sz w:val="24"/>
        <w:szCs w:val="24"/>
      </w:rPr>
      <w:t>42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F777DA">
      <w:rPr>
        <w:sz w:val="24"/>
        <w:szCs w:val="24"/>
      </w:rPr>
      <w:t>6</w:t>
    </w:r>
  </w:p>
  <w:p w:rsidRDefault="006918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167A8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1E5AA5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B7DBE"/>
    <w:rsid w:val="004D4EC4"/>
    <w:rsid w:val="004E4AC8"/>
    <w:rsid w:val="004F6C16"/>
    <w:rsid w:val="004F6CD4"/>
    <w:rsid w:val="00503993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1822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D2CF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750DE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7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6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7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6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d.o.o.  Rijeka</izvorni_sadrzaj>
    <derivirana_varijabla naziv="DomainObject.Predmet.ProtustrankaFormated_1">  BRUNA d.o.o.  Rijeka</derivirana_varijabla>
  </DomainObject.Predmet.ProtustrankaFormated>
  <DomainObject.Predmet.ProtustrankaFormatedOIB>
    <izvorni_sadrzaj>  BRUNA d.o.o.  Rijeka, OIB 10036197275</izvorni_sadrzaj>
    <derivirana_varijabla naziv="DomainObject.Predmet.ProtustrankaFormatedOIB_1">  BRUNA d.o.o.  Rijeka, OIB 10036197275</derivirana_varijabla>
  </DomainObject.Predmet.ProtustrankaFormatedOIB>
  <DomainObject.Predmet.ProtustrankaFormatedWithAdress>
    <izvorni_sadrzaj> BRUNA d.o.o.  Rijeka, 1. Maja 30, 51000 Rijeka</izvorni_sadrzaj>
    <derivirana_varijabla naziv="DomainObject.Predmet.ProtustrankaFormatedWithAdress_1"> BRUNA d.o.o.  Rijeka, 1. Maja 30, 51000 Rijeka</derivirana_varijabla>
  </DomainObject.Predmet.ProtustrankaFormatedWithAdress>
  <DomainObject.Predmet.ProtustrankaFormatedWithAdressOIB>
    <izvorni_sadrzaj> BRUNA d.o.o.  Rijeka, OIB 10036197275, 1. Maja 30, 51000 Rijeka</izvorni_sadrzaj>
    <derivirana_varijabla naziv="DomainObject.Predmet.ProtustrankaFormatedWithAdressOIB_1"> BRUNA d.o.o.  Rijeka, OIB 10036197275, 1. Maja 30, 51000 Rijeka</derivirana_varijabla>
  </DomainObject.Predmet.ProtustrankaFormatedWithAdressOIB>
  <DomainObject.Predmet.ProtustrankaWithAdress>
    <izvorni_sadrzaj>BRUNA d.o.o.  Rijeka 1. Maja 30, 51000 Rijeka</izvorni_sadrzaj>
    <derivirana_varijabla naziv="DomainObject.Predmet.ProtustrankaWithAdress_1">BRUNA d.o.o.  Rijeka 1. Maja 30, 51000 Rijeka</derivirana_varijabla>
  </DomainObject.Predmet.ProtustrankaWithAdress>
  <DomainObject.Predmet.ProtustrankaWithAdressOIB>
    <izvorni_sadrzaj>BRUNA d.o.o.  Rijeka, OIB 10036197275, 1. Maja 30, 51000 Rijeka</izvorni_sadrzaj>
    <derivirana_varijabla naziv="DomainObject.Predmet.ProtustrankaWithAdressOIB_1">BRUNA d.o.o.  Rijeka, OIB 10036197275, 1. Maja 30, 51000 Rijeka</derivirana_varijabla>
  </DomainObject.Predmet.ProtustrankaWithAdressOIB>
  <DomainObject.Predmet.ProtustrankaNazivFormated>
    <izvorni_sadrzaj>BRUNA d.o.o.  Rijeka</izvorni_sadrzaj>
    <derivirana_varijabla naziv="DomainObject.Predmet.ProtustrankaNazivFormated_1">BRUNA d.o.o.  Rijeka</derivirana_varijabla>
  </DomainObject.Predmet.ProtustrankaNazivFormated>
  <DomainObject.Predmet.ProtustrankaNazivFormatedOIB>
    <izvorni_sadrzaj>BRUNA d.o.o.  Rijeka, OIB 10036197275</izvorni_sadrzaj>
    <derivirana_varijabla naziv="DomainObject.Predmet.ProtustrankaNazivFormatedOIB_1">BRUNA d.o.o.  Rijeka, OIB 10036197275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BRUNA d.o.o.  Rijeka</item>
    </izvorni_sadrzaj>
    <derivirana_varijabla naziv="DomainObject.Predmet.ProtuStrankaListFormated_1">
      <item>BRUNA d.o.o.  Rijeka</item>
    </derivirana_varijabla>
  </DomainObject.Predmet.ProtuStrankaListFormated>
  <DomainObject.Predmet.ProtuStrankaListFormatedOIB>
    <izvorni_sadrzaj>
      <item>BRUNA d.o.o.  Rijeka, OIB 10036197275</item>
    </izvorni_sadrzaj>
    <derivirana_varijabla naziv="DomainObject.Predmet.ProtuStrankaListFormatedOIB_1">
      <item>BRUNA d.o.o.  Rijeka, OIB 10036197275</item>
    </derivirana_varijabla>
  </DomainObject.Predmet.ProtuStrankaListFormatedOIB>
  <DomainObject.Predmet.ProtuStrankaListFormatedWithAdress>
    <izvorni_sadrzaj>
      <item>BRUNA d.o.o.  Rijeka, 1. Maja 30, 51000 Rijeka</item>
    </izvorni_sadrzaj>
    <derivirana_varijabla naziv="DomainObject.Predmet.ProtuStrankaListFormatedWithAdress_1">
      <item>BRUNA d.o.o.  Rijeka, 1. Maja 30, 51000 Rijeka</item>
    </derivirana_varijabla>
  </DomainObject.Predmet.ProtuStrankaListFormatedWithAdress>
  <DomainObject.Predmet.ProtuStrankaListFormatedWithAdressOIB>
    <izvorni_sadrzaj>
      <item>BRUNA d.o.o.  Rijeka, OIB 10036197275, 1. Maja 30, 51000 Rijeka</item>
    </izvorni_sadrzaj>
    <derivirana_varijabla naziv="DomainObject.Predmet.ProtuStrankaListFormatedWithAdressOIB_1">
      <item>BRUNA d.o.o.  Rijeka, OIB 10036197275, 1. Maja 30, 51000 Rijeka</item>
    </derivirana_varijabla>
  </DomainObject.Predmet.ProtuStrankaListFormatedWithAdressOIB>
  <DomainObject.Predmet.ProtuStrankaListNazivFormated>
    <izvorni_sadrzaj>
      <item>BRUNA d.o.o.  Rijeka</item>
    </izvorni_sadrzaj>
    <derivirana_varijabla naziv="DomainObject.Predmet.ProtuStrankaListNazivFormated_1">
      <item>BRUNA d.o.o.  Rijeka</item>
    </derivirana_varijabla>
  </DomainObject.Predmet.ProtuStrankaListNazivFormated>
  <DomainObject.Predmet.ProtuStrankaListNazivFormatedOIB>
    <izvorni_sadrzaj>
      <item>BRUNA d.o.o.  Rijeka, OIB 10036197275</item>
    </izvorni_sadrzaj>
    <derivirana_varijabla naziv="DomainObject.Predmet.ProtuStrankaListNazivFormatedOIB_1">
      <item>BRUNA d.o.o.  Rijeka, OIB 10036197275</item>
    </derivirana_varijabla>
  </DomainObject.Predmet.ProtuStrankaListNazivFormatedOIB>
  <DomainObject.Predmet.OstaliListFormated>
    <izvorni_sadrzaj>
      <item>Marko Lalić</item>
      <item>Bilal Shahid</item>
      <item>Ali Shahid</item>
    </izvorni_sadrzaj>
    <derivirana_varijabla naziv="DomainObject.Predmet.OstaliListFormated_1">
      <item>Marko Lalić</item>
      <item>Bilal Shahid</item>
      <item>Ali Shahid</item>
    </derivirana_varijabla>
  </DomainObject.Predmet.OstaliListFormated>
  <DomainObject.Predmet.OstaliListFormatedOIB>
    <izvorni_sadrzaj>
      <item>Marko Lalić, OIB 11909711441</item>
      <item>Bilal Shahid, OIB 37406576718</item>
      <item>Ali Shahid, OIB 15651088773</item>
    </izvorni_sadrzaj>
    <derivirana_varijabla naziv="DomainObject.Predmet.OstaliListFormatedOIB_1">
      <item>Marko Lalić, OIB 11909711441</item>
      <item>Bilal Shahid, OIB 37406576718</item>
      <item>Ali Shahid, OIB 15651088773</item>
    </derivirana_varijabla>
  </DomainObject.Predmet.OstaliListFormatedOIB>
  <DomainObject.Predmet.OstaliListFormatedWithAdress>
    <izvorni_sadrzaj>
      <item>Marko Lalić, Ulica 1. maja 30, 51000 Rijeka</item>
      <item>Bilal Shahid, Gulshan-E-Iqbal D 23, Block 8, Karachi</item>
      <item>Ali Shahid, Gulshan-E-Iqbal D 23, Block 8, Karachi</item>
    </izvorni_sadrzaj>
    <derivirana_varijabla naziv="DomainObject.Predmet.OstaliListFormatedWithAdress_1">
      <item>Marko Lalić, Ulica 1. maja 30, 51000 Rijeka</item>
      <item>Bilal Shahid, Gulshan-E-Iqbal D 23, Block 8, Karachi</item>
      <item>Ali Shahid, Gulshan-E-Iqbal D 23, Block 8, Karachi</item>
    </derivirana_varijabla>
  </DomainObject.Predmet.OstaliListFormatedWithAdress>
  <DomainObject.Predmet.OstaliListFormatedWithAdressOIB>
    <izvorni_sadrzaj>
      <item>Marko Lalić, OIB 11909711441, Ulica 1. maja 30, 51000 Rijeka</item>
      <item>Bilal Shahid, OIB 37406576718, Gulshan-E-Iqbal D 23, Block 8, Karachi</item>
      <item>Ali Shahid, OIB 15651088773, Gulshan-E-Iqbal D 23, Block 8, Karachi</item>
    </izvorni_sadrzaj>
    <derivirana_varijabla naziv="DomainObject.Predmet.OstaliListFormatedWithAdressOIB_1">
      <item>Marko Lalić, OIB 11909711441, Ulica 1. maja 30, 51000 Rijeka</item>
      <item>Bilal Shahid, OIB 37406576718, Gulshan-E-Iqbal D 23, Block 8, Karachi</item>
      <item>Ali Shahid, OIB 15651088773, Gulshan-E-Iqbal D 23, Block 8, Karachi</item>
    </derivirana_varijabla>
  </DomainObject.Predmet.OstaliListFormatedWithAdressOIB>
  <DomainObject.Predmet.OstaliListNazivFormated>
    <izvorni_sadrzaj>
      <item>Marko Lalić</item>
      <item>Bilal Shahid</item>
      <item>Ali Shahid</item>
    </izvorni_sadrzaj>
    <derivirana_varijabla naziv="DomainObject.Predmet.OstaliListNazivFormated_1">
      <item>Marko Lalić</item>
      <item>Bilal Shahid</item>
      <item>Ali Shahid</item>
    </derivirana_varijabla>
  </DomainObject.Predmet.OstaliListNazivFormated>
  <DomainObject.Predmet.OstaliListNazivFormatedOIB>
    <izvorni_sadrzaj>
      <item>Marko Lalić, OIB 11909711441</item>
      <item>Bilal Shahid, OIB 37406576718</item>
      <item>Ali Shahid, OIB 15651088773</item>
    </izvorni_sadrzaj>
    <derivirana_varijabla naziv="DomainObject.Predmet.OstaliListNazivFormatedOIB_1">
      <item>Marko Lalić, OIB 11909711441</item>
      <item>Bilal Shahid, OIB 37406576718</item>
      <item>Ali Shahid, OIB 15651088773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BRUNA d.o.o.  Rijeka</izvorni_sadrzaj>
    <derivirana_varijabla naziv="DomainObject.Predmet.ProtustrankaIDrugi_1">BRUNA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BRUNA d.o.o.  Rijeka, OIB 10036197275, 1. Maja 30, 51000 Rijeka</izvorni_sadrzaj>
    <derivirana_varijabla naziv="DomainObject.Predmet.ProtustrankaIDrugiAdressOIB_1">BRUNA d.o.o.  Rijeka, OIB 10036197275, 1. Maja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BRUNA d.o.o.  Rijeka</item>
      <item>Marko Lalić</item>
      <item>Bilal Shahid</item>
      <item>Ali Shahid</item>
    </izvorni_sadrzaj>
    <derivirana_varijabla naziv="DomainObject.Predmet.SudioniciListNaziv_1">
      <item>FINA  Rijeka</item>
      <item>BRUNA d.o.o.  Rijeka</item>
      <item>Marko Lalić</item>
      <item>Bilal Shahid</item>
      <item>Ali Shahid</item>
    </derivirana_varijabla>
  </DomainObject.Predmet.SudioniciListNaziv>
  <DomainObject.Predmet.SudioniciListAdressOIB>
    <izvorni_sadrzaj>
      <item>FINA  Rijeka, OIB 85821130368, Frana Kurelca 8,51000 Rijeka</item>
      <item>BRUNA d.o.o.  Rijeka, OIB 10036197275, 1. Maja 30,51000 Rijeka</item>
      <item>Marko Lalić, OIB 11909711441, Ulica 1. maja 30,51000 Rijeka</item>
      <item>Bilal Shahid, OIB 37406576718, Gulshan-E-Iqbal D 23, Block 8,Karachi</item>
      <item>Ali Shahid, OIB 15651088773, Gulshan-E-Iqbal D 23, Block 8,Karachi</item>
    </izvorni_sadrzaj>
    <derivirana_varijabla naziv="DomainObject.Predmet.SudioniciListAdressOIB_1">
      <item>FINA  Rijeka, OIB 85821130368, Frana Kurelca 8,51000 Rijeka</item>
      <item>BRUNA d.o.o.  Rijeka, OIB 10036197275, 1. Maja 30,51000 Rijeka</item>
      <item>Marko Lalić, OIB 11909711441, Ulica 1. maja 30,51000 Rijeka</item>
      <item>Bilal Shahid, OIB 37406576718, Gulshan-E-Iqbal D 23, Block 8,Karachi</item>
      <item>Ali Shahid, OIB 15651088773, Gulshan-E-Iqbal D 23, Block 8,Karachi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10036197275</item>
      <item>, OIB 11909711441</item>
      <item>, OIB 37406576718</item>
      <item>, OIB 15651088773</item>
    </izvorni_sadrzaj>
    <derivirana_varijabla naziv="DomainObject.Predmet.SudioniciListNazivOIB_1">
      <item>, OIB 85821130368</item>
      <item>, OIB 10036197275</item>
      <item>, OIB 11909711441</item>
      <item>, OIB 37406576718</item>
      <item>, OIB 15651088773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DB994-6D0E-44B4-AE84-4804109EB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2016-01-25T09:41:00Z</dcterms:created>
  <dc:creator>Vera Jelenović</dc:creator>
  <cp:lastModifiedBy>Sonja Krapić</cp:lastModifiedBy>
  <cp:lastPrinted>2016-01-25T09:41:00Z</cp:lastPrinted>
  <dcterms:modified xmlns:xsi="http://www.w3.org/2001/XMLSchema-instance" xsi:type="dcterms:W3CDTF">2016-01-25T09:42:00Z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