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e237" w14:paraId="b07e237" w:rsidRDefault="008D4229" w:rsidP="008D4229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F45B75" w:rsidP="008D4229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 w:rsidRPr="002E2D4A">
      <w:pPr>
        <w:jc w:val="center"/>
        <w:rPr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8D4229" w:rsidR="00F1433D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8629F1">
        <w:rPr>
          <w:sz w:val="24"/>
          <w:szCs w:val="24"/>
        </w:rPr>
        <w:t>10.prosinca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8D4229" w:rsidP="008D4229" w:rsidR="008D4229" w:rsidRPr="00FC5F35">
      <w:pPr>
        <w:ind w:firstLine="720"/>
        <w:jc w:val="both"/>
        <w:rPr>
          <w:sz w:val="40"/>
          <w:szCs w:val="40"/>
        </w:rPr>
      </w:pPr>
    </w:p>
    <w:p w:rsidRDefault="008606C6" w:rsidP="00FC5F35" w:rsidR="008606C6" w:rsidRPr="00342AE8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r i j e š i o     j e</w:t>
      </w:r>
    </w:p>
    <w:p w:rsidRDefault="008606C6" w:rsidR="008606C6" w:rsidRPr="00342AE8">
      <w:pPr>
        <w:rPr>
          <w:sz w:val="24"/>
          <w:szCs w:val="24"/>
        </w:rPr>
      </w:pPr>
    </w:p>
    <w:p w:rsidRDefault="008606C6" w:rsidP="002F1C8B" w:rsidR="008606C6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Odbacuje se prijava tražbine vjerovnika </w:t>
      </w:r>
      <w:r w:rsidR="00AE6458">
        <w:rPr>
          <w:sz w:val="24"/>
          <w:szCs w:val="24"/>
        </w:rPr>
        <w:t>Josip Puljko , Radoboj, Radoboj 250, OIB 89891212762</w:t>
      </w:r>
      <w:r w:rsidR="00B71610" w:rsidRPr="00342AE8">
        <w:rPr>
          <w:sz w:val="24"/>
          <w:szCs w:val="24"/>
        </w:rPr>
        <w:t xml:space="preserve"> </w:t>
      </w:r>
      <w:r w:rsidR="00C7073A" w:rsidRPr="00342AE8">
        <w:rPr>
          <w:sz w:val="24"/>
          <w:szCs w:val="24"/>
        </w:rPr>
        <w:t xml:space="preserve">u iznosu </w:t>
      </w:r>
      <w:r w:rsidR="00B54542">
        <w:rPr>
          <w:sz w:val="24"/>
          <w:szCs w:val="24"/>
        </w:rPr>
        <w:t xml:space="preserve">110.000,00 kn </w:t>
      </w:r>
      <w:r w:rsidR="00FC5F35" w:rsidRPr="00342AE8">
        <w:rPr>
          <w:sz w:val="24"/>
          <w:szCs w:val="24"/>
        </w:rPr>
        <w:t xml:space="preserve">podnesena stečajnom upravitelju dana </w:t>
      </w:r>
      <w:r w:rsidR="007E11B7">
        <w:rPr>
          <w:sz w:val="24"/>
          <w:szCs w:val="24"/>
        </w:rPr>
        <w:t>1</w:t>
      </w:r>
      <w:r w:rsidR="00B54542">
        <w:rPr>
          <w:sz w:val="24"/>
          <w:szCs w:val="24"/>
        </w:rPr>
        <w:t>2.srpnja</w:t>
      </w:r>
      <w:r w:rsidR="007E11B7">
        <w:rPr>
          <w:sz w:val="24"/>
          <w:szCs w:val="24"/>
        </w:rPr>
        <w:t xml:space="preserve"> </w:t>
      </w:r>
      <w:r w:rsidR="0014199A" w:rsidRPr="00342AE8">
        <w:rPr>
          <w:sz w:val="24"/>
          <w:szCs w:val="24"/>
        </w:rPr>
        <w:t xml:space="preserve"> </w:t>
      </w:r>
      <w:r w:rsidR="00FC5F35" w:rsidRPr="00342AE8">
        <w:rPr>
          <w:sz w:val="24"/>
          <w:szCs w:val="24"/>
        </w:rPr>
        <w:t>201</w:t>
      </w:r>
      <w:r w:rsidR="00483504" w:rsidRPr="00342AE8">
        <w:rPr>
          <w:sz w:val="24"/>
          <w:szCs w:val="24"/>
        </w:rPr>
        <w:t>8</w:t>
      </w:r>
      <w:r w:rsidR="00FC5F35" w:rsidRPr="00342AE8">
        <w:rPr>
          <w:sz w:val="24"/>
          <w:szCs w:val="24"/>
        </w:rPr>
        <w:t>.</w:t>
      </w:r>
      <w:r w:rsidR="00D8226F" w:rsidRPr="00342AE8">
        <w:rPr>
          <w:sz w:val="24"/>
          <w:szCs w:val="24"/>
        </w:rPr>
        <w:t>,</w:t>
      </w:r>
      <w:r w:rsidRPr="00342AE8">
        <w:rPr>
          <w:sz w:val="24"/>
          <w:szCs w:val="24"/>
        </w:rPr>
        <w:t xml:space="preserve"> </w:t>
      </w:r>
      <w:r w:rsidR="00271527" w:rsidRPr="00342AE8">
        <w:rPr>
          <w:sz w:val="24"/>
          <w:szCs w:val="24"/>
        </w:rPr>
        <w:t>kao nepravovremen</w:t>
      </w:r>
      <w:r w:rsidR="000E14E3" w:rsidRPr="00342AE8">
        <w:rPr>
          <w:sz w:val="24"/>
          <w:szCs w:val="24"/>
        </w:rPr>
        <w:t>a</w:t>
      </w:r>
      <w:r w:rsidR="007432FE">
        <w:rPr>
          <w:sz w:val="24"/>
          <w:szCs w:val="24"/>
        </w:rPr>
        <w:t>.</w:t>
      </w:r>
    </w:p>
    <w:p w:rsidRDefault="008606C6" w:rsidR="008606C6" w:rsidRPr="00342AE8">
      <w:pPr>
        <w:ind w:left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8606C6" w:rsidR="008606C6" w:rsidRPr="00342AE8">
      <w:pPr>
        <w:jc w:val="center"/>
        <w:rPr>
          <w:sz w:val="24"/>
          <w:szCs w:val="24"/>
        </w:rPr>
      </w:pPr>
      <w:r w:rsidRPr="00342AE8">
        <w:rPr>
          <w:sz w:val="24"/>
          <w:szCs w:val="24"/>
        </w:rPr>
        <w:t>Obrazloženje</w:t>
      </w:r>
    </w:p>
    <w:p w:rsidRDefault="008606C6" w:rsidR="008606C6" w:rsidRPr="00342AE8">
      <w:pPr>
        <w:jc w:val="right"/>
        <w:rPr>
          <w:sz w:val="24"/>
          <w:szCs w:val="24"/>
        </w:rPr>
      </w:pPr>
    </w:p>
    <w:p w:rsidRDefault="0014199A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Rješenjem o otvaranju stečajnog postupka nad dužnikom </w:t>
      </w:r>
      <w:r w:rsidR="00431131" w:rsidRPr="00342AE8">
        <w:rPr>
          <w:sz w:val="24"/>
          <w:szCs w:val="24"/>
        </w:rPr>
        <w:t>VIADUKT d.d. u stečaju, Zagreb, Kranjčevićeva 2, OIB 74794390096.</w:t>
      </w:r>
      <w:r w:rsidR="00C053E0" w:rsidRPr="00342AE8">
        <w:rPr>
          <w:sz w:val="24"/>
          <w:szCs w:val="24"/>
        </w:rPr>
        <w:t xml:space="preserve">, </w:t>
      </w:r>
      <w:r w:rsidR="00D56E37" w:rsidRPr="00342AE8">
        <w:rPr>
          <w:sz w:val="24"/>
          <w:szCs w:val="24"/>
        </w:rPr>
        <w:t xml:space="preserve">od </w:t>
      </w:r>
      <w:r w:rsidR="00BF5F8E" w:rsidRPr="00342AE8">
        <w:rPr>
          <w:sz w:val="24"/>
          <w:szCs w:val="24"/>
        </w:rPr>
        <w:t>2</w:t>
      </w:r>
      <w:r w:rsidR="00DF5D0D" w:rsidRPr="00342AE8">
        <w:rPr>
          <w:sz w:val="24"/>
          <w:szCs w:val="24"/>
        </w:rPr>
        <w:t xml:space="preserve">.listopada </w:t>
      </w:r>
      <w:r w:rsidR="00C053E0" w:rsidRPr="00342AE8">
        <w:rPr>
          <w:sz w:val="24"/>
          <w:szCs w:val="24"/>
        </w:rPr>
        <w:t xml:space="preserve"> 2017.</w:t>
      </w:r>
      <w:r w:rsidR="00D56E37" w:rsidRPr="00342AE8">
        <w:rPr>
          <w:sz w:val="24"/>
          <w:szCs w:val="24"/>
        </w:rPr>
        <w:t xml:space="preserve"> </w:t>
      </w:r>
      <w:r w:rsidRPr="00342AE8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342AE8">
        <w:rPr>
          <w:sz w:val="24"/>
          <w:szCs w:val="24"/>
        </w:rPr>
        <w:t>prijaviti svoje tražbine.</w:t>
      </w:r>
      <w:r w:rsidR="00C053E0" w:rsidRPr="00342AE8">
        <w:rPr>
          <w:sz w:val="24"/>
          <w:szCs w:val="24"/>
        </w:rPr>
        <w:t xml:space="preserve"> </w:t>
      </w:r>
      <w:r w:rsidR="00D56E37" w:rsidRPr="00342AE8">
        <w:rPr>
          <w:sz w:val="24"/>
          <w:szCs w:val="24"/>
        </w:rPr>
        <w:t xml:space="preserve">Rješenje o otvaranju stečajnog postupka objavljeno je na e-oglasna ploča suda dana </w:t>
      </w:r>
      <w:r w:rsidR="00BF5F8E" w:rsidRPr="00342AE8">
        <w:rPr>
          <w:sz w:val="24"/>
          <w:szCs w:val="24"/>
        </w:rPr>
        <w:t>2</w:t>
      </w:r>
      <w:r w:rsidR="00BE210E" w:rsidRPr="00342AE8">
        <w:rPr>
          <w:sz w:val="24"/>
          <w:szCs w:val="24"/>
        </w:rPr>
        <w:t>.listopada</w:t>
      </w:r>
      <w:r w:rsidR="00D56E37" w:rsidRPr="00342AE8">
        <w:rPr>
          <w:sz w:val="24"/>
          <w:szCs w:val="24"/>
        </w:rPr>
        <w:t xml:space="preserve"> 201</w:t>
      </w:r>
      <w:r w:rsidR="00C053E0" w:rsidRPr="00342AE8">
        <w:rPr>
          <w:sz w:val="24"/>
          <w:szCs w:val="24"/>
        </w:rPr>
        <w:t>7</w:t>
      </w:r>
      <w:r w:rsidR="00D56E37" w:rsidRPr="00342AE8">
        <w:rPr>
          <w:sz w:val="24"/>
          <w:szCs w:val="24"/>
        </w:rPr>
        <w:t>.</w:t>
      </w:r>
    </w:p>
    <w:p w:rsidRDefault="00D56E37" w:rsidP="00416B7A" w:rsidR="00D56E37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 xml:space="preserve"> </w:t>
      </w:r>
    </w:p>
    <w:p w:rsidRDefault="000A4EAC" w:rsidP="00754B0D" w:rsidR="00754B0D" w:rsidRPr="00342AE8">
      <w:pPr>
        <w:ind w:firstLine="720"/>
        <w:jc w:val="both"/>
        <w:rPr>
          <w:sz w:val="24"/>
          <w:szCs w:val="24"/>
        </w:rPr>
      </w:pPr>
      <w:r w:rsidRPr="00342AE8">
        <w:rPr>
          <w:sz w:val="24"/>
          <w:szCs w:val="24"/>
        </w:rPr>
        <w:t>Vjerovni</w:t>
      </w:r>
      <w:r w:rsidR="006C0F28" w:rsidRPr="00342AE8">
        <w:rPr>
          <w:sz w:val="24"/>
          <w:szCs w:val="24"/>
        </w:rPr>
        <w:t>k</w:t>
      </w:r>
      <w:r w:rsidR="001F23A3" w:rsidRPr="00342AE8">
        <w:rPr>
          <w:sz w:val="24"/>
          <w:szCs w:val="24"/>
        </w:rPr>
        <w:t xml:space="preserve"> </w:t>
      </w:r>
      <w:r w:rsidR="00B54542" w:rsidRPr="00B54542">
        <w:rPr>
          <w:sz w:val="24"/>
          <w:szCs w:val="24"/>
        </w:rPr>
        <w:t xml:space="preserve"> </w:t>
      </w:r>
      <w:r w:rsidR="00B54542">
        <w:rPr>
          <w:sz w:val="24"/>
          <w:szCs w:val="24"/>
        </w:rPr>
        <w:t>Josip Puljko , Radoboj, Radoboj 250, OIB 89891212762</w:t>
      </w:r>
      <w:r w:rsidRPr="00342AE8">
        <w:rPr>
          <w:sz w:val="24"/>
          <w:szCs w:val="24"/>
        </w:rPr>
        <w:t xml:space="preserve"> podnio je </w:t>
      </w:r>
      <w:r w:rsidR="00C72788" w:rsidRPr="00342AE8">
        <w:rPr>
          <w:sz w:val="24"/>
          <w:szCs w:val="24"/>
        </w:rPr>
        <w:t>stečajnom upravitelju</w:t>
      </w:r>
      <w:r w:rsidR="00754B0D" w:rsidRPr="00342AE8">
        <w:rPr>
          <w:sz w:val="24"/>
          <w:szCs w:val="24"/>
        </w:rPr>
        <w:t xml:space="preserve"> </w:t>
      </w:r>
      <w:r w:rsidR="007E11B7">
        <w:rPr>
          <w:sz w:val="24"/>
          <w:szCs w:val="24"/>
        </w:rPr>
        <w:t xml:space="preserve">preporučenom poštom </w:t>
      </w:r>
      <w:r w:rsidRPr="00342AE8">
        <w:rPr>
          <w:sz w:val="24"/>
          <w:szCs w:val="24"/>
        </w:rPr>
        <w:t xml:space="preserve">prijavu tražbine u iznosu </w:t>
      </w:r>
      <w:r w:rsidR="007E11B7">
        <w:rPr>
          <w:sz w:val="24"/>
          <w:szCs w:val="24"/>
        </w:rPr>
        <w:t>1</w:t>
      </w:r>
      <w:r w:rsidR="00B54542">
        <w:rPr>
          <w:sz w:val="24"/>
          <w:szCs w:val="24"/>
        </w:rPr>
        <w:t xml:space="preserve">10.000,00 kn </w:t>
      </w:r>
      <w:r w:rsidRPr="00342AE8">
        <w:rPr>
          <w:sz w:val="24"/>
          <w:szCs w:val="24"/>
        </w:rPr>
        <w:t xml:space="preserve">dana </w:t>
      </w:r>
      <w:r w:rsidR="007E11B7">
        <w:rPr>
          <w:sz w:val="24"/>
          <w:szCs w:val="24"/>
        </w:rPr>
        <w:t>1</w:t>
      </w:r>
      <w:r w:rsidR="00B54542">
        <w:rPr>
          <w:sz w:val="24"/>
          <w:szCs w:val="24"/>
        </w:rPr>
        <w:t>2.srpnja</w:t>
      </w:r>
      <w:r w:rsidRPr="00342AE8">
        <w:rPr>
          <w:sz w:val="24"/>
          <w:szCs w:val="24"/>
        </w:rPr>
        <w:t xml:space="preserve"> 201</w:t>
      </w:r>
      <w:r w:rsidR="00394B40" w:rsidRPr="00342AE8">
        <w:rPr>
          <w:sz w:val="24"/>
          <w:szCs w:val="24"/>
        </w:rPr>
        <w:t>8</w:t>
      </w:r>
      <w:r w:rsidRPr="00342AE8">
        <w:rPr>
          <w:sz w:val="24"/>
          <w:szCs w:val="24"/>
        </w:rPr>
        <w:t>.,</w:t>
      </w:r>
      <w:r w:rsidR="009D56E7">
        <w:rPr>
          <w:sz w:val="24"/>
          <w:szCs w:val="24"/>
        </w:rPr>
        <w:t xml:space="preserve"> </w:t>
      </w:r>
      <w:r w:rsidR="00754B0D" w:rsidRPr="00342AE8">
        <w:rPr>
          <w:sz w:val="24"/>
          <w:szCs w:val="24"/>
        </w:rPr>
        <w:t xml:space="preserve">a što je vidljivo iz </w:t>
      </w:r>
      <w:r w:rsidR="009D56E7">
        <w:rPr>
          <w:sz w:val="24"/>
          <w:szCs w:val="24"/>
        </w:rPr>
        <w:t>poštanskog žiga</w:t>
      </w:r>
      <w:r w:rsidR="00B54542">
        <w:rPr>
          <w:sz w:val="24"/>
          <w:szCs w:val="24"/>
        </w:rPr>
        <w:t xml:space="preserve"> pošte Krapina</w:t>
      </w:r>
      <w:r w:rsidR="009D56E7">
        <w:rPr>
          <w:sz w:val="24"/>
          <w:szCs w:val="24"/>
        </w:rPr>
        <w:t>.</w:t>
      </w:r>
    </w:p>
    <w:p w:rsidRDefault="000A4EAC" w:rsidP="00416B7A" w:rsidR="000A4EAC" w:rsidRPr="00342AE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342AE8">
        <w:rPr>
          <w:sz w:val="24"/>
          <w:szCs w:val="24"/>
        </w:rPr>
        <w:t>Prema</w:t>
      </w:r>
      <w:r w:rsidRPr="00C72788">
        <w:rPr>
          <w:sz w:val="24"/>
          <w:szCs w:val="24"/>
        </w:rPr>
        <w:t xml:space="preserve">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9D56E7">
        <w:rPr>
          <w:sz w:val="24"/>
          <w:szCs w:val="24"/>
        </w:rPr>
        <w:t>10.prosinca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1C525A" w:rsidR="001C525A" w:rsidRPr="00C72788">
      <w:pPr>
        <w:ind w:firstLine="720" w:left="5040"/>
        <w:jc w:val="both"/>
        <w:rPr>
          <w:sz w:val="24"/>
          <w:szCs w:val="24"/>
        </w:rPr>
      </w:pPr>
    </w:p>
    <w:p w:rsidRDefault="008D4229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89285D">
        <w:rPr>
          <w:sz w:val="24"/>
          <w:szCs w:val="24"/>
        </w:rPr>
        <w:t>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8D4229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A52AA3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A52AA3" w:rsidP="00A52AA3" w:rsidR="00A52AA3">
      <w:pPr>
        <w:ind w:left="4320"/>
        <w:jc w:val="both"/>
      </w:pPr>
      <w:r>
        <w:t>Za točnost otpravka, ovlašteni službenik:</w:t>
      </w:r>
    </w:p>
    <w:p w:rsidRDefault="00A52AA3" w:rsidP="00A52AA3" w:rsidR="00FC67EF" w:rsidRPr="00A52AA3">
      <w:pPr>
        <w:ind w:left="4320"/>
        <w:jc w:val="both"/>
      </w:pPr>
      <w:r>
        <w:t xml:space="preserve">              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768" w:rsidR="00051768">
      <w:r>
        <w:separator/>
      </w:r>
    </w:p>
  </w:endnote>
  <w:endnote w:id="0" w:type="continuationSeparator">
    <w:p w:rsidRDefault="00051768" w:rsidR="00051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768" w:rsidR="00051768">
      <w:r>
        <w:separator/>
      </w:r>
    </w:p>
  </w:footnote>
  <w:footnote w:id="0" w:type="continuationSeparator">
    <w:p w:rsidRDefault="00051768" w:rsidR="000517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A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E66F04">
      <w:rPr>
        <w:sz w:val="24"/>
        <w:szCs w:val="24"/>
      </w:rPr>
      <w:t>1181</w:t>
    </w:r>
    <w:r>
      <w:rPr>
        <w:sz w:val="24"/>
        <w:szCs w:val="24"/>
      </w:rPr>
      <w:t>/1</w:t>
    </w:r>
    <w:r w:rsidR="00E66F04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51768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25D19"/>
    <w:rsid w:val="0014199A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F1C8B"/>
    <w:rsid w:val="002F3DB7"/>
    <w:rsid w:val="003039C3"/>
    <w:rsid w:val="00342AE8"/>
    <w:rsid w:val="00344AC6"/>
    <w:rsid w:val="00365967"/>
    <w:rsid w:val="0037066F"/>
    <w:rsid w:val="00394B40"/>
    <w:rsid w:val="003C6634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300B"/>
    <w:rsid w:val="005576F8"/>
    <w:rsid w:val="005A7DA8"/>
    <w:rsid w:val="005B5323"/>
    <w:rsid w:val="005B65EB"/>
    <w:rsid w:val="005C216D"/>
    <w:rsid w:val="005D7C6A"/>
    <w:rsid w:val="006C0F28"/>
    <w:rsid w:val="006D4DBD"/>
    <w:rsid w:val="006E5538"/>
    <w:rsid w:val="006F638D"/>
    <w:rsid w:val="007110AC"/>
    <w:rsid w:val="00725653"/>
    <w:rsid w:val="0073650D"/>
    <w:rsid w:val="0074238A"/>
    <w:rsid w:val="007432FE"/>
    <w:rsid w:val="00754B0D"/>
    <w:rsid w:val="007704AF"/>
    <w:rsid w:val="0077384C"/>
    <w:rsid w:val="00775063"/>
    <w:rsid w:val="00783303"/>
    <w:rsid w:val="007D7ACF"/>
    <w:rsid w:val="007E11B7"/>
    <w:rsid w:val="0081363C"/>
    <w:rsid w:val="00821D09"/>
    <w:rsid w:val="00833A3A"/>
    <w:rsid w:val="00833D81"/>
    <w:rsid w:val="0085079A"/>
    <w:rsid w:val="008606C6"/>
    <w:rsid w:val="008629F1"/>
    <w:rsid w:val="008745B2"/>
    <w:rsid w:val="0089285D"/>
    <w:rsid w:val="008933D8"/>
    <w:rsid w:val="008A1078"/>
    <w:rsid w:val="008B6492"/>
    <w:rsid w:val="008C1CA2"/>
    <w:rsid w:val="008D4229"/>
    <w:rsid w:val="008F3E08"/>
    <w:rsid w:val="00906B1F"/>
    <w:rsid w:val="0092683C"/>
    <w:rsid w:val="00940CDA"/>
    <w:rsid w:val="00995F7F"/>
    <w:rsid w:val="009B2838"/>
    <w:rsid w:val="009D56E7"/>
    <w:rsid w:val="009D6EEE"/>
    <w:rsid w:val="009F659F"/>
    <w:rsid w:val="00A20599"/>
    <w:rsid w:val="00A21809"/>
    <w:rsid w:val="00A250E1"/>
    <w:rsid w:val="00A36F88"/>
    <w:rsid w:val="00A4712D"/>
    <w:rsid w:val="00A52AA3"/>
    <w:rsid w:val="00A772F0"/>
    <w:rsid w:val="00A90D02"/>
    <w:rsid w:val="00AD35AC"/>
    <w:rsid w:val="00AE6458"/>
    <w:rsid w:val="00B06765"/>
    <w:rsid w:val="00B52617"/>
    <w:rsid w:val="00B54542"/>
    <w:rsid w:val="00B63BDF"/>
    <w:rsid w:val="00B71610"/>
    <w:rsid w:val="00B75093"/>
    <w:rsid w:val="00B91B95"/>
    <w:rsid w:val="00BB2EF7"/>
    <w:rsid w:val="00BC6403"/>
    <w:rsid w:val="00BE1FE3"/>
    <w:rsid w:val="00BE210E"/>
    <w:rsid w:val="00BE76DF"/>
    <w:rsid w:val="00BF507B"/>
    <w:rsid w:val="00BF5F8E"/>
    <w:rsid w:val="00C025E9"/>
    <w:rsid w:val="00C053E0"/>
    <w:rsid w:val="00C273F5"/>
    <w:rsid w:val="00C7073A"/>
    <w:rsid w:val="00C72788"/>
    <w:rsid w:val="00CA236A"/>
    <w:rsid w:val="00CD2B2A"/>
    <w:rsid w:val="00D116CE"/>
    <w:rsid w:val="00D11DB4"/>
    <w:rsid w:val="00D177F5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7AD1"/>
    <w:rsid w:val="00DD0E1A"/>
    <w:rsid w:val="00DF18DD"/>
    <w:rsid w:val="00DF5D0D"/>
    <w:rsid w:val="00E36406"/>
    <w:rsid w:val="00E37D87"/>
    <w:rsid w:val="00E66F04"/>
    <w:rsid w:val="00E72151"/>
    <w:rsid w:val="00EA6497"/>
    <w:rsid w:val="00EC0719"/>
    <w:rsid w:val="00EC470C"/>
    <w:rsid w:val="00F1433D"/>
    <w:rsid w:val="00F334AC"/>
    <w:rsid w:val="00F45B75"/>
    <w:rsid w:val="00F4774F"/>
    <w:rsid w:val="00F53D6F"/>
    <w:rsid w:val="00F5424A"/>
    <w:rsid w:val="00F83104"/>
    <w:rsid w:val="00F97BFF"/>
    <w:rsid w:val="00FC5F35"/>
    <w:rsid w:val="00FC67EF"/>
    <w:rsid w:val="00FE5BB4"/>
    <w:rsid w:val="00FF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52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A52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St-1181/2017-376</izvorni_sadrzaj>
    <derivirana_varijabla naziv="DomainObject.PredzadnjaOdlukaIzPredmeta.Oznaka_1">St-1181/2017-376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352</properties:Words>
  <properties:Characters>1880</properties:Characters>
  <properties:Lines>56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2018-12-10T13:35:00Z</dcterms:created>
  <dc:creator>Ante</dc:creator>
  <cp:lastModifiedBy>Valentina Delač</cp:lastModifiedBy>
  <cp:lastPrinted>2018-12-10T13:37:00Z</cp:lastPrinted>
  <dcterms:modified xmlns:xsi="http://www.w3.org/2001/XMLSchema-instance" xsi:type="dcterms:W3CDTF">2018-12-10T13:38:00Z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odbačaj Josip Puljko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