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2742" w14:paraId="f272742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DOM DESIGN d.o.o., Čakovec, E. i G. Legenstein 11, OIB: 66430807001</w:t>
      </w:r>
      <w:r>
        <w:rPr>
          <w:rFonts w:cs="Times New Roman"/>
        </w:rPr>
        <w:t>, 30. ožujka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center"/>
        <w:rPr>
          <w:rFonts w:cs="Times New Roman"/>
        </w:rPr>
      </w:pP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center"/>
        <w:rPr>
          <w:b/>
        </w:rPr>
      </w:pPr>
      <w:r>
        <w:rPr>
          <w:b/>
        </w:rPr>
        <w:t xml:space="preserve">4. svibnja 2016. u </w:t>
      </w:r>
      <w:r w:rsidR="000B778A">
        <w:rPr>
          <w:b/>
        </w:rPr>
        <w:t>10,00</w:t>
      </w:r>
      <w:r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Denis Mesarić, Strahoninec, Josipa Horvata Zdelara 10,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0B778A">
        <w:rPr>
          <w:rFonts w:cs="Times New Roman"/>
        </w:rPr>
        <w:t xml:space="preserve">DOM DESIGN d.o.o., Čakovec, E. i G. Legenstein 11,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Denisu Mesarić, Strahoninec, Josipa Horvata Zdelara 10, OIB: 06358691297</w:t>
      </w:r>
      <w:r>
        <w:t xml:space="preserve">, da na zakazano ročište kod ovoga suda, 4. svibnja 2016. u </w:t>
      </w:r>
      <w:r w:rsidR="000B778A">
        <w:t>10,00</w:t>
      </w:r>
      <w:r>
        <w:t xml:space="preserve"> sati, dostavi javnobilježnički ovjerovljen prokazni popis imovine za dužnika</w:t>
      </w:r>
      <w:r w:rsidR="000B778A">
        <w:t xml:space="preserve"> </w:t>
      </w:r>
      <w:r w:rsidR="000B778A">
        <w:rPr>
          <w:rFonts w:cs="Times New Roman"/>
        </w:rPr>
        <w:t>DOM DESIGN d.o.o., Čakovec, E. i G. Legenstein 11, OIB: 66430807001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U Varaždinu, 30. ožujka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C304A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Flack-Makitan, v.r.</w:t>
      </w:r>
    </w:p>
    <w:p w:rsidRDefault="009C304A" w:rsidP="009C304A" w:rsidR="009C304A">
      <w:pPr>
        <w:ind w:firstLine="708" w:left="4956"/>
        <w:jc w:val="both"/>
        <w:rPr>
          <w:rFonts w:cs="Times New Roman"/>
        </w:rPr>
      </w:pPr>
    </w:p>
    <w:p w:rsidRDefault="009C304A" w:rsidP="009C304A" w:rsidR="009C304A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9C304A" w:rsidP="009C304A" w:rsidR="009C304A"/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0B778A" w:rsidRPr="000B778A">
        <w:rPr>
          <w:rFonts w:cs="Times New Roman"/>
        </w:rPr>
        <w:t xml:space="preserve">DOM DESIGN d.o.o., Čakovec, E. i G. Legenstein 11, </w:t>
      </w:r>
    </w:p>
    <w:p w:rsidRDefault="009C304A" w:rsidP="009C304A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0B778A">
        <w:t>Denis Mesarić, Strahoninec, Josipa Horvata Zdelara 10,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BBB" w:rsidP="009C304A" w:rsidR="008D1BBB">
      <w:r>
        <w:separator/>
      </w:r>
    </w:p>
  </w:endnote>
  <w:endnote w:id="0" w:type="continuationSeparator">
    <w:p w:rsidRDefault="008D1BBB" w:rsidP="009C304A" w:rsidR="008D1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BBB" w:rsidP="009C304A" w:rsidR="008D1BBB">
      <w:r>
        <w:separator/>
      </w:r>
    </w:p>
  </w:footnote>
  <w:footnote w:id="0" w:type="continuationSeparator">
    <w:p w:rsidRDefault="008D1BBB" w:rsidP="009C304A" w:rsidR="008D1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660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0B778A">
      <w:t>488/16-3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0B778A">
      <w:t>488/16-3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2A4660"/>
    <w:rsid w:val="00826138"/>
    <w:rsid w:val="008D1BBB"/>
    <w:rsid w:val="00954519"/>
    <w:rsid w:val="009C304A"/>
    <w:rsid w:val="00BE0B3A"/>
    <w:rsid w:val="00D1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A4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A4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DESIGN društvo s ograničenom odgovornošću za trgovinu i usluge</izvorni_sadrzaj>
    <derivirana_varijabla naziv="DomainObject.Predmet.ProtustrankaFormated_1">  DOM DESIGN društvo s ograničenom odgovornošću za trgovinu i usluge</derivirana_varijabla>
  </DomainObject.Predmet.ProtustrankaFormated>
  <DomainObject.Predmet.ProtustrankaFormatedOIB>
    <izvorni_sadrzaj>  DOM DESIGN društvo s ograničenom odgovornošću za trgovinu i usluge, OIB 66430807001</izvorni_sadrzaj>
    <derivirana_varijabla naziv="DomainObject.Predmet.ProtustrankaFormatedOIB_1">  DOM DESIGN društvo s ograničenom odgovornošću za trgovinu i usluge, OIB 66430807001</derivirana_varijabla>
  </DomainObject.Predmet.ProtustrankaFormatedOIB>
  <DomainObject.Predmet.ProtustrankaFormatedWithAdress>
    <izvorni_sadrzaj> DOM DESIGN društvo s ograničenom odgovornošću za trgovinu i usluge, E. i G. LEGENSTEIN 11, 40000 Čakovec</izvorni_sadrzaj>
    <derivirana_varijabla naziv="DomainObject.Predmet.ProtustrankaFormatedWithAdress_1"> DOM DESIGN društvo s ograničenom odgovornošću za trgovinu i usluge, E. i G. LEGENSTEIN 11, 40000 Čakovec</derivirana_varijabla>
  </DomainObject.Predmet.ProtustrankaFormatedWithAdress>
  <DomainObject.Predmet.ProtustrankaFormatedWithAdressOIB>
    <izvorni_sadrzaj> DOM DESIGN društvo s ograničenom odgovornošću za trgovinu i usluge, OIB 66430807001, E. i G. LEGENSTEIN 11, 40000 Čakovec</izvorni_sadrzaj>
    <derivirana_varijabla naziv="DomainObject.Predmet.ProtustrankaFormatedWithAdressOIB_1"> DOM DESIGN društvo s ograničenom odgovornošću za trgovinu i usluge, OIB 66430807001, E. i G. LEGENSTEIN 11, 40000 Čakovec</derivirana_varijabla>
  </DomainObject.Predmet.ProtustrankaFormatedWithAdressOIB>
  <DomainObject.Predmet.ProtustrankaWithAdress>
    <izvorni_sadrzaj>DOM DESIGN društvo s ograničenom odgovornošću za trgovinu i usluge E. i G. LEGENSTEIN 11, 40000 Čakovec</izvorni_sadrzaj>
    <derivirana_varijabla naziv="DomainObject.Predmet.ProtustrankaWithAdress_1">DOM DESIGN društvo s ograničenom odgovornošću za trgovinu i usluge E. i G. LEGENSTEIN 11, 40000 Čakovec</derivirana_varijabla>
  </DomainObject.Predmet.ProtustrankaWithAdress>
  <DomainObject.Predmet.ProtustrankaWithAdressOIB>
    <izvorni_sadrzaj>DOM DESIGN društvo s ograničenom odgovornošću za trgovinu i usluge, OIB 66430807001, E. i G. LEGENSTEIN 11, 40000 Čakovec</izvorni_sadrzaj>
    <derivirana_varijabla naziv="DomainObject.Predmet.ProtustrankaWithAdressOIB_1">DOM DESIGN društvo s ograničenom odgovornošću za trgovinu i usluge, OIB 66430807001, E. i G. LEGENSTEIN 11, 40000 Čakovec</derivirana_varijabla>
  </DomainObject.Predmet.ProtustrankaWithAdressOIB>
  <DomainObject.Predmet.ProtustrankaNazivFormated>
    <izvorni_sadrzaj>DOM DESIGN društvo s ograničenom odgovornošću za trgovinu i usluge</izvorni_sadrzaj>
    <derivirana_varijabla naziv="DomainObject.Predmet.ProtustrankaNazivFormated_1">DOM DESIGN društvo s ograničenom odgovornošću za trgovinu i usluge</derivirana_varijabla>
  </DomainObject.Predmet.ProtustrankaNazivFormated>
  <DomainObject.Predmet.ProtustrankaNazivFormatedOIB>
    <izvorni_sadrzaj>DOM DESIGN društvo s ograničenom odgovornošću za trgovinu i usluge, OIB 66430807001</izvorni_sadrzaj>
    <derivirana_varijabla naziv="DomainObject.Predmet.ProtustrankaNazivFormatedOIB_1">DOM DESIGN društvo s ograničenom odgovornošću za trgovinu i usluge, OIB 66430807001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DESIGN društvo s ograničenom odgovornošću za trgovinu i usluge</item>
    </izvorni_sadrzaj>
    <derivirana_varijabla naziv="DomainObject.Predmet.ProtuStrankaListFormated_1">
      <item>DOM DESIGN društvo s ograničenom odgovornošću za trgovinu i usluge</item>
    </derivirana_varijabla>
  </DomainObject.Predmet.ProtuStrankaListFormated>
  <DomainObject.Predmet.ProtuStrankaListFormatedOIB>
    <izvorni_sadrzaj>
      <item>DOM DESIGN društvo s ograničenom odgovornošću za trgovinu i usluge, OIB 66430807001</item>
    </izvorni_sadrzaj>
    <derivirana_varijabla naziv="DomainObject.Predmet.ProtuStrankaListFormatedOIB_1">
      <item>DOM DESIGN društvo s ograničenom odgovornošću za trgovinu i usluge, OIB 66430807001</item>
    </derivirana_varijabla>
  </DomainObject.Predmet.ProtuStrankaListFormatedOIB>
  <DomainObject.Predmet.ProtuStrankaListFormatedWithAdress>
    <izvorni_sadrzaj>
      <item>DOM DESIGN društvo s ograničenom odgovornošću za trgovinu i usluge, E. i G. LEGENSTEIN 11, 40000 Čakovec</item>
    </izvorni_sadrzaj>
    <derivirana_varijabla naziv="DomainObject.Predmet.ProtuStrankaListFormatedWithAdress_1">
      <item>DOM DESIGN društvo s ograničenom odgovornošću za trgovinu i usluge, E. i G. LEGENSTEIN 11, 40000 Čakovec</item>
    </derivirana_varijabla>
  </DomainObject.Predmet.ProtuStrankaListFormatedWithAdress>
  <DomainObject.Predmet.ProtuStrankaListFormatedWithAdressOIB>
    <izvorni_sadrzaj>
      <item>DOM DESIGN društvo s ograničenom odgovornošću za trgovinu i usluge, OIB 66430807001, E. i G. LEGENSTEIN 11, 40000 Čakovec</item>
    </izvorni_sadrzaj>
    <derivirana_varijabla naziv="DomainObject.Predmet.ProtuStrankaListFormatedWithAdressOIB_1">
      <item>DOM DESIGN društvo s ograničenom odgovornošću za trgovinu i usluge, OIB 66430807001, E. i G. LEGENSTEIN 11, 40000 Čakovec</item>
    </derivirana_varijabla>
  </DomainObject.Predmet.ProtuStrankaListFormatedWithAdressOIB>
  <DomainObject.Predmet.ProtuStrankaListNazivFormated>
    <izvorni_sadrzaj>
      <item>DOM DESIGN društvo s ograničenom odgovornošću za trgovinu i usluge</item>
    </izvorni_sadrzaj>
    <derivirana_varijabla naziv="DomainObject.Predmet.ProtuStrankaListNazivFormated_1">
      <item>DOM DESIGN društvo s ograničenom odgovornošću za trgovinu i usluge</item>
    </derivirana_varijabla>
  </DomainObject.Predmet.ProtuStrankaListNazivFormated>
  <DomainObject.Predmet.ProtuStrankaListNazivFormatedOIB>
    <izvorni_sadrzaj>
      <item>DOM DESIGN društvo s ograničenom odgovornošću za trgovinu i usluge, OIB 66430807001</item>
    </izvorni_sadrzaj>
    <derivirana_varijabla naziv="DomainObject.Predmet.ProtuStrankaListNazivFormatedOIB_1">
      <item>DOM DESIGN društvo s ograničenom odgovornošću za trgovinu i usluge, OIB 66430807001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DESIGN društvo s ograničenom odgovornošću za trgovinu i usluge</izvorni_sadrzaj>
    <derivirana_varijabla naziv="DomainObject.Predmet.ProtustrankaIDrugi_1">DOM DESIGN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DESIGN društvo s ograničenom odgovornošću za trgovinu i usluge, OIB 66430807001, E. i G. LEGENSTEIN 11, 40000 Čakovec</izvorni_sadrzaj>
    <derivirana_varijabla naziv="DomainObject.Predmet.ProtustrankaIDrugiAdressOIB_1">DOM DESIGN društvo s ograničenom odgovornošću za trgovinu i usluge, OIB 66430807001, E. i G. LEGENSTEIN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DESIGN društvo s ograničenom odgovornošću za trgovinu i usluge</item>
      <item>Sudski registar</item>
    </izvorni_sadrzaj>
    <derivirana_varijabla naziv="DomainObject.Predmet.SudioniciListNaziv_1">
      <item>Financijska agencija</item>
      <item>DOM DESIGN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DOM DESIGN društvo s ograničenom odgovornošću za trgovinu i usluge, OIB 66430807001, E. i G. LEGENSTEIN 11,40000 Čakovec</item>
      <item>Sudski registar</item>
    </izvorni_sadrzaj>
    <derivirana_varijabla naziv="DomainObject.Predmet.SudioniciListAdressOIB_1">
      <item>Financijska agencija, OIB 85821130368, A. Cesarca 2,42000 Varaždin</item>
      <item>DOM DESIGN društvo s ograničenom odgovornošću za trgovinu i usluge, OIB 66430807001, E. i G. LEGENSTEIN 11,40000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66430807001</item>
      <item>, OIB null</item>
    </izvorni_sadrzaj>
    <derivirana_varijabla naziv="DomainObject.Predmet.SudioniciListNazivOIB_1">
      <item>, OIB 85821130368</item>
      <item>, OIB 66430807001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1962</properties:Characters>
  <properties:Lines>68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2016-03-30T11:11:00Z</dcterms:created>
  <dc:creator>Lea Rogina</dc:creator>
  <cp:lastModifiedBy>Lea Rogina</cp:lastModifiedBy>
  <cp:lastPrinted>2016-03-30T11:34:00Z</cp:lastPrinted>
  <dcterms:modified xmlns:xsi="http://www.w3.org/2001/XMLSchema-instance" xsi:type="dcterms:W3CDTF">2016-03-30T11:34:00Z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