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6ef6" w14:paraId="8356ef6" w:rsidRDefault="00E7770C" w:rsidP="00E7770C" w:rsidR="00E7770C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E7770C" w:rsidP="00E7770C" w:rsidR="00E7770C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OMRČEN GALLERY j.d.o.o., OIB: 53364551384 sa sjedištem u Ulica Dr. Ivana Novaka 36</w:t>
      </w:r>
      <w:r>
        <w:rPr>
          <w:rFonts w:cs="Times New Roman"/>
        </w:rPr>
        <w:t>, 26. listopada 2018.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E7770C" w:rsidP="00E7770C" w:rsidR="00E7770C">
      <w:pPr>
        <w:spacing w:after="0"/>
        <w:jc w:val="center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 Otvara se stečajni postupak nad stečajnim dužnikom OMRČEN GALLERY j.d.o.o., OIB: 53364551384 sa sjedištem u Ulica Dr. Ivana Novaka 36, s danom 26. listopada 2018. u 14,00 sati.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 Zaključuje se stečajni postupak nad stečajnim dužnikom OMRČEN GALLERY j.d.o.o., OIB: 53364551384 sa sjedištem u Ulica Dr. Ivana Novaka 36.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</w:t>
      </w:r>
      <w:r>
        <w:rPr>
          <w:rFonts w:cs="Times New Roman"/>
        </w:rPr>
        <w:t xml:space="preserve">se 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OIB: 86217384445,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Virovitica, Sv. Trojstva 87.</w:t>
      </w:r>
    </w:p>
    <w:p w:rsidRDefault="00E7770C" w:rsidP="00E7770C" w:rsidR="00E7770C">
      <w:pPr>
        <w:spacing w:after="0"/>
        <w:jc w:val="both"/>
        <w:rPr>
          <w:rFonts w:cs="Times New Roman"/>
          <w:color w:val="FF0000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V Po pravomoćnosti ovoga rješenja stečajni dužnik OMRČEN GALLERY j.d.o.o., OIB: 53364551384 sa sjedištem u Ulica Dr. Ivana Novaka 36, bit će brisan iz sudskog registra.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  <w:color w:val="FF0000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22. kolovoza 2018.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26. listopada 2018.</w:t>
      </w: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E7770C" w:rsidP="00E7770C" w:rsidR="00E7770C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E7770C" w:rsidP="00E7770C" w:rsidR="00E7770C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E7770C" w:rsidP="00E7770C" w:rsidR="00E7770C">
      <w:pPr>
        <w:spacing w:after="0"/>
        <w:jc w:val="both"/>
      </w:pPr>
      <w:r>
        <w:tab/>
        <w:t>O žalbi protiv rješenja sudskog savjetnika odlučuje sudac pojedinac toga suda.</w:t>
      </w:r>
    </w:p>
    <w:p w:rsidRDefault="00E7770C" w:rsidP="00E7770C" w:rsidR="00E7770C">
      <w:pPr>
        <w:spacing w:after="0"/>
        <w:jc w:val="both"/>
      </w:pPr>
      <w:r>
        <w:tab/>
        <w:t>O žalbi protiv odluke suca donesene u prvom stupnju odlučuje Visoki trgovački sud.</w:t>
      </w:r>
    </w:p>
    <w:p w:rsidRDefault="00E7770C" w:rsidP="00E7770C" w:rsidR="00E7770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7770C" w:rsidP="00E7770C" w:rsidR="00E7770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E7770C" w:rsidP="00E7770C" w:rsidR="00E7770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OMRČEN GALLERY j.d.o.o., sa sjedištem u Ulica Dr. Ivana Novaka 36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proofErr w:type="spellStart"/>
      <w:r>
        <w:rPr>
          <w:rFonts w:cs="Times New Roman"/>
        </w:rPr>
        <w:t>Gjergj</w:t>
      </w:r>
      <w:proofErr w:type="spellEnd"/>
      <w:r>
        <w:rPr>
          <w:rFonts w:cs="Times New Roman"/>
        </w:rPr>
        <w:t xml:space="preserve"> Kugi, Savska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>, radnička 11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/>
    <w:p w:rsidRDefault="00AE649C" w:rsidP="00E7770C" w:rsidR="00AE649C" w:rsidRPr="00E7770C"/>
    <w:sectPr w:rsidSect="0032366B" w:rsidR="00AE649C" w:rsidRPr="00E7770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70C" w:rsidR="008333A9">
    <w:pPr>
      <w:pStyle w:val="Zaglavlje"/>
    </w:pPr>
    <w:r>
      <w:rPr>
        <w:rStyle w:val="PozadinaSvijetloCrvena"/>
        <w:shd w:fill="auto" w:color="auto" w:val="clear"/>
      </w:rPr>
      <w:t>Poslovni broj: 8 St-312/18-6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81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3B3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70C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770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E7770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770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E7770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07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St-312/2018-6</izvorni_sadrzaj>
    <derivirana_varijabla naziv="DomainObject.Oznaka_1">St-312/2018-6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OMRČEN GALLERY jednostavno društvo s ograničenom odgovornošću za ugostiteljstvo zastupanog po punomoćniku Gjergj Kuqi</izvorni_sadrzaj>
    <derivirana_varijabla naziv="DomainObject.Predmet.ProtustrankaFormated_1">  OMRČEN GALLERY jednostavno društvo s ograničenom odgovornošću za ugostiteljstvo zastupanog po punomoćniku Gjergj Kuqi</derivirana_varijabla>
  </DomainObject.Predmet.ProtustrankaFormated>
  <DomainObject.Predmet.ProtustrankaFormatedOIB>
    <izvorni_sadrzaj>  OMRČEN GALLERY jednostavno društvo s ograničenom odgovornošću za ugostiteljstvo, OIB 53364551384 zastupanog po punomoćniku Gjergj Kuqi</izvorni_sadrzaj>
    <derivirana_varijabla naziv="DomainObject.Predmet.ProtustrankaFormatedOIB_1">  OMRČEN GALLERY jednostavno društvo s ograničenom odgovornošću za ugostiteljstvo, OIB 53364551384 zastupanog po punomoćniku Gjergj Kuqi</derivirana_varijabla>
  </DomainObject.Predmet.ProtustrankaFormatedOIB>
  <DomainObject.Predmet.ProtustrankaFormatedWithAdress>
    <izvorni_sadrzaj> OMRČEN GALLERY jednostavno društvo s ograničenom odgovornošću za ugostiteljstvo, Ulica Dr. Ivana Novaka 36, 40000 Čakovec zastupanog po punomoćniku Gjergj Kuqi</izvorni_sadrzaj>
    <derivirana_varijabla naziv="DomainObject.Predmet.ProtustrankaFormatedWithAdress_1"> OMRČEN GALLERY jednostavno društvo s ograničenom odgovornošću za ugostiteljstvo, Ulica Dr. Ivana Novaka 36, 40000 Čakovec zastupanog po punomoćniku Gjergj Kuqi</derivirana_varijabla>
  </DomainObject.Predmet.ProtustrankaFormatedWithAdress>
  <DomainObject.Predmet.ProtustrankaFormatedWithAdressOIB>
    <izvorni_sadrzaj> OMRČEN GALLERY jednostavno društvo s ograničenom odgovornošću za ugostiteljstvo, OIB 53364551384, Ulica Dr. Ivana Novaka 36, 40000 Čakovec zastupanog po punomoćniku Gjergj Kuqi</izvorni_sadrzaj>
    <derivirana_varijabla naziv="DomainObject.Predmet.ProtustrankaFormatedWithAdressOIB_1"> OMRČEN GALLERY jednostavno društvo s ograničenom odgovornošću za ugostiteljstvo, OIB 53364551384, Ulica Dr. Ivana Novaka 36, 40000 Čakovec zastupanog po punomoćniku Gjergj Kuqi</derivirana_varijabla>
  </DomainObject.Predmet.ProtustrankaFormatedWithAdressOIB>
  <DomainObject.Predmet.ProtustrankaWithAdress>
    <izvorni_sadrzaj>OMRČEN GALLERY jednostavno društvo s ograničenom odgovornošću za ugostiteljstvo Ulica Dr. Ivana Novaka 36, 40000 Čakovec</izvorni_sadrzaj>
    <derivirana_varijabla naziv="DomainObject.Predmet.ProtustrankaWithAdress_1">OMRČEN GALLERY jednostavno društvo s ograničenom odgovornošću za ugostiteljstvo Ulica Dr. Ivana Novaka 36, 40000 Čakovec</derivirana_varijabla>
  </DomainObject.Predmet.ProtustrankaWithAdress>
  <DomainObject.Predmet.ProtustrankaWithAdressOIB>
    <izvorni_sadrzaj>OMRČEN GALLERY jednostavno društvo s ograničenom odgovornošću za ugostiteljstvo, OIB 53364551384, Ulica Dr. Ivana Novaka 36, 40000 Čakovec</izvorni_sadrzaj>
    <derivirana_varijabla naziv="DomainObject.Predmet.ProtustrankaWithAdressOIB_1">OMRČEN GALLERY jednostavno društvo s ograničenom odgovornošću za ugostiteljstvo, OIB 53364551384, Ulica Dr. Ivana Novaka 36, 40000 Čakovec</derivirana_varijabla>
  </DomainObject.Predmet.ProtustrankaWithAdressOIB>
  <DomainObject.Predmet.ProtustrankaNazivFormated>
    <izvorni_sadrzaj>OMRČEN GALLERY jednostavno društvo s ograničenom odgovornošću za ugostiteljstvo</izvorni_sadrzaj>
    <derivirana_varijabla naziv="DomainObject.Predmet.ProtustrankaNazivFormated_1">OMRČEN GALLERY jednostavno društvo s ograničenom odgovornošću za ugostiteljstvo</derivirana_varijabla>
  </DomainObject.Predmet.ProtustrankaNazivFormated>
  <DomainObject.Predmet.ProtustrankaNazivFormatedOIB>
    <izvorni_sadrzaj>OMRČEN GALLERY jednostavno društvo s ograničenom odgovornošću za ugostiteljstvo, OIB 53364551384</izvorni_sadrzaj>
    <derivirana_varijabla naziv="DomainObject.Predmet.ProtustrankaNazivFormatedOIB_1">OMRČEN GALLERY jednostavno društvo s ograničenom odgovornošću za ugostiteljstvo, OIB 53364551384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35612.29</izvorni_sadrzaj>
    <derivirana_varijabla naziv="DomainObject.Predmet.TrenutnaVrijednost_1">35612.29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OMRČEN GALLERY jednostavno društvo s ograničenom odgovornošću za ugostiteljstvo zastupanog po punomoćniku Gjergj Kuqi</item>
    </izvorni_sadrzaj>
    <derivirana_varijabla naziv="DomainObject.Predmet.ProtuStrankaListFormated_1">
      <item>OMRČEN GALLERY jednostavno društvo s ograničenom odgovornošću za ugostiteljstvo zastupanog po punomoćniku Gjergj Kuqi</item>
    </derivirana_varijabla>
  </DomainObject.Predmet.ProtuStrankaListFormated>
  <DomainObject.Predmet.ProtuStrankaListFormatedOIB>
    <izvorni_sadrzaj>
      <item>OMRČEN GALLERY jednostavno društvo s ograničenom odgovornošću za ugostiteljstvo, OIB 53364551384 zastupanog po punomoćniku Gjergj Kuqi</item>
    </izvorni_sadrzaj>
    <derivirana_varijabla naziv="DomainObject.Predmet.ProtuStrankaListFormatedOIB_1">
      <item>OMRČEN GALLERY jednostavno društvo s ograničenom odgovornošću za ugostiteljstvo, OIB 53364551384 zastupanog po punomoćniku Gjergj Kuqi</item>
    </derivirana_varijabla>
  </DomainObject.Predmet.ProtuStrankaListFormatedOIB>
  <DomainObject.Predmet.ProtuStrankaListFormatedWithAdress>
    <izvorni_sadrzaj>
      <item>OMRČEN GALLERY jednostavno društvo s ograničenom odgovornošću za ugostiteljstvo, Ulica Dr. Ivana Novaka 36, 40000 Čakovec zastupanog po punomoćniku Gjergj Kuqi</item>
    </izvorni_sadrzaj>
    <derivirana_varijabla naziv="DomainObject.Predmet.ProtuStrankaListFormatedWithAdress_1">
      <item>OMRČEN GALLERY jednostavno društvo s ograničenom odgovornošću za ugostiteljstvo, Ulica Dr. Ivana Novaka 36, 40000 Čakovec zastupanog po punomoćniku Gjergj Kuqi</item>
    </derivirana_varijabla>
  </DomainObject.Predmet.ProtuStrankaListFormatedWithAdress>
  <DomainObject.Predmet.ProtuStrankaListFormatedWithAdressOIB>
    <izvorni_sadrzaj>
      <item>OMRČEN GALLERY jednostavno društvo s ograničenom odgovornošću za ugostiteljstvo, OIB 53364551384, Ulica Dr. Ivana Novaka 36, 40000 Čakovec zastupanog po punomoćniku Gjergj Kuqi</item>
    </izvorni_sadrzaj>
    <derivirana_varijabla naziv="DomainObject.Predmet.ProtuStrankaListFormatedWithAdressOIB_1">
      <item>OMRČEN GALLERY jednostavno društvo s ograničenom odgovornošću za ugostiteljstvo, OIB 53364551384, Ulica Dr. Ivana Novaka 36, 40000 Čakovec zastupanog po punomoćniku Gjergj Kuqi</item>
    </derivirana_varijabla>
  </DomainObject.Predmet.ProtuStrankaListFormatedWithAdressOIB>
  <DomainObject.Predmet.ProtuStrankaListNazivFormated>
    <izvorni_sadrzaj>
      <item>OMRČEN GALLERY jednostavno društvo s ograničenom odgovornošću za ugostiteljstvo</item>
    </izvorni_sadrzaj>
    <derivirana_varijabla naziv="DomainObject.Predmet.ProtuStrankaListNazivFormated_1">
      <item>OMRČEN GALLERY jednostavno društvo s ograničenom odgovornošću za ugostiteljstvo</item>
    </derivirana_varijabla>
  </DomainObject.Predmet.ProtuStrankaListNazivFormated>
  <DomainObject.Predmet.ProtuStrankaListNazivFormatedOIB>
    <izvorni_sadrzaj>
      <item>OMRČEN GALLERY jednostavno društvo s ograničenom odgovornošću za ugostiteljstvo, OIB 53364551384</item>
    </izvorni_sadrzaj>
    <derivirana_varijabla naziv="DomainObject.Predmet.ProtuStrankaListNazivFormatedOIB_1">
      <item>OMRČEN GALLERY jednostavno društvo s ograničenom odgovornošću za ugostiteljstvo, OIB 53364551384</item>
    </derivirana_varijabla>
  </DomainObject.Predmet.ProtuStrankaListNazivFormatedOIB>
  <DomainObject.Predmet.OstaliListFormated>
    <izvorni_sadrzaj>
      <item>Gjergj Kuqi punomoćnik sudionika u postupku OMRČEN GALLERY jednostavno društvo s ograničenom odgovornošću za ugostiteljstvo</item>
      <item>Sudski registar Trgovačkog suda u Varaždinu</item>
      <item>e-Oglasna</item>
    </izvorni_sadrzaj>
    <derivirana_varijabla naziv="DomainObject.Predmet.OstaliListFormated_1">
      <item>Gjergj Kuqi punomoćnik sudionika u postupku OMRČEN GALLERY jednostavno društvo s ograničenom odgovornošću za ugostiteljstvo</item>
      <item>Sudski registar Trgovačkog suda u Varaždinu</item>
      <item>e-Oglasna</item>
    </derivirana_varijabla>
  </DomainObject.Predmet.OstaliListFormated>
  <DomainObject.Predmet.OstaliListFormatedOIB>
    <izvorni_sadrzaj>
      <item>Gjergj Kuqi, OIB 76521714434 punomoćnik sudionika u postupku OMRČEN GALLERY jednostavno društvo s ograničenom odgovornošću za ugostiteljstvo</item>
      <item>Sudski registar Trgovačkog suda u Varaždinu</item>
      <item>e-Oglasna</item>
    </izvorni_sadrzaj>
    <derivirana_varijabla naziv="DomainObject.Predmet.OstaliListFormatedOIB_1">
      <item>Gjergj Kuqi, OIB 76521714434 punomoćnik sudionika u postupku OMRČEN GALLERY jednostavno društvo s ograničenom odgovornošću za ugostiteljstvo</item>
      <item>Sudski registar Trgovačkog suda u Varaždinu</item>
      <item>e-Oglasna</item>
    </derivirana_varijabla>
  </DomainObject.Predmet.OstaliListFormatedOIB>
  <DomainObject.Predmet.OstaliListFormatedWithAdress>
    <izvorni_sadrzaj>
      <item>Gjergj Kuqi,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izvorni_sadrzaj>
    <derivirana_varijabla naziv="DomainObject.Predmet.OstaliListFormatedWithAdress_1">
      <item>Gjergj Kuqi,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Gjergj Kuqi, OIB 76521714434,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izvorni_sadrzaj>
    <derivirana_varijabla naziv="DomainObject.Predmet.OstaliListFormatedWithAdressOIB_1">
      <item>Gjergj Kuqi, OIB 76521714434,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Gjergj Kuqi</item>
      <item>Sudski registar Trgovačkog suda u Varaždinu</item>
      <item>e-Oglasna</item>
    </izvorni_sadrzaj>
    <derivirana_varijabla naziv="DomainObject.Predmet.OstaliListNazivFormated_1">
      <item>Gjergj Kuqi</item>
      <item>Sudski registar Trgovačkog suda u Varaždinu</item>
      <item>e-Oglasna</item>
    </derivirana_varijabla>
  </DomainObject.Predmet.OstaliListNazivFormated>
  <DomainObject.Predmet.OstaliListNazivFormatedOIB>
    <izvorni_sadrzaj>
      <item>Gjergj Kuqi, OIB 76521714434</item>
      <item>Sudski registar Trgovačkog suda u Varaždinu</item>
      <item>e-Oglasna</item>
    </izvorni_sadrzaj>
    <derivirana_varijabla naziv="DomainObject.Predmet.OstaliListNazivFormatedOIB_1">
      <item>Gjergj Kuqi, OIB 76521714434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St-312/2018-6</izvorni_sadrzaj>
    <derivirana_varijabla naziv="DomainObject.PoslovniBrojDokumenta_1">St-312/2018-6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OMRČEN GALLERY jednostavno društvo s ograničenom odgovornošću za ugostiteljstvo</izvorni_sadrzaj>
    <derivirana_varijabla naziv="DomainObject.Predmet.ProtustrankaIDrugi_1">OMRČEN GALLERY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OMRČEN GALLERY jednostavno društvo s ograničenom odgovornošću za ugostiteljstvo, OIB 53364551384, Ulica Dr. Ivana Novaka 36, 40000 Čakovec</izvorni_sadrzaj>
    <derivirana_varijabla naziv="DomainObject.Predmet.ProtustrankaIDrugiAdressOIB_1">OMRČEN GALLERY jednostavno društvo s ograničenom odgovornošću za ugostiteljstvo, OIB 53364551384, Ulica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OMRČEN GALLERY jednostavno društvo s ograničenom odgovornošću za ugostiteljstvo</item>
      <item>Gjergj Kuqi</item>
      <item>Sudski registar Trgovačkog suda u Varaždinu</item>
      <item>e-Oglasna</item>
    </izvorni_sadrzaj>
    <derivirana_varijabla naziv="DomainObject.Predmet.SudioniciListNaziv_1">
      <item>Financijska agencija</item>
      <item>OMRČEN GALLERY jednostavno društvo s ograničenom odgovornošću za ugostiteljstvo</item>
      <item>Gjergj Kuqi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OMRČEN GALLERY jednostavno društvo s ograničenom odgovornošću za ugostiteljstvo, OIB 53364551384, Ulica Dr. Ivana Novaka 36,40000 Čakovec</item>
      <item>Gjergj Kuqi, OIB 76521714434, Radnička 111,40000 Savska Ves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OMRČEN GALLERY jednostavno društvo s ograničenom odgovornošću za ugostiteljstvo, OIB 53364551384, Ulica Dr. Ivana Novaka 36,40000 Čakovec</item>
      <item>Gjergj Kuqi, OIB 76521714434, Radnička 111,40000 Savska Ves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B0B86-A345-431F-AE0A-396D8CC74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2848</properties:Characters>
  <properties:Lines>90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2018-10-26T11:54:00Z</cp:lastPrinted>
  <dcterms:modified xmlns:xsi="http://www.w3.org/2001/XMLSchema-instance" xsi:type="dcterms:W3CDTF">2018-10-26T11:54:00Z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St-312/2018-6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