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fbf6" w14:paraId="b8dfbf6" w:rsidRDefault="00125B9F" w:rsidP="00125B9F" w:rsidR="00125B9F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5B9F" w:rsidP="00125B9F" w:rsidR="00125B9F">
      <w:pPr>
        <w:jc w:val="both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7155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125B9F" w:rsidP="00125B9F" w:rsidR="00125B9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125B9F" w:rsidP="00125B9F" w:rsidR="00125B9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Zagreb</w:t>
      </w:r>
    </w:p>
    <w:p w:rsidRDefault="00125B9F" w:rsidP="00125B9F" w:rsidR="00125B9F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jc w:val="both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125B9F" w:rsidP="00125B9F" w:rsidR="00125B9F">
      <w:pPr>
        <w:jc w:val="center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125B9F" w:rsidP="00125B9F" w:rsidR="00125B9F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</w:t>
      </w:r>
      <w:r>
        <w:rPr>
          <w:rFonts w:cs="Times New Roman" w:eastAsia="Times New Roman"/>
          <w:szCs w:val="24"/>
          <w:lang w:eastAsia="hr-HR"/>
        </w:rPr>
        <w:tab/>
        <w:t xml:space="preserve"> Trgovački sud u Zagrebu,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pokrenutim nad dužnikom </w:t>
      </w:r>
      <w:proofErr w:type="spellStart"/>
      <w:r>
        <w:rPr>
          <w:rFonts w:cs="Times New Roman" w:eastAsia="Times New Roman"/>
          <w:szCs w:val="24"/>
          <w:lang w:eastAsia="hr-HR"/>
        </w:rPr>
        <w:t>Style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Exclusive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63835190778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080885103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Bukovačka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125B9F" w:rsidP="00125B9F" w:rsidR="00125B9F">
      <w:pPr>
        <w:jc w:val="both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125B9F" w:rsidP="00125B9F" w:rsidR="00125B9F">
      <w:pPr>
        <w:jc w:val="center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I  Otvara se skraćeni stečajni postupak nad dužnikom </w:t>
      </w:r>
      <w:proofErr w:type="spellStart"/>
      <w:r>
        <w:rPr>
          <w:rFonts w:cs="Times New Roman" w:eastAsia="Times New Roman"/>
          <w:szCs w:val="24"/>
          <w:lang w:eastAsia="hr-HR"/>
        </w:rPr>
        <w:t>Style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Exclusive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63835190778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080885103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Bukovačka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125B9F" w:rsidP="00125B9F" w:rsidR="00125B9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C375B9">
        <w:rPr>
          <w:rFonts w:cs="Times New Roman" w:eastAsia="Times New Roman"/>
          <w:szCs w:val="24"/>
          <w:lang w:eastAsia="hr-HR"/>
        </w:rPr>
        <w:t>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u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C375B9">
        <w:rPr>
          <w:rFonts w:cs="Times New Roman" w:eastAsia="Times New Roman"/>
          <w:szCs w:val="24"/>
          <w:lang w:eastAsia="hr-HR"/>
        </w:rPr>
        <w:t>1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 w:rsidR="00C375B9">
        <w:rPr>
          <w:rFonts w:cs="Times New Roman" w:eastAsia="Times New Roman"/>
          <w:szCs w:val="24"/>
          <w:lang w:eastAsia="hr-HR"/>
        </w:rPr>
        <w:t>30</w:t>
      </w:r>
      <w:proofErr w:type="spellEnd"/>
      <w:r w:rsidR="00C375B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sati, kad je ovo rješenje</w:t>
      </w:r>
    </w:p>
    <w:p w:rsidRDefault="00125B9F" w:rsidP="00125B9F" w:rsidR="00125B9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125B9F" w:rsidP="00125B9F" w:rsidR="00125B9F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125B9F" w:rsidP="007952F6" w:rsidR="007952F6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</w:t>
      </w:r>
      <w:r w:rsidR="004679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Za stečajnog upravitelja ovog skraćenog stečajnog postupka imenuje se </w:t>
      </w:r>
      <w:r w:rsidR="007952F6">
        <w:rPr>
          <w:rFonts w:cs="Times New Roman" w:eastAsia="Times New Roman"/>
          <w:szCs w:val="24"/>
          <w:lang w:eastAsia="hr-HR"/>
        </w:rPr>
        <w:t>Jugoslav</w:t>
      </w:r>
    </w:p>
    <w:p w:rsidRDefault="007952F6" w:rsidP="007952F6" w:rsidR="00125B9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Puran,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70582689973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Bjelovara, Josipa Jelačića </w:t>
      </w:r>
      <w:proofErr w:type="spellStart"/>
      <w:r>
        <w:rPr>
          <w:rFonts w:cs="Times New Roman" w:eastAsia="Times New Roman"/>
          <w:szCs w:val="24"/>
          <w:lang w:eastAsia="hr-HR"/>
        </w:rPr>
        <w:t>12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125B9F" w:rsidP="00125B9F" w:rsidR="00125B9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III Zaključuje se skraćeni stečajni postupak nad dužnikom </w:t>
      </w:r>
      <w:proofErr w:type="spellStart"/>
      <w:r w:rsidR="004679EB">
        <w:rPr>
          <w:rFonts w:cs="Times New Roman" w:eastAsia="Times New Roman"/>
          <w:szCs w:val="24"/>
          <w:lang w:eastAsia="hr-HR"/>
        </w:rPr>
        <w:t>Style</w:t>
      </w:r>
      <w:proofErr w:type="spellEnd"/>
      <w:r w:rsidR="004679E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679EB">
        <w:rPr>
          <w:rFonts w:cs="Times New Roman" w:eastAsia="Times New Roman"/>
          <w:szCs w:val="24"/>
          <w:lang w:eastAsia="hr-HR"/>
        </w:rPr>
        <w:t>Exclusive</w:t>
      </w:r>
      <w:proofErr w:type="spellEnd"/>
      <w:r w:rsidR="004679EB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4679EB">
        <w:rPr>
          <w:rFonts w:cs="Times New Roman" w:eastAsia="Times New Roman"/>
          <w:szCs w:val="24"/>
          <w:lang w:eastAsia="hr-HR"/>
        </w:rPr>
        <w:t>OIB</w:t>
      </w:r>
      <w:proofErr w:type="spellEnd"/>
      <w:r w:rsidR="004679E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679EB">
        <w:rPr>
          <w:rFonts w:cs="Times New Roman" w:eastAsia="Times New Roman"/>
          <w:szCs w:val="24"/>
          <w:lang w:eastAsia="hr-HR"/>
        </w:rPr>
        <w:t>63835190778</w:t>
      </w:r>
      <w:proofErr w:type="spellEnd"/>
      <w:r w:rsidR="004679E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4679EB">
        <w:rPr>
          <w:rFonts w:cs="Times New Roman" w:eastAsia="Times New Roman"/>
          <w:szCs w:val="24"/>
          <w:lang w:eastAsia="hr-HR"/>
        </w:rPr>
        <w:t>MBS</w:t>
      </w:r>
      <w:proofErr w:type="spellEnd"/>
      <w:r w:rsidR="004679E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679EB">
        <w:rPr>
          <w:rFonts w:cs="Times New Roman" w:eastAsia="Times New Roman"/>
          <w:szCs w:val="24"/>
          <w:lang w:eastAsia="hr-HR"/>
        </w:rPr>
        <w:t>080885103</w:t>
      </w:r>
      <w:proofErr w:type="spellEnd"/>
      <w:r w:rsidR="004679EB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4679EB">
        <w:rPr>
          <w:rFonts w:cs="Times New Roman" w:eastAsia="Times New Roman"/>
          <w:szCs w:val="24"/>
          <w:lang w:eastAsia="hr-HR"/>
        </w:rPr>
        <w:t>Bukovačka</w:t>
      </w:r>
      <w:proofErr w:type="spellEnd"/>
      <w:r w:rsidR="004679E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679EB">
        <w:rPr>
          <w:rFonts w:cs="Times New Roman" w:eastAsia="Times New Roman"/>
          <w:szCs w:val="24"/>
          <w:lang w:eastAsia="hr-HR"/>
        </w:rPr>
        <w:t>48</w:t>
      </w:r>
      <w:proofErr w:type="spellEnd"/>
      <w:r w:rsidR="004679EB">
        <w:rPr>
          <w:rFonts w:cs="Times New Roman" w:eastAsia="Times New Roman"/>
          <w:szCs w:val="24"/>
          <w:lang w:eastAsia="hr-HR"/>
        </w:rPr>
        <w:t>.</w:t>
      </w:r>
    </w:p>
    <w:p w:rsidRDefault="00125B9F" w:rsidP="00125B9F" w:rsidR="00125B9F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ind w:firstLine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IV Nakon pravomoćnosti ovog rješenja dužnik će se brisati iz sudskog registra.</w:t>
      </w:r>
    </w:p>
    <w:p w:rsidRDefault="00125B9F" w:rsidP="00125B9F" w:rsidR="00125B9F">
      <w:pPr>
        <w:jc w:val="both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125B9F" w:rsidP="00125B9F" w:rsidR="00125B9F">
      <w:pPr>
        <w:jc w:val="both"/>
        <w:rPr>
          <w:rFonts w:cs="Times New Roman" w:eastAsia="Times New Roman"/>
          <w:szCs w:val="24"/>
          <w:lang w:eastAsia="hr-HR"/>
        </w:rPr>
      </w:pP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članka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stavak 1 </w:t>
      </w:r>
      <w:r>
        <w:rPr>
          <w:rFonts w:cs="Times New Roman" w:eastAsia="Times New Roman"/>
          <w:szCs w:val="20"/>
          <w:lang w:eastAsia="hr-HR"/>
        </w:rPr>
        <w:t xml:space="preserve">Stečajnog zakona ("Narodne novine", broj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/15. -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).</w:t>
      </w: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6D7245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(četrdeset i pet) dana od objave oglasa predložiti otvaranje stečajnog postupka nad dužnikom te predujmiti sredstva za namirenje troškova postupka, uz upozorenje na pravne posljedice nepodnošenja istog.</w:t>
      </w: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6D7245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ali po istom u određenom roku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6D7245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>. ožujka 2017. (list 4 spisa) dostaviti sudu podatke o zaposlenim osobama dužnika, Hrvatski zavod za mirovinsko osiguranje (HZMO) traženo je dostavio 3. travnja 2017. (list 8 spisa), iz čeg je vidljivo da dužnik nema zaposlenika.</w:t>
      </w: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Slijedom gore navedenog, smatra se da je dužnik  nesposoban za plaćanje, te je stoga riješeno kao u izreci, na temelju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125B9F" w:rsidP="00125B9F" w:rsidR="00125B9F">
      <w:pPr>
        <w:jc w:val="both"/>
        <w:rPr>
          <w:rFonts w:cs="Times New Roman" w:eastAsia="Times New Roman"/>
          <w:szCs w:val="20"/>
          <w:lang w:eastAsia="hr-HR"/>
        </w:rPr>
      </w:pPr>
    </w:p>
    <w:p w:rsidRDefault="00125B9F" w:rsidP="00125B9F" w:rsidR="00125B9F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12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125B9F" w:rsidP="00125B9F" w:rsidR="00125B9F">
      <w:pPr>
        <w:jc w:val="center"/>
        <w:rPr>
          <w:rFonts w:cs="Times New Roman" w:eastAsia="Times New Roman"/>
          <w:szCs w:val="20"/>
          <w:lang w:eastAsia="hr-HR"/>
        </w:rPr>
      </w:pPr>
    </w:p>
    <w:p w:rsidRDefault="00125B9F" w:rsidP="00125B9F" w:rsidR="00125B9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125B9F" w:rsidP="00125B9F" w:rsidR="00125B9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DC6502">
        <w:rPr>
          <w:rFonts w:cs="Times New Roman" w:eastAsia="Times New Roman"/>
          <w:szCs w:val="20"/>
          <w:lang w:eastAsia="hr-HR"/>
        </w:rPr>
        <w:t>,v.r.</w:t>
      </w:r>
    </w:p>
    <w:p w:rsidRDefault="00125B9F" w:rsidP="00125B9F" w:rsidR="00125B9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125B9F" w:rsidP="00125B9F" w:rsidR="00125B9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DC6502" w:rsidP="00125B9F" w:rsidR="00125B9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Mikulić,v.r.</w:t>
      </w:r>
    </w:p>
    <w:p w:rsidRDefault="00DC6502" w:rsidP="00DC6502" w:rsidR="00DC650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DC6502" w:rsidP="00DC6502" w:rsidR="00DC650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125B9F" w:rsidP="00125B9F" w:rsidR="00125B9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25B9F" w:rsidP="00125B9F" w:rsidR="00125B9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25B9F" w:rsidP="00125B9F" w:rsidR="00125B9F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25B9F" w:rsidP="00125B9F" w:rsidR="00125B9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125B9F" w:rsidP="00125B9F" w:rsidR="00125B9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125B9F" w:rsidP="00125B9F" w:rsidR="00125B9F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125B9F" w:rsidP="00125B9F" w:rsidR="00125B9F">
      <w:bookmarkStart w:name="_GoBack" w:id="0"/>
      <w:bookmarkEnd w:id="0"/>
    </w:p>
    <w:p w:rsidRDefault="00125B9F" w:rsidP="00125B9F" w:rsidR="00125B9F"/>
    <w:p w:rsidRDefault="00125B9F" w:rsidP="00125B9F" w:rsidR="00125B9F"/>
    <w:p w:rsidRDefault="00125B9F" w:rsidP="00125B9F" w:rsidR="00125B9F"/>
    <w:p w:rsidRDefault="00125B9F" w:rsidP="00125B9F" w:rsidR="00125B9F"/>
    <w:p w:rsidRDefault="00125B9F" w:rsidP="00125B9F" w:rsidR="00125B9F"/>
    <w:p w:rsidRDefault="00125B9F" w:rsidP="00125B9F" w:rsidR="00125B9F"/>
    <w:p w:rsidRDefault="00125B9F" w:rsidP="00125B9F" w:rsidR="00125B9F"/>
    <w:p w:rsidRDefault="00125B9F" w:rsidP="00125B9F" w:rsidR="00125B9F"/>
    <w:p w:rsidRDefault="00125B9F" w:rsidP="00125B9F" w:rsidR="00125B9F"/>
    <w:p w:rsidRDefault="00B64CE2" w:rsidR="00B64CE2"/>
    <w:sectPr w:rsidSect="00C16418" w:rsidR="00B64CE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F9D" w:rsidP="00125B9F" w:rsidR="00BF7F9D">
      <w:r>
        <w:separator/>
      </w:r>
    </w:p>
  </w:endnote>
  <w:endnote w:id="0" w:type="continuationSeparator">
    <w:p w:rsidRDefault="00BF7F9D" w:rsidP="00125B9F" w:rsidR="00BF7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F9D" w:rsidP="00125B9F" w:rsidR="00BF7F9D">
      <w:r>
        <w:separator/>
      </w:r>
    </w:p>
  </w:footnote>
  <w:footnote w:id="0" w:type="continuationSeparator">
    <w:p w:rsidRDefault="00BF7F9D" w:rsidP="00125B9F" w:rsidR="00BF7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2F6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C6502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 w:rsidR="00125B9F">
      <w:t>7155</w:t>
    </w:r>
    <w:proofErr w:type="spellEnd"/>
    <w:r>
      <w:t>/</w:t>
    </w:r>
    <w:proofErr w:type="spellStart"/>
    <w:r>
      <w:t>16</w:t>
    </w:r>
    <w:proofErr w:type="spellEnd"/>
  </w:p>
  <w:p w:rsidRDefault="00BF7F9D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B9F"/>
    <w:rsid w:val="00125B9F"/>
    <w:rsid w:val="00136E10"/>
    <w:rsid w:val="003D5B55"/>
    <w:rsid w:val="004679EB"/>
    <w:rsid w:val="006D7245"/>
    <w:rsid w:val="007952F6"/>
    <w:rsid w:val="00B64CE2"/>
    <w:rsid w:val="00BF7F9D"/>
    <w:rsid w:val="00C375B9"/>
    <w:rsid w:val="00DC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B9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B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B9F"/>
  </w:style>
  <w:style w:styleId="Tekstbalonia" w:type="paragraph">
    <w:name w:val="Balloon Text"/>
    <w:basedOn w:val="Normal"/>
    <w:link w:val="TekstbaloniaChar"/>
    <w:uiPriority w:val="99"/>
    <w:semiHidden/>
    <w:unhideWhenUsed/>
    <w:rsid w:val="00125B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5B9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25B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B9F"/>
  </w:style>
  <w:style w:styleId="Tekstrezerviranogmjesta" w:type="character">
    <w:name w:val="Placeholder Text"/>
    <w:basedOn w:val="Zadanifontodlomka"/>
    <w:uiPriority w:val="99"/>
    <w:semiHidden/>
    <w:rsid w:val="00136E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6E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6E1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6E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6E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B9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B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B9F"/>
  </w:style>
  <w:style w:styleId="Tekstbalonia" w:type="paragraph">
    <w:name w:val="Balloon Text"/>
    <w:basedOn w:val="Normal"/>
    <w:link w:val="TekstbaloniaChar"/>
    <w:uiPriority w:val="99"/>
    <w:semiHidden/>
    <w:unhideWhenUsed/>
    <w:rsid w:val="00125B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5B9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25B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B9F"/>
  </w:style>
  <w:style w:styleId="Tekstrezerviranogmjesta" w:type="character">
    <w:name w:val="Placeholder Text"/>
    <w:basedOn w:val="Zadanifontodlomka"/>
    <w:uiPriority w:val="99"/>
    <w:semiHidden/>
    <w:rsid w:val="00136E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6E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6E1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6E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6E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St-7155/2016-7</izvorni_sadrzaj>
    <derivirana_varijabla naziv="DomainObject.Oznaka_1">St-7155/2016-7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7155</izvorni_sadrzaj>
    <derivirana_varijabla naziv="DomainObject.Predmet.Broj_1">7155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St-7155/2016</izvorni_sadrzaj>
    <derivirana_varijabla naziv="DomainObject.Predmet.OznakaBroj_1">St-7155/2016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Style Exclusive jednostavno društvo s ograničenom odgovornošću za usluge</izvorni_sadrzaj>
    <derivirana_varijabla naziv="DomainObject.Predmet.ProtustrankaFormated_1">  Style Exclusive jednostavno društvo s ograničenom odgovornošću za usluge</derivirana_varijabla>
  </DomainObject.Predmet.ProtustrankaFormated>
  <DomainObject.Predmet.ProtustrankaFormatedOIB>
    <izvorni_sadrzaj>  Style Exclusive jednostavno društvo s ograničenom odgovornošću za usluge, OIB 63835190778</izvorni_sadrzaj>
    <derivirana_varijabla naziv="DomainObject.Predmet.ProtustrankaFormatedOIB_1">  Style Exclusive jednostavno društvo s ograničenom odgovornošću za usluge, OIB 63835190778</derivirana_varijabla>
  </DomainObject.Predmet.ProtustrankaFormatedOIB>
  <DomainObject.Predmet.ProtustrankaFormatedWithAdress>
    <izvorni_sadrzaj> Style Exclusive jednostavno društvo s ograničenom odgovornošću za usluge, Bukovačka 48, 10000 Zagreb</izvorni_sadrzaj>
    <derivirana_varijabla naziv="DomainObject.Predmet.ProtustrankaFormatedWithAdress_1"> Style Exclusive jednostavno društvo s ograničenom odgovornošću za usluge, Bukovačka 48, 10000 Zagreb</derivirana_varijabla>
  </DomainObject.Predmet.ProtustrankaFormatedWithAdress>
  <DomainObject.Predmet.ProtustrankaFormatedWithAdressOIB>
    <izvorni_sadrzaj> Style Exclusive jednostavno društvo s ograničenom odgovornošću za usluge, OIB 63835190778, Bukovačka 48, 10000 Zagreb</izvorni_sadrzaj>
    <derivirana_varijabla naziv="DomainObject.Predmet.ProtustrankaFormatedWithAdressOIB_1"> Style Exclusive jednostavno društvo s ograničenom odgovornošću za usluge, OIB 63835190778, Bukovačka 48, 10000 Zagreb</derivirana_varijabla>
  </DomainObject.Predmet.ProtustrankaFormatedWithAdressOIB>
  <DomainObject.Predmet.ProtustrankaWithAdress>
    <izvorni_sadrzaj>Style Exclusive jednostavno društvo s ograničenom odgovornošću za usluge Bukovačka 48, 10000 Zagreb</izvorni_sadrzaj>
    <derivirana_varijabla naziv="DomainObject.Predmet.ProtustrankaWithAdress_1">Style Exclusive jednostavno društvo s ograničenom odgovornošću za usluge Bukovačka 48, 10000 Zagreb</derivirana_varijabla>
  </DomainObject.Predmet.ProtustrankaWithAdress>
  <DomainObject.Predmet.ProtustrankaWithAdressOIB>
    <izvorni_sadrzaj>Style Exclusive jednostavno društvo s ograničenom odgovornošću za usluge, OIB 63835190778, Bukovačka 48, 10000 Zagreb</izvorni_sadrzaj>
    <derivirana_varijabla naziv="DomainObject.Predmet.ProtustrankaWithAdressOIB_1">Style Exclusive jednostavno društvo s ograničenom odgovornošću za usluge, OIB 63835190778, Bukovačka 48, 10000 Zagreb</derivirana_varijabla>
  </DomainObject.Predmet.ProtustrankaWithAdressOIB>
  <DomainObject.Predmet.ProtustrankaNazivFormated>
    <izvorni_sadrzaj>Style Exclusive jednostavno društvo s ograničenom odgovornošću za usluge</izvorni_sadrzaj>
    <derivirana_varijabla naziv="DomainObject.Predmet.ProtustrankaNazivFormated_1">Style Exclusive jednostavno društvo s ograničenom odgovornošću za usluge</derivirana_varijabla>
  </DomainObject.Predmet.ProtustrankaNazivFormated>
  <DomainObject.Predmet.ProtustrankaNazivFormatedOIB>
    <izvorni_sadrzaj>Style Exclusive jednostavno društvo s ograničenom odgovornošću za usluge, OIB 63835190778</izvorni_sadrzaj>
    <derivirana_varijabla naziv="DomainObject.Predmet.ProtustrankaNazivFormatedOIB_1">Style Exclusive jednostavno društvo s ograničenom odgovornošću za usluge, OIB 63835190778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Style Exclusive jednostavno društvo s ograničenom odgovornošću za usluge</item>
    </izvorni_sadrzaj>
    <derivirana_varijabla naziv="DomainObject.Predmet.ProtuStrankaListFormated_1">
      <item>Style Exclusive jednostavno društvo s ograničenom odgovornošću za usluge</item>
    </derivirana_varijabla>
  </DomainObject.Predmet.ProtuStrankaListFormated>
  <DomainObject.Predmet.ProtuStrankaListFormatedOIB>
    <izvorni_sadrzaj>
      <item>Style Exclusive jednostavno društvo s ograničenom odgovornošću za usluge, OIB 63835190778</item>
    </izvorni_sadrzaj>
    <derivirana_varijabla naziv="DomainObject.Predmet.ProtuStrankaListFormatedOIB_1">
      <item>Style Exclusive jednostavno društvo s ograničenom odgovornošću za usluge, OIB 63835190778</item>
    </derivirana_varijabla>
  </DomainObject.Predmet.ProtuStrankaListFormatedOIB>
  <DomainObject.Predmet.ProtuStrankaListFormatedWithAdress>
    <izvorni_sadrzaj>
      <item>Style Exclusive jednostavno društvo s ograničenom odgovornošću za usluge, Bukovačka 48, 10000 Zagreb</item>
    </izvorni_sadrzaj>
    <derivirana_varijabla naziv="DomainObject.Predmet.ProtuStrankaListFormatedWithAdress_1">
      <item>Style Exclusive jednostavno društvo s ograničenom odgovornošću za usluge, Bukovačka 48, 10000 Zagreb</item>
    </derivirana_varijabla>
  </DomainObject.Predmet.ProtuStrankaListFormatedWithAdress>
  <DomainObject.Predmet.ProtuStrankaListFormatedWithAdressOIB>
    <izvorni_sadrzaj>
      <item>Style Exclusive jednostavno društvo s ograničenom odgovornošću za usluge, OIB 63835190778, Bukovačka 48, 10000 Zagreb</item>
    </izvorni_sadrzaj>
    <derivirana_varijabla naziv="DomainObject.Predmet.ProtuStrankaListFormatedWithAdressOIB_1">
      <item>Style Exclusive jednostavno društvo s ograničenom odgovornošću za usluge, OIB 63835190778, Bukovačka 48, 10000 Zagreb</item>
    </derivirana_varijabla>
  </DomainObject.Predmet.ProtuStrankaListFormatedWithAdressOIB>
  <DomainObject.Predmet.ProtuStrankaListNazivFormated>
    <izvorni_sadrzaj>
      <item>Style Exclusive jednostavno društvo s ograničenom odgovornošću za usluge</item>
    </izvorni_sadrzaj>
    <derivirana_varijabla naziv="DomainObject.Predmet.ProtuStrankaListNazivFormated_1">
      <item>Style Exclusive jednostavno društvo s ograničenom odgovornošću za usluge</item>
    </derivirana_varijabla>
  </DomainObject.Predmet.ProtuStrankaListNazivFormated>
  <DomainObject.Predmet.ProtuStrankaListNazivFormatedOIB>
    <izvorni_sadrzaj>
      <item>Style Exclusive jednostavno društvo s ograničenom odgovornošću za usluge, OIB 63835190778</item>
    </izvorni_sadrzaj>
    <derivirana_varijabla naziv="DomainObject.Predmet.ProtuStrankaListNazivFormatedOIB_1">
      <item>Style Exclusive jednostavno društvo s ograničenom odgovornošću za usluge, OIB 63835190778</item>
    </derivirana_varijabla>
  </DomainObject.Predmet.ProtuStrankaListNazivFormatedOIB>
  <DomainObject.Predmet.OstaliListFormated>
    <izvorni_sadrzaj>
      <item>Miroslav Mikanović</item>
    </izvorni_sadrzaj>
    <derivirana_varijabla naziv="DomainObject.Predmet.OstaliListFormated_1">
      <item>Miroslav Mikanović</item>
    </derivirana_varijabla>
  </DomainObject.Predmet.OstaliListFormated>
  <DomainObject.Predmet.OstaliListFormatedOIB>
    <izvorni_sadrzaj>
      <item>Miroslav Mikanović, OIB 20368365441</item>
    </izvorni_sadrzaj>
    <derivirana_varijabla naziv="DomainObject.Predmet.OstaliListFormatedOIB_1">
      <item>Miroslav Mikanović, OIB 20368365441</item>
    </derivirana_varijabla>
  </DomainObject.Predmet.OstaliListFormatedOIB>
  <DomainObject.Predmet.OstaliListFormatedWithAdress>
    <izvorni_sadrzaj>
      <item>Miroslav Mikanović, Bukovačka cesta 48, 10000 Zagreb</item>
    </izvorni_sadrzaj>
    <derivirana_varijabla naziv="DomainObject.Predmet.OstaliListFormatedWithAdress_1">
      <item>Miroslav Mikanović, Bukovačka cesta 48, 10000 Zagreb</item>
    </derivirana_varijabla>
  </DomainObject.Predmet.OstaliListFormatedWithAdress>
  <DomainObject.Predmet.OstaliListFormatedWithAdressOIB>
    <izvorni_sadrzaj>
      <item>Miroslav Mikanović, OIB 20368365441, Bukovačka cesta 48, 10000 Zagreb</item>
    </izvorni_sadrzaj>
    <derivirana_varijabla naziv="DomainObject.Predmet.OstaliListFormatedWithAdressOIB_1">
      <item>Miroslav Mikanović, OIB 20368365441, Bukovačka cesta 48, 10000 Zagreb</item>
    </derivirana_varijabla>
  </DomainObject.Predmet.OstaliListFormatedWithAdressOIB>
  <DomainObject.Predmet.OstaliListNazivFormated>
    <izvorni_sadrzaj>
      <item>Miroslav Mikanović</item>
    </izvorni_sadrzaj>
    <derivirana_varijabla naziv="DomainObject.Predmet.OstaliListNazivFormated_1">
      <item>Miroslav Mikanović</item>
    </derivirana_varijabla>
  </DomainObject.Predmet.OstaliListNazivFormated>
  <DomainObject.Predmet.OstaliListNazivFormatedOIB>
    <izvorni_sadrzaj>
      <item>Miroslav Mikanović, OIB 20368365441</item>
    </izvorni_sadrzaj>
    <derivirana_varijabla naziv="DomainObject.Predmet.OstaliListNazivFormatedOIB_1">
      <item>Miroslav Mikanović, OIB 20368365441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St-7155/2016-7</izvorni_sadrzaj>
    <derivirana_varijabla naziv="DomainObject.PoslovniBrojDokumenta_1">St-7155/2016-7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Style Exclusive jednostavno društvo s ograničenom odgovornošću za usluge</izvorni_sadrzaj>
    <derivirana_varijabla naziv="DomainObject.Predmet.ProtustrankaIDrugi_1">Style Exclusive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Style Exclusive jednostavno društvo s ograničenom odgovornošću za usluge, OIB 63835190778, Bukovačka 48, 10000 Zagreb</izvorni_sadrzaj>
    <derivirana_varijabla naziv="DomainObject.Predmet.ProtustrankaIDrugiAdressOIB_1">Style Exclusive jednostavno društvo s ograničenom odgovornošću za usluge, OIB 63835190778, Bukovačka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Style Exclusive jednostavno društvo s ograničenom odgovornošću za usluge</item>
      <item>Miroslav Mikanović</item>
    </izvorni_sadrzaj>
    <derivirana_varijabla naziv="DomainObject.Predmet.SudioniciListNaziv_1">
      <item>FINA Regionalni centar Zagreb</item>
      <item>Style Exclusive jednostavno društvo s ograničenom odgovornošću za usluge</item>
      <item>Miroslav Mikanović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Style Exclusive jednostavno društvo s ograničenom odgovornošću za usluge, OIB 63835190778, Bukovačka 48,10000 Zagreb</item>
      <item>Miroslav Mikanović, OIB 20368365441, Bukovačka cesta 48,10000 Zagreb</item>
    </izvorni_sadrzaj>
    <derivirana_varijabla naziv="DomainObject.Predmet.SudioniciListAdressOIB_1">
      <item>FINA Regionalni centar Zagreb, OIB 85821130368, Trg svibanjskih žrtava 1995. br. 1,10000 Zagreb</item>
      <item>Style Exclusive jednostavno društvo s ograničenom odgovornošću za usluge, OIB 63835190778, Bukovačka 48,10000 Zagreb</item>
      <item>Miroslav Mikanović, OIB 20368365441, Bukovačka cesta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63835190778</item>
      <item>, OIB 20368365441</item>
    </izvorni_sadrzaj>
    <derivirana_varijabla naziv="DomainObject.Predmet.SudioniciListNazivOIB_1">
      <item>, OIB 85821130368</item>
      <item>, OIB 63835190778</item>
      <item>, OIB 20368365441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2411</properties:Characters>
  <properties:Lines>86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2017-05-11T12:45:00Z</dcterms:created>
  <dc:creator>Nikolina Mikulić</dc:creator>
  <cp:lastModifiedBy>Željka Kordić</cp:lastModifiedBy>
  <cp:lastPrinted>2017-05-12T07:34:00Z</cp:lastPrinted>
  <dcterms:modified xmlns:xsi="http://www.w3.org/2001/XMLSchema-instance" xsi:type="dcterms:W3CDTF">2017-05-12T07:38:00Z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St-7155/2016-7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