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b052" w14:paraId="e6db052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132960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9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96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96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96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9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96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9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9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IDEJA d.o.o. NOVIGRAD zastupanog po punomoćniku Odvj. Nadija Benolić</izvorni_sadrzaj>
    <derivirana_varijabla naziv="DomainObject.Predmet.ProtustrankaFormated_1">  SVIJET IDEJA d.o.o. NOVIGRAD zastupanog po punomoćniku Odvj. Nadija Benolić</derivirana_varijabla>
  </DomainObject.Predmet.ProtustrankaFormated>
  <DomainObject.Predmet.ProtustrankaFormatedOIB>
    <izvorni_sadrzaj>  SVIJET IDEJA d.o.o. NOVIGRAD, OIB 83121536409 zastupanog po punomoćniku Odvj. Nadija Benolić</izvorni_sadrzaj>
    <derivirana_varijabla naziv="DomainObject.Predmet.ProtustrankaFormatedOIB_1">  SVIJET IDEJA d.o.o. NOVIGRAD, OIB 83121536409 zastupanog po punomoćniku Odvj. Nadija Benolić</derivirana_varijabla>
  </DomainObject.Predmet.ProtustrankaFormatedOIB>
  <DomainObject.Predmet.ProtustrankaFormatedWithAdress>
    <izvorni_sadrzaj> SVIJET IDEJA d.o.o. NOVIGRAD, Ul. Murvi 15, 52466 Novigrad zastupanog po punomoćniku Odvj. Nadija Benolić</izvorni_sadrzaj>
    <derivirana_varijabla naziv="DomainObject.Predmet.ProtustrankaFormatedWithAdress_1"> SVIJET IDEJA d.o.o. NOVIGRAD, Ul. Murvi 15, 52466 Novigrad zastupanog po punomoćniku Odvj. Nadija Benolić</derivirana_varijabla>
  </DomainObject.Predmet.ProtustrankaFormatedWithAdress>
  <DomainObject.Predmet.ProtustrankaFormatedWithAdressOIB>
    <izvorni_sadrzaj> SVIJET IDEJA d.o.o. NOVIGRAD, OIB 83121536409, Ul. Murvi 15, 52466 Novigrad zastupanog po punomoćniku Odvj. Nadija Benolić</izvorni_sadrzaj>
    <derivirana_varijabla naziv="DomainObject.Predmet.ProtustrankaFormatedWithAdressOIB_1"> SVIJET IDEJA d.o.o. NOVIGRAD, OIB 83121536409, Ul. Murvi 15, 52466 Novigrad zastupanog po punomoćniku Odvj. Nadija Benolić</derivirana_varijabla>
  </DomainObject.Predmet.ProtustrankaFormatedWithAdressOIB>
  <DomainObject.Predmet.ProtustrankaWithAdress>
    <izvorni_sadrzaj>SVIJET IDEJA d.o.o. NOVIGRAD Ul. Murvi 15, 52466 Novigrad</izvorni_sadrzaj>
    <derivirana_varijabla naziv="DomainObject.Predmet.ProtustrankaWithAdress_1">SVIJET IDEJA d.o.o. NOVIGRAD Ul. Murvi 15, 52466 Novigrad</derivirana_varijabla>
  </DomainObject.Predmet.ProtustrankaWithAdress>
  <DomainObject.Predmet.ProtustrankaWithAdressOIB>
    <izvorni_sadrzaj>SVIJET IDEJA d.o.o. NOVIGRAD, OIB 83121536409, Ul. Murvi 15, 52466 Novigrad</izvorni_sadrzaj>
    <derivirana_varijabla naziv="DomainObject.Predmet.ProtustrankaWithAdressOIB_1">SVIJET IDEJA d.o.o. NOVIGRAD, OIB 83121536409, Ul. Murvi 15, 52466 Novigrad</derivirana_varijabla>
  </DomainObject.Predmet.ProtustrankaWithAdressOIB>
  <DomainObject.Predmet.ProtustrankaNazivFormated>
    <izvorni_sadrzaj>SVIJET IDEJA d.o.o. NOVIGRAD</izvorni_sadrzaj>
    <derivirana_varijabla naziv="DomainObject.Predmet.ProtustrankaNazivFormated_1">SVIJET IDEJA d.o.o. NOVIGRAD</derivirana_varijabla>
  </DomainObject.Predmet.ProtustrankaNazivFormated>
  <DomainObject.Predmet.ProtustrankaNazivFormatedOIB>
    <izvorni_sadrzaj>SVIJET IDEJA d.o.o. NOVIGRAD, OIB 83121536409</izvorni_sadrzaj>
    <derivirana_varijabla naziv="DomainObject.Predmet.ProtustrankaNazivFormatedOIB_1">SVIJET IDEJA d.o.o. NOVIGRAD, OIB 83121536409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130830.71</izvorni_sadrzaj>
    <derivirana_varijabla naziv="DomainObject.Predmet.TrenutnaVrijednost_1">130830.71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SVIJET IDEJA d.o.o. NOVIGRAD zastupanog po punomoćniku Odvj. Nadija Benolić</item>
    </izvorni_sadrzaj>
    <derivirana_varijabla naziv="DomainObject.Predmet.ProtuStrankaListFormated_1">
      <item>SVIJET IDEJA d.o.o. NOVIGRAD zastupanog po punomoćniku Odvj. Nadija Benolić</item>
    </derivirana_varijabla>
  </DomainObject.Predmet.ProtuStrankaListFormated>
  <DomainObject.Predmet.ProtuStrankaListFormatedOIB>
    <izvorni_sadrzaj>
      <item>SVIJET IDEJA d.o.o. NOVIGRAD, OIB 83121536409 zastupanog po punomoćniku Odvj. Nadija Benolić</item>
    </izvorni_sadrzaj>
    <derivirana_varijabla naziv="DomainObject.Predmet.ProtuStrankaListFormatedOIB_1">
      <item>SVIJET IDEJA d.o.o. NOVIGRAD, OIB 83121536409 zastupanog po punomoćniku Odvj. Nadija Benolić</item>
    </derivirana_varijabla>
  </DomainObject.Predmet.ProtuStrankaListFormatedOIB>
  <DomainObject.Predmet.ProtuStrankaListFormatedWithAdress>
    <izvorni_sadrzaj>
      <item>SVIJET IDEJA d.o.o. NOVIGRAD, Ul. Murvi 15, 52466 Novigrad zastupanog po punomoćniku Odvj. Nadija Benolić</item>
    </izvorni_sadrzaj>
    <derivirana_varijabla naziv="DomainObject.Predmet.ProtuStrankaListFormatedWithAdress_1">
      <item>SVIJET IDEJA d.o.o. NOVIGRAD, Ul. Murvi 15, 52466 Novigrad zastupanog po punomoćniku Odvj. Nadija Benolić</item>
    </derivirana_varijabla>
  </DomainObject.Predmet.ProtuStrankaListFormatedWithAdress>
  <DomainObject.Predmet.ProtuStrankaListFormatedWithAdressOIB>
    <izvorni_sadrzaj>
      <item>SVIJET IDEJA d.o.o. NOVIGRAD, OIB 83121536409, Ul. Murvi 15, 52466 Novigrad zastupanog po punomoćniku Odvj. Nadija Benolić</item>
    </izvorni_sadrzaj>
    <derivirana_varijabla naziv="DomainObject.Predmet.ProtuStrankaListFormatedWithAdressOIB_1">
      <item>SVIJET IDEJA d.o.o. NOVIGRAD, OIB 83121536409, Ul. Murvi 15, 52466 Novigrad zastupanog po punomoćniku Odvj. Nadija Benolić</item>
    </derivirana_varijabla>
  </DomainObject.Predmet.ProtuStrankaListFormatedWithAdressOIB>
  <DomainObject.Predmet.ProtuStrankaListNazivFormated>
    <izvorni_sadrzaj>
      <item>SVIJET IDEJA d.o.o. NOVIGRAD</item>
    </izvorni_sadrzaj>
    <derivirana_varijabla naziv="DomainObject.Predmet.ProtuStrankaListNazivFormated_1">
      <item>SVIJET IDEJA d.o.o. NOVIGRAD</item>
    </derivirana_varijabla>
  </DomainObject.Predmet.ProtuStrankaListNazivFormated>
  <DomainObject.Predmet.ProtuStrankaListNazivFormatedOIB>
    <izvorni_sadrzaj>
      <item>SVIJET IDEJA d.o.o. NOVIGRAD, OIB 83121536409</item>
    </izvorni_sadrzaj>
    <derivirana_varijabla naziv="DomainObject.Predmet.ProtuStrankaListNazivFormatedOIB_1">
      <item>SVIJET IDEJA d.o.o. NOVIGRAD, OIB 83121536409</item>
    </derivirana_varijabla>
  </DomainObject.Predmet.ProtuStrankaListNazivFormatedOIB>
  <DomainObject.Predmet.OstaliListFormated>
    <izvorni_sadrzaj>
      <item>Odvj. Nadija Benolić punomoćnik sudionika u postupku SVIJET IDEJA d.o.o. NOVIGRAD</item>
    </izvorni_sadrzaj>
    <derivirana_varijabla naziv="DomainObject.Predmet.OstaliListFormated_1">
      <item>Odvj. Nadija Benolić punomoćnik sudionika u postupku SVIJET IDEJA d.o.o. NOVIGRAD</item>
    </derivirana_varijabla>
  </DomainObject.Predmet.OstaliListFormated>
  <DomainObject.Predmet.OstaliListFormatedOIB>
    <izvorni_sadrzaj>
      <item>Odvj. Nadija Benolić, OIB 30870764620 punomoćnik sudionika u postupku SVIJET IDEJA d.o.o. NOVIGRAD</item>
    </izvorni_sadrzaj>
    <derivirana_varijabla naziv="DomainObject.Predmet.OstaliListFormatedOIB_1">
      <item>Odvj. Nadija Benolić, OIB 30870764620 punomoćnik sudionika u postupku SVIJET IDEJA d.o.o. NOVIGRAD</item>
    </derivirana_varijabla>
  </DomainObject.Predmet.OstaliListFormatedOIB>
  <DomainObject.Predmet.OstaliListFormatedWithAdress>
    <izvorni_sadrzaj>
      <item>Odvj. Nadija Benolić, Trgovačka 2 a, 52470 Umag punomoćnik sudionika u postupku SVIJET IDEJA d.o.o. NOVIGRAD</item>
    </izvorni_sadrzaj>
    <derivirana_varijabla naziv="DomainObject.Predmet.OstaliListFormatedWithAdress_1">
      <item>Odvj. Nadija Benolić, Trgovačka 2 a, 52470 Umag punomoćnik sudionika u postupku SVIJET IDEJA d.o.o. NOVIGRAD</item>
    </derivirana_varijabla>
  </DomainObject.Predmet.OstaliListFormatedWithAdress>
  <DomainObject.Predmet.OstaliListFormatedWithAdressOIB>
    <izvorni_sadrzaj>
      <item>Odvj. Nadija Benolić, OIB 30870764620, Trgovačka 2 a, 52470 Umag punomoćnik sudionika u postupku SVIJET IDEJA d.o.o. NOVIGRAD</item>
    </izvorni_sadrzaj>
    <derivirana_varijabla naziv="DomainObject.Predmet.OstaliListFormatedWithAdressOIB_1">
      <item>Odvj. Nadija Benolić, OIB 30870764620, Trgovačka 2 a, 52470 Umag punomoćnik sudionika u postupku SVIJET IDEJA d.o.o. NOVIGRAD</item>
    </derivirana_varijabla>
  </DomainObject.Predmet.OstaliListFormatedWithAdressOIB>
  <DomainObject.Predmet.OstaliListNazivFormated>
    <izvorni_sadrzaj>
      <item>Odvj. Nadija Benolić</item>
    </izvorni_sadrzaj>
    <derivirana_varijabla naziv="DomainObject.Predmet.OstaliListNazivFormated_1">
      <item>Odvj. Nadija Benolić</item>
    </derivirana_varijabla>
  </DomainObject.Predmet.OstaliListNazivFormated>
  <DomainObject.Predmet.OstaliListNazivFormatedOIB>
    <izvorni_sadrzaj>
      <item>Odvj. Nadija Benolić, OIB 30870764620</item>
    </izvorni_sadrzaj>
    <derivirana_varijabla naziv="DomainObject.Predmet.OstaliListNazivFormatedOIB_1"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SVIJET IDEJA d.o.o. NOVIGRAD</izvorni_sadrzaj>
    <derivirana_varijabla naziv="DomainObject.Predmet.ProtustrankaIDrugi_1">SVIJET IDEJA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SVIJET IDEJA d.o.o. NOVIGRAD, OIB 83121536409, Ul. Murvi 15, 52466 Novigrad</izvorni_sadrzaj>
    <derivirana_varijabla naziv="DomainObject.Predmet.ProtustrankaIDrugiAdressOIB_1">SVIJET IDEJA d.o.o. NOVIGRAD, OIB 83121536409, Ul.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SVIJET IDEJA d.o.o. NOVIGRAD</item>
      <item>Odvj. Nadija Benolić</item>
    </izvorni_sadrzaj>
    <derivirana_varijabla naziv="DomainObject.Predmet.SudioniciListNaziv_1">
      <item>FINANCIJSKA AGENCIJA, RC RIJEKA, PODRUŽNICA PULA, PULA</item>
      <item>SVIJET IDEJA d.o.o. NOVIGRAD</item>
      <item>Odvj. Nadija Benolić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SVIJET IDEJA d.o.o. NOVIGRAD, OIB 83121536409, Ul. Murvi 15,52466 Novigrad</item>
      <item>Odvj. Nadija Benolić, OIB 30870764620, Trgovačka 2 a,52470 Umag</item>
    </izvorni_sadrzaj>
    <derivirana_varijabla naziv="DomainObject.Predmet.SudioniciListAdressOIB_1">
      <item>FINANCIJSKA AGENCIJA, RC RIJEKA, PODRUŽNICA PULA, PULA, OIB 85821130368, Giardini 5,52100 Pula</item>
      <item>SVIJET IDEJA d.o.o. NOVIGRAD, OIB 83121536409, Ul. Murvi 15,52466 Novigrad</item>
      <item>Odvj. 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83121536409</item>
      <item>, OIB 30870764620</item>
    </izvorni_sadrzaj>
    <derivirana_varijabla naziv="DomainObject.Predmet.SudioniciListNazivOIB_1">
      <item>, OIB 85821130368</item>
      <item>, OIB 83121536409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