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eafcf" w14:paraId="1feafcf" w:rsidRDefault="00B327E6" w:rsidP="00B542FA" w:rsidR="00B327E6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327E6" w:rsidP="00B542FA" w:rsidR="00B327E6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2A3429">
      <w:pPr>
        <w:rPr>
          <w:b/>
          <w:sz w:val="24"/>
          <w:szCs w:val="24"/>
        </w:rPr>
      </w:pPr>
    </w:p>
    <w:p w:rsidRDefault="00720596" w:rsidP="00DE777C" w:rsidR="00720596" w:rsidRPr="002A3429">
      <w:pPr>
        <w:rPr>
          <w:b/>
          <w:sz w:val="24"/>
          <w:szCs w:val="24"/>
        </w:rPr>
      </w:pPr>
    </w:p>
    <w:p w:rsidRDefault="002A3429" w:rsidP="002A3429" w:rsidR="002A3429" w:rsidRPr="00457301">
      <w:pPr>
        <w:jc w:val="both"/>
        <w:rPr>
          <w:sz w:val="24"/>
          <w:szCs w:val="24"/>
        </w:rPr>
      </w:pPr>
      <w:r w:rsidRPr="00457301">
        <w:rPr>
          <w:sz w:val="24"/>
          <w:szCs w:val="24"/>
        </w:rPr>
        <w:t>REPUBLIKA HRVATSKA</w:t>
      </w:r>
    </w:p>
    <w:p w:rsidRDefault="002A3429" w:rsidP="002A3429" w:rsidR="002A3429" w:rsidRPr="00457301">
      <w:pPr>
        <w:jc w:val="both"/>
        <w:rPr>
          <w:sz w:val="24"/>
          <w:szCs w:val="24"/>
        </w:rPr>
      </w:pPr>
      <w:r w:rsidRPr="00457301">
        <w:rPr>
          <w:sz w:val="24"/>
          <w:szCs w:val="24"/>
        </w:rPr>
        <w:t>TRGOVAČKI SUD U ZAGREBU</w:t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  <w:r w:rsidRPr="00457301">
        <w:rPr>
          <w:sz w:val="24"/>
          <w:szCs w:val="24"/>
        </w:rPr>
        <w:tab/>
      </w:r>
    </w:p>
    <w:p w:rsidRDefault="00625639" w:rsidP="00625639" w:rsidR="002A3429" w:rsidRPr="00457301">
      <w:pPr>
        <w:jc w:val="both"/>
        <w:rPr>
          <w:sz w:val="24"/>
          <w:szCs w:val="24"/>
        </w:rPr>
      </w:pPr>
      <w:proofErr w:type="spellStart"/>
      <w:r w:rsidRPr="00457301">
        <w:rPr>
          <w:sz w:val="24"/>
          <w:szCs w:val="24"/>
        </w:rPr>
        <w:t>Amruševa</w:t>
      </w:r>
      <w:proofErr w:type="spellEnd"/>
      <w:r w:rsidRPr="00457301">
        <w:rPr>
          <w:sz w:val="24"/>
          <w:szCs w:val="24"/>
        </w:rPr>
        <w:t xml:space="preserve"> 2/II</w:t>
      </w:r>
    </w:p>
    <w:p w:rsidRDefault="008C521E" w:rsidP="002A3429" w:rsidR="002A3429" w:rsidRPr="0045730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53F96">
        <w:rPr>
          <w:sz w:val="24"/>
          <w:szCs w:val="24"/>
        </w:rPr>
        <w:t>67. St-549/14</w:t>
      </w:r>
      <w:r>
        <w:rPr>
          <w:sz w:val="24"/>
          <w:szCs w:val="24"/>
        </w:rPr>
        <w:t>-77</w:t>
      </w:r>
    </w:p>
    <w:p w:rsidRDefault="002A3429" w:rsidP="002A3429" w:rsidR="002A3429" w:rsidRPr="00457301">
      <w:pPr>
        <w:ind w:firstLine="708"/>
        <w:jc w:val="both"/>
        <w:rPr>
          <w:sz w:val="24"/>
          <w:szCs w:val="24"/>
        </w:rPr>
      </w:pPr>
    </w:p>
    <w:p w:rsidRDefault="00625639" w:rsidP="00625639" w:rsidR="002A3429" w:rsidRPr="00457301">
      <w:pPr>
        <w:ind w:left="2880"/>
        <w:rPr>
          <w:sz w:val="24"/>
          <w:szCs w:val="24"/>
        </w:rPr>
      </w:pPr>
      <w:r w:rsidRPr="00457301">
        <w:rPr>
          <w:sz w:val="24"/>
          <w:szCs w:val="24"/>
        </w:rPr>
        <w:t xml:space="preserve">       </w:t>
      </w:r>
      <w:r w:rsidR="002A3429" w:rsidRPr="00457301">
        <w:rPr>
          <w:sz w:val="24"/>
          <w:szCs w:val="24"/>
        </w:rPr>
        <w:t>Z A K LJ U Č A K</w:t>
      </w:r>
    </w:p>
    <w:p w:rsidRDefault="002A3429" w:rsidP="002A3429" w:rsidR="002A3429" w:rsidRPr="002A3429">
      <w:pPr>
        <w:ind w:firstLine="708"/>
        <w:jc w:val="both"/>
        <w:rPr>
          <w:b/>
          <w:sz w:val="24"/>
          <w:szCs w:val="24"/>
        </w:rPr>
      </w:pPr>
    </w:p>
    <w:p w:rsidRDefault="00664767" w:rsidP="00081DA4" w:rsidR="002248AC" w:rsidRPr="002A3429">
      <w:pPr>
        <w:ind w:firstLine="708"/>
        <w:jc w:val="both"/>
        <w:rPr>
          <w:sz w:val="24"/>
          <w:szCs w:val="24"/>
        </w:rPr>
      </w:pPr>
      <w:r w:rsidRPr="00664767">
        <w:rPr>
          <w:sz w:val="24"/>
          <w:szCs w:val="24"/>
        </w:rPr>
        <w:t xml:space="preserve">Trgovački sud u Zagrebu, po sucu Gordanu </w:t>
      </w:r>
      <w:proofErr w:type="spellStart"/>
      <w:r w:rsidRPr="00664767">
        <w:rPr>
          <w:sz w:val="24"/>
          <w:szCs w:val="24"/>
        </w:rPr>
        <w:t>Zubaku</w:t>
      </w:r>
      <w:proofErr w:type="spellEnd"/>
      <w:r w:rsidRPr="00664767">
        <w:rPr>
          <w:sz w:val="24"/>
          <w:szCs w:val="24"/>
        </w:rPr>
        <w:t xml:space="preserve">, u stečajnom  postupku nad dužnikom </w:t>
      </w:r>
      <w:r w:rsidR="00353F96" w:rsidRPr="00353F96">
        <w:rPr>
          <w:bCs/>
          <w:sz w:val="24"/>
          <w:szCs w:val="24"/>
        </w:rPr>
        <w:t>VINCEK GRADNJA d.o.o. u stečaju, Mrzlo Polje, Mrzlo Polje 80, OIB: 39719201231</w:t>
      </w:r>
      <w:r w:rsidR="00081DA4">
        <w:rPr>
          <w:sz w:val="24"/>
          <w:szCs w:val="24"/>
        </w:rPr>
        <w:t xml:space="preserve">, </w:t>
      </w:r>
      <w:r w:rsidR="00353F96">
        <w:rPr>
          <w:sz w:val="24"/>
          <w:szCs w:val="24"/>
        </w:rPr>
        <w:t>28. ožujka 2017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D80A87" w:rsidP="00D65985" w:rsidR="00D65985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 xml:space="preserve">z a k lj u č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D80A87" w:rsidR="00353F96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Nalaže se računovodstvu Trgovačkog suda u Zagrebu s računa sudskog depozita ovog suda isplatiti iznos</w:t>
      </w:r>
      <w:r w:rsidR="002A3429">
        <w:rPr>
          <w:sz w:val="24"/>
          <w:szCs w:val="24"/>
        </w:rPr>
        <w:t xml:space="preserve"> jamčevine</w:t>
      </w:r>
      <w:r w:rsidRPr="002A3429">
        <w:rPr>
          <w:sz w:val="24"/>
          <w:szCs w:val="24"/>
        </w:rPr>
        <w:t xml:space="preserve"> od </w:t>
      </w:r>
      <w:r w:rsidR="00353F96">
        <w:rPr>
          <w:sz w:val="24"/>
          <w:szCs w:val="24"/>
        </w:rPr>
        <w:t>7.200</w:t>
      </w:r>
      <w:r w:rsidR="00C553E7">
        <w:rPr>
          <w:sz w:val="24"/>
          <w:szCs w:val="24"/>
        </w:rPr>
        <w:t>,00</w:t>
      </w:r>
      <w:r w:rsidR="00625639">
        <w:rPr>
          <w:sz w:val="24"/>
          <w:szCs w:val="24"/>
        </w:rPr>
        <w:t xml:space="preserve"> kn</w:t>
      </w:r>
      <w:r w:rsidR="00664767" w:rsidRPr="00664767">
        <w:rPr>
          <w:sz w:val="24"/>
          <w:szCs w:val="24"/>
        </w:rPr>
        <w:t xml:space="preserve"> </w:t>
      </w:r>
      <w:r w:rsidRPr="002A3429">
        <w:rPr>
          <w:sz w:val="24"/>
          <w:szCs w:val="24"/>
        </w:rPr>
        <w:t>na</w:t>
      </w:r>
      <w:r w:rsidR="00457301">
        <w:rPr>
          <w:sz w:val="24"/>
          <w:szCs w:val="24"/>
        </w:rPr>
        <w:t xml:space="preserve"> </w:t>
      </w:r>
      <w:r w:rsidR="002A3429">
        <w:rPr>
          <w:sz w:val="24"/>
          <w:szCs w:val="24"/>
        </w:rPr>
        <w:t xml:space="preserve">račun </w:t>
      </w:r>
      <w:proofErr w:type="spellStart"/>
      <w:r w:rsidR="00353F96" w:rsidRPr="00353F96">
        <w:rPr>
          <w:sz w:val="24"/>
          <w:szCs w:val="24"/>
        </w:rPr>
        <w:t>M.I</w:t>
      </w:r>
      <w:proofErr w:type="spellEnd"/>
      <w:r w:rsidR="00353F96" w:rsidRPr="00353F96">
        <w:rPr>
          <w:sz w:val="24"/>
          <w:szCs w:val="24"/>
        </w:rPr>
        <w:t>.-HEL. d.o.o., Zabok, Matije Gupca 28, OIB: 93329033401</w:t>
      </w:r>
      <w:r w:rsidR="00353F96">
        <w:rPr>
          <w:sz w:val="24"/>
          <w:szCs w:val="24"/>
        </w:rPr>
        <w:t>, broj HR4224020061100515197.</w:t>
      </w:r>
    </w:p>
    <w:p w:rsidRDefault="00A34E95" w:rsidP="00353F96" w:rsidR="00A34E95">
      <w:pPr>
        <w:jc w:val="both"/>
        <w:rPr>
          <w:sz w:val="24"/>
          <w:szCs w:val="24"/>
        </w:rPr>
      </w:pP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62563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353F96" w:rsidRPr="00353F96">
        <w:rPr>
          <w:bCs/>
          <w:sz w:val="24"/>
          <w:szCs w:val="24"/>
        </w:rPr>
        <w:t>VINCEK GRADNJA d.o.o. u stečaju</w:t>
      </w:r>
      <w:r w:rsidR="008E7932" w:rsidRPr="002A3429">
        <w:rPr>
          <w:sz w:val="24"/>
          <w:szCs w:val="24"/>
        </w:rPr>
        <w:t>,</w:t>
      </w:r>
      <w:r w:rsidR="00625639">
        <w:rPr>
          <w:sz w:val="24"/>
          <w:szCs w:val="24"/>
        </w:rPr>
        <w:t xml:space="preserve"> dana </w:t>
      </w:r>
      <w:r w:rsidR="00A34E95">
        <w:rPr>
          <w:sz w:val="24"/>
          <w:szCs w:val="24"/>
        </w:rPr>
        <w:br/>
      </w:r>
      <w:r w:rsidR="00353F96">
        <w:rPr>
          <w:sz w:val="24"/>
          <w:szCs w:val="24"/>
        </w:rPr>
        <w:t>16. ožujka 2017</w:t>
      </w:r>
      <w:r w:rsid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  <w:r w:rsidR="002A3429">
        <w:rPr>
          <w:sz w:val="24"/>
          <w:szCs w:val="24"/>
        </w:rPr>
        <w:t>održana je javn</w:t>
      </w:r>
      <w:r w:rsidR="00625639">
        <w:rPr>
          <w:sz w:val="24"/>
          <w:szCs w:val="24"/>
        </w:rPr>
        <w:t xml:space="preserve">a </w:t>
      </w:r>
      <w:r w:rsidR="00353F96">
        <w:rPr>
          <w:sz w:val="24"/>
          <w:szCs w:val="24"/>
        </w:rPr>
        <w:t>dražba radi prodaje nekretnine</w:t>
      </w:r>
      <w:r w:rsidR="00A34E95">
        <w:rPr>
          <w:sz w:val="24"/>
          <w:szCs w:val="24"/>
        </w:rPr>
        <w:t xml:space="preserve"> </w:t>
      </w:r>
      <w:r w:rsidR="00353F96">
        <w:rPr>
          <w:sz w:val="24"/>
          <w:szCs w:val="24"/>
        </w:rPr>
        <w:t>koja je</w:t>
      </w:r>
      <w:r w:rsidR="002A3429">
        <w:rPr>
          <w:sz w:val="24"/>
          <w:szCs w:val="24"/>
        </w:rPr>
        <w:t xml:space="preserve"> u vlasništvu stečajnog dužnika</w:t>
      </w:r>
      <w:r w:rsidR="00A34E95">
        <w:rPr>
          <w:sz w:val="24"/>
          <w:szCs w:val="24"/>
        </w:rPr>
        <w:t>.</w:t>
      </w:r>
      <w:r w:rsidR="00457301">
        <w:rPr>
          <w:sz w:val="24"/>
          <w:szCs w:val="24"/>
        </w:rPr>
        <w:t xml:space="preserve"> </w:t>
      </w:r>
      <w:proofErr w:type="spellStart"/>
      <w:r w:rsidR="00353F96" w:rsidRPr="00353F96">
        <w:rPr>
          <w:sz w:val="24"/>
          <w:szCs w:val="24"/>
        </w:rPr>
        <w:t>M.I</w:t>
      </w:r>
      <w:proofErr w:type="spellEnd"/>
      <w:r w:rsidR="00353F96" w:rsidRPr="00353F96">
        <w:rPr>
          <w:sz w:val="24"/>
          <w:szCs w:val="24"/>
        </w:rPr>
        <w:t>.-HEL. d.o.o., Zabok</w:t>
      </w:r>
      <w:r w:rsidR="00353F96">
        <w:rPr>
          <w:sz w:val="24"/>
          <w:szCs w:val="24"/>
        </w:rPr>
        <w:t>,</w:t>
      </w:r>
      <w:r w:rsidR="00353F96" w:rsidRPr="00353F96">
        <w:rPr>
          <w:sz w:val="24"/>
          <w:szCs w:val="24"/>
        </w:rPr>
        <w:t xml:space="preserve"> </w:t>
      </w:r>
      <w:r w:rsidR="00457301">
        <w:rPr>
          <w:sz w:val="24"/>
          <w:szCs w:val="24"/>
        </w:rPr>
        <w:t xml:space="preserve">uplatio je </w:t>
      </w:r>
      <w:r w:rsidR="00353F96">
        <w:rPr>
          <w:sz w:val="24"/>
          <w:szCs w:val="24"/>
        </w:rPr>
        <w:t>jamčevinu za navedenu nekretninu</w:t>
      </w:r>
      <w:r w:rsidR="00457301">
        <w:rPr>
          <w:sz w:val="24"/>
          <w:szCs w:val="24"/>
        </w:rPr>
        <w:t xml:space="preserve"> ali je </w:t>
      </w:r>
      <w:r w:rsidR="00A43DCF">
        <w:rPr>
          <w:sz w:val="24"/>
          <w:szCs w:val="24"/>
        </w:rPr>
        <w:t>na navedenoj javnoj dražbi</w:t>
      </w:r>
      <w:r w:rsidR="00457301">
        <w:rPr>
          <w:sz w:val="24"/>
          <w:szCs w:val="24"/>
        </w:rPr>
        <w:t xml:space="preserve"> tražio povrat jamčevine</w:t>
      </w:r>
      <w:r w:rsidR="00353F96">
        <w:rPr>
          <w:sz w:val="24"/>
          <w:szCs w:val="24"/>
        </w:rPr>
        <w:t xml:space="preserve"> te je predao u spis izvod Erste </w:t>
      </w:r>
      <w:proofErr w:type="spellStart"/>
      <w:r w:rsidR="00353F96">
        <w:rPr>
          <w:sz w:val="24"/>
          <w:szCs w:val="24"/>
        </w:rPr>
        <w:t>netbankinga</w:t>
      </w:r>
      <w:proofErr w:type="spellEnd"/>
      <w:r w:rsidR="00353F96">
        <w:rPr>
          <w:sz w:val="24"/>
          <w:szCs w:val="24"/>
        </w:rPr>
        <w:t xml:space="preserve"> s brojem računa na koji je zahtijevao vraćanje uplaćene jamčevine</w:t>
      </w:r>
      <w:r w:rsidR="00625639">
        <w:rPr>
          <w:sz w:val="24"/>
          <w:szCs w:val="24"/>
        </w:rPr>
        <w:t xml:space="preserve">. S obzirom na to da je </w:t>
      </w:r>
      <w:proofErr w:type="spellStart"/>
      <w:r w:rsidR="00353F96" w:rsidRPr="00353F96">
        <w:rPr>
          <w:sz w:val="24"/>
          <w:szCs w:val="24"/>
        </w:rPr>
        <w:t>M.I</w:t>
      </w:r>
      <w:proofErr w:type="spellEnd"/>
      <w:r w:rsidR="00353F96" w:rsidRPr="00353F96">
        <w:rPr>
          <w:sz w:val="24"/>
          <w:szCs w:val="24"/>
        </w:rPr>
        <w:t>.-HEL. d.o.o., Zabok</w:t>
      </w:r>
      <w:r w:rsidR="00353F96">
        <w:rPr>
          <w:sz w:val="24"/>
          <w:szCs w:val="24"/>
        </w:rPr>
        <w:t>,</w:t>
      </w:r>
      <w:r w:rsidR="00353F96" w:rsidRPr="00353F96">
        <w:rPr>
          <w:sz w:val="24"/>
          <w:szCs w:val="24"/>
        </w:rPr>
        <w:t xml:space="preserve"> </w:t>
      </w:r>
      <w:r w:rsidR="00625639">
        <w:rPr>
          <w:sz w:val="24"/>
          <w:szCs w:val="24"/>
        </w:rPr>
        <w:t xml:space="preserve">zatražio vraćanje iznosa od </w:t>
      </w:r>
      <w:r w:rsidR="00353F96">
        <w:rPr>
          <w:sz w:val="24"/>
          <w:szCs w:val="24"/>
        </w:rPr>
        <w:t>7.200</w:t>
      </w:r>
      <w:r w:rsidR="00C553E7">
        <w:rPr>
          <w:sz w:val="24"/>
          <w:szCs w:val="24"/>
        </w:rPr>
        <w:t>,00</w:t>
      </w:r>
      <w:r w:rsidR="00A34E95" w:rsidRPr="00A34E95">
        <w:rPr>
          <w:sz w:val="24"/>
          <w:szCs w:val="24"/>
        </w:rPr>
        <w:t xml:space="preserve"> kn</w:t>
      </w:r>
      <w:r w:rsidR="00625639">
        <w:rPr>
          <w:sz w:val="24"/>
          <w:szCs w:val="24"/>
        </w:rPr>
        <w:t>, sud je odlučio kao u izreci zaključka.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353F96">
        <w:rPr>
          <w:sz w:val="24"/>
          <w:szCs w:val="24"/>
        </w:rPr>
        <w:t>28. ožujka 2017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8C521E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D65985" w:rsidP="00D65985" w:rsidR="00D65985" w:rsidRPr="002A3429">
      <w:pPr>
        <w:rPr>
          <w:sz w:val="24"/>
          <w:szCs w:val="24"/>
        </w:rPr>
      </w:pPr>
      <w:r w:rsidRPr="002A3429">
        <w:rPr>
          <w:sz w:val="24"/>
          <w:szCs w:val="24"/>
        </w:rPr>
        <w:t>Protiv ovog rješenja  nije dopuštena žalba</w:t>
      </w:r>
      <w:r w:rsidR="007B2F69" w:rsidRPr="002A3429">
        <w:rPr>
          <w:sz w:val="24"/>
          <w:szCs w:val="24"/>
        </w:rPr>
        <w:t>.</w:t>
      </w:r>
      <w:r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8C521E" w:rsidP="00F832F4" w:rsidR="008C521E" w:rsidRPr="008C521E">
      <w:pPr>
        <w:jc w:val="right"/>
        <w:rPr>
          <w:sz w:val="24"/>
          <w:szCs w:val="24"/>
        </w:rPr>
      </w:pPr>
      <w:r w:rsidRPr="008C521E">
        <w:rPr>
          <w:sz w:val="24"/>
          <w:szCs w:val="24"/>
        </w:rPr>
        <w:t xml:space="preserve">Za točnost </w:t>
      </w:r>
      <w:proofErr w:type="spellStart"/>
      <w:r w:rsidRPr="008C521E">
        <w:rPr>
          <w:sz w:val="24"/>
          <w:szCs w:val="24"/>
        </w:rPr>
        <w:t>otpravka</w:t>
      </w:r>
      <w:proofErr w:type="spellEnd"/>
      <w:r w:rsidRPr="008C521E">
        <w:rPr>
          <w:sz w:val="24"/>
          <w:szCs w:val="24"/>
        </w:rPr>
        <w:t xml:space="preserve"> – ovlašteni službenik</w:t>
      </w:r>
    </w:p>
    <w:p w:rsidRDefault="008C521E" w:rsidP="00F832F4" w:rsidR="008C521E" w:rsidRPr="008C521E">
      <w:pPr>
        <w:tabs>
          <w:tab w:pos="6507" w:val="left"/>
        </w:tabs>
        <w:rPr>
          <w:sz w:val="24"/>
          <w:szCs w:val="24"/>
        </w:rPr>
      </w:pPr>
      <w:r w:rsidRPr="008C521E">
        <w:rPr>
          <w:sz w:val="24"/>
          <w:szCs w:val="24"/>
        </w:rPr>
        <w:tab/>
        <w:t xml:space="preserve">   Katica Franjić</w:t>
      </w:r>
    </w:p>
    <w:p w:rsidRDefault="00C553E7" w:rsidP="008C521E" w:rsidR="00C553E7" w:rsidRPr="00625639">
      <w:pPr>
        <w:ind w:left="720"/>
        <w:jc w:val="both"/>
        <w:rPr>
          <w:sz w:val="24"/>
          <w:szCs w:val="24"/>
        </w:rPr>
      </w:pPr>
    </w:p>
    <w:sectPr w:rsidSect="00B327E6" w:rsidR="00C553E7" w:rsidRPr="00625639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81DA4"/>
    <w:rsid w:val="002248AC"/>
    <w:rsid w:val="002A3429"/>
    <w:rsid w:val="00344CAA"/>
    <w:rsid w:val="00353F96"/>
    <w:rsid w:val="003D56DA"/>
    <w:rsid w:val="003F0353"/>
    <w:rsid w:val="004117EE"/>
    <w:rsid w:val="00434E43"/>
    <w:rsid w:val="0045349E"/>
    <w:rsid w:val="00457301"/>
    <w:rsid w:val="00463006"/>
    <w:rsid w:val="00557785"/>
    <w:rsid w:val="00571DD6"/>
    <w:rsid w:val="00577C20"/>
    <w:rsid w:val="00587AB3"/>
    <w:rsid w:val="00613C2B"/>
    <w:rsid w:val="00625639"/>
    <w:rsid w:val="00655BF2"/>
    <w:rsid w:val="00664767"/>
    <w:rsid w:val="00684F98"/>
    <w:rsid w:val="00707F55"/>
    <w:rsid w:val="00720596"/>
    <w:rsid w:val="007B1CD9"/>
    <w:rsid w:val="007B2F69"/>
    <w:rsid w:val="007C08F1"/>
    <w:rsid w:val="007C516D"/>
    <w:rsid w:val="008A286D"/>
    <w:rsid w:val="008C521E"/>
    <w:rsid w:val="008E7932"/>
    <w:rsid w:val="00935ABA"/>
    <w:rsid w:val="00965E5A"/>
    <w:rsid w:val="009B5364"/>
    <w:rsid w:val="00A076B8"/>
    <w:rsid w:val="00A17E1D"/>
    <w:rsid w:val="00A34E95"/>
    <w:rsid w:val="00A43DCF"/>
    <w:rsid w:val="00A942A8"/>
    <w:rsid w:val="00AE6F93"/>
    <w:rsid w:val="00B327E6"/>
    <w:rsid w:val="00B75C25"/>
    <w:rsid w:val="00C00AE9"/>
    <w:rsid w:val="00C00CB9"/>
    <w:rsid w:val="00C05A90"/>
    <w:rsid w:val="00C15ECB"/>
    <w:rsid w:val="00C553E7"/>
    <w:rsid w:val="00CD0178"/>
    <w:rsid w:val="00D65985"/>
    <w:rsid w:val="00D80A87"/>
    <w:rsid w:val="00DA6D0B"/>
    <w:rsid w:val="00DE777C"/>
    <w:rsid w:val="00E5553E"/>
    <w:rsid w:val="00E81382"/>
    <w:rsid w:val="00EC6FA3"/>
    <w:rsid w:val="00F608AA"/>
    <w:rsid w:val="00F76BC2"/>
    <w:rsid w:val="00F8674D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52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2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2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2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2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52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2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2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2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2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vraćanje jamčevine</izvorni_sadrzaj>
    <derivirana_varijabla naziv="DomainObject.Primjedba_1">vraćanje jamčevine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St-549/2014</izvorni_sadrzaj>
    <derivirana_varijabla naziv="DomainObject.Predmet.OznakaBroj_1">St-549/2014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VINCEK GRADNJA d.o.o.</izvorni_sadrzaj>
    <derivirana_varijabla naziv="DomainObject.Predmet.ProtustrankaFormated_1">  VINCEK GRADNJA d.o.o.</derivirana_varijabla>
  </DomainObject.Predmet.ProtustrankaFormated>
  <DomainObject.Predmet.ProtustrankaFormatedOIB>
    <izvorni_sadrzaj>  VINCEK GRADNJA d.o.o., OIB 39719201231</izvorni_sadrzaj>
    <derivirana_varijabla naziv="DomainObject.Predmet.ProtustrankaFormatedOIB_1">  VINCEK GRADNJA d.o.o., OIB 39719201231</derivirana_varijabla>
  </DomainObject.Predmet.ProtustrankaFormatedOIB>
  <DomainObject.Predmet.ProtustrankaFormatedWithAdress>
    <izvorni_sadrzaj> VINCEK GRADNJA d.o.o., Mrzlo Polje 80, 49210 Veliko Trgovišće</izvorni_sadrzaj>
    <derivirana_varijabla naziv="DomainObject.Predmet.ProtustrankaFormatedWithAdress_1"> VINCEK GRADNJA d.o.o., Mrzlo Polje 80, 49210 Veliko Trgovišće</derivirana_varijabla>
  </DomainObject.Predmet.ProtustrankaFormatedWithAdress>
  <DomainObject.Predmet.ProtustrankaFormatedWithAdressOIB>
    <izvorni_sadrzaj> VINCEK GRADNJA d.o.o., OIB 39719201231, Mrzlo Polje 80, 49210 Veliko Trgovišće</izvorni_sadrzaj>
    <derivirana_varijabla naziv="DomainObject.Predmet.ProtustrankaFormatedWithAdressOIB_1"> VINCEK GRADNJA d.o.o., OIB 39719201231, Mrzlo Polje 80, 49210 Veliko Trgovišće</derivirana_varijabla>
  </DomainObject.Predmet.ProtustrankaFormatedWithAdressOIB>
  <DomainObject.Predmet.ProtustrankaWithAdress>
    <izvorni_sadrzaj>VINCEK GRADNJA d.o.o. Mrzlo Polje 80, 49210 Veliko Trgovišće</izvorni_sadrzaj>
    <derivirana_varijabla naziv="DomainObject.Predmet.ProtustrankaWithAdress_1">VINCEK GRADNJA d.o.o. Mrzlo Polje 80, 49210 Veliko Trgovišće</derivirana_varijabla>
  </DomainObject.Predmet.ProtustrankaWithAdress>
  <DomainObject.Predmet.ProtustrankaWithAdressOIB>
    <izvorni_sadrzaj>VINCEK GRADNJA d.o.o., OIB 39719201231, Mrzlo Polje 80, 49210 Veliko Trgovišće</izvorni_sadrzaj>
    <derivirana_varijabla naziv="DomainObject.Predmet.ProtustrankaWithAdressOIB_1">VINCEK GRADNJA d.o.o., OIB 39719201231, Mrzlo Polje 80, 49210 Veliko Trgovišće</derivirana_varijabla>
  </DomainObject.Predmet.ProtustrankaWithAdressOIB>
  <DomainObject.Predmet.ProtustrankaNazivFormated>
    <izvorni_sadrzaj>VINCEK GRADNJA d.o.o.</izvorni_sadrzaj>
    <derivirana_varijabla naziv="DomainObject.Predmet.ProtustrankaNazivFormated_1">VINCEK GRADNJA d.o.o.</derivirana_varijabla>
  </DomainObject.Predmet.ProtustrankaNazivFormated>
  <DomainObject.Predmet.ProtustrankaNazivFormatedOIB>
    <izvorni_sadrzaj>VINCEK GRADNJA d.o.o., OIB 39719201231</izvorni_sadrzaj>
    <derivirana_varijabla naziv="DomainObject.Predmet.ProtustrankaNazivFormatedOIB_1">VINCEK GRADNJA d.o.o., OIB 39719201231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uprava, Područni ured Krapina; M.I.-HEL. d.o.o. za građevinarstvo i trgovinu</izvorni_sadrzaj>
    <derivirana_varijabla naziv="DomainObject.Predmet.StrankaFormated_1">  RH, MF, Porezna uprava, Područni ured Krapina; M.I.-HEL. d.o.o. za građevinarstvo i trgovinu</derivirana_varijabla>
  </DomainObject.Predmet.StrankaFormated>
  <DomainObject.Predmet.StrankaFormatedOIB>
    <izvorni_sadrzaj>  RH, MF, Porezna uprava, Područni ured Krapina, OIB 18683136487; M.I.-HEL. d.o.o. za građevinarstvo i trgovinu, OIB 93329033401</izvorni_sadrzaj>
    <derivirana_varijabla naziv="DomainObject.Predmet.StrankaFormatedOIB_1">  RH, MF, Porezna uprava, Područni ured Krapina, OIB 18683136487; M.I.-HEL. d.o.o. za građevinarstvo i trgovinu, OIB 93329033401</derivirana_varijabla>
  </DomainObject.Predmet.StrankaFormatedOIB>
  <DomainObject.Predmet.StrankaFormatedWithAdress>
    <izvorni_sadrzaj> RH, MF, Porezna uprava, Područni ured Krapina; M.I.-HEL. d.o.o. za građevinarstvo i trgovinu, Matije Gupca 28, 49210 Zabok</izvorni_sadrzaj>
    <derivirana_varijabla naziv="DomainObject.Predmet.StrankaFormatedWithAdress_1"> RH, MF, Porezna uprava, Područni ured Krapina; M.I.-HEL. d.o.o. za građevinarstvo i trgovinu, Matije Gupca 28, 49210 Zabok</derivirana_varijabla>
  </DomainObject.Predmet.StrankaFormatedWithAdress>
  <DomainObject.Predmet.StrankaFormatedWithAdressOIB>
    <izvorni_sadrzaj> RH, MF, Porezna uprava, Područni ured Krapina, OIB 18683136487; M.I.-HEL. d.o.o. za građevinarstvo i trgovinu, OIB 93329033401, Matije Gupca 28, 49210 Zabok</izvorni_sadrzaj>
    <derivirana_varijabla naziv="DomainObject.Predmet.StrankaFormatedWithAdressOIB_1"> RH, MF, Porezna uprava, Područni ured Krapina, OIB 18683136487; M.I.-HEL. d.o.o. za građevinarstvo i trgovinu, OIB 93329033401, Matije Gupca 28, 49210 Zabok</derivirana_varijabla>
  </DomainObject.Predmet.StrankaFormatedWithAdressOIB>
  <DomainObject.Predmet.StrankaWithAdress>
    <izvorni_sadrzaj>RH, MF, Porezna uprava, Područni ured Krapina ,M.I.-HEL. d.o.o. za građevinarstvo i trgovinu Matije Gupca 28,49210 Zabok</izvorni_sadrzaj>
    <derivirana_varijabla naziv="DomainObject.Predmet.StrankaWithAdress_1">RH, MF, Porezna uprava, Područni ured Krapina ,M.I.-HEL. d.o.o. za građevinarstvo i trgovinu Matije Gupca 28,49210 Zabok</derivirana_varijabla>
  </DomainObject.Predmet.StrankaWithAdress>
  <DomainObject.Predmet.StrankaWithAdressOIB>
    <izvorni_sadrzaj>RH, MF, Porezna uprava, Područni ured Krapina, OIB 18683136487,M.I.-HEL. d.o.o. za građevinarstvo i trgovinu, OIB 93329033401, Matije Gupca 28,49210 Zabok</izvorni_sadrzaj>
    <derivirana_varijabla naziv="DomainObject.Predmet.StrankaWithAdressOIB_1">RH, MF, Porezna uprava, Područni ured Krapina, OIB 18683136487,M.I.-HEL. d.o.o. za građevinarstvo i trgovinu, OIB 93329033401, Matije Gupca 28,49210 Zabok</derivirana_varijabla>
  </DomainObject.Predmet.StrankaWithAdressOIB>
  <DomainObject.Predmet.StrankaNazivFormated>
    <izvorni_sadrzaj>RH, MF, Porezna uprava, Područni ured Krapina,M.I.-HEL. d.o.o. za građevinarstvo i trgovinu</izvorni_sadrzaj>
    <derivirana_varijabla naziv="DomainObject.Predmet.StrankaNazivFormated_1">RH, MF, Porezna uprava, Područni ured Krapina,M.I.-HEL. d.o.o. za građevinarstvo i trgovinu</derivirana_varijabla>
  </DomainObject.Predmet.StrankaNazivFormated>
  <DomainObject.Predmet.StrankaNazivFormatedOIB>
    <izvorni_sadrzaj>RH, MF, Porezna uprava, Područni ured Krapina, OIB 18683136487,M.I.-HEL. d.o.o. za građevinarstvo i trgovinu, OIB 93329033401</izvorni_sadrzaj>
    <derivirana_varijabla naziv="DomainObject.Predmet.StrankaNazivFormatedOIB_1">RH, MF, Porezna uprava, Područni ured Krapina, OIB 18683136487,M.I.-HEL. d.o.o. za građevinarstvo i trgovinu, OIB 93329033401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RH, MF, Porezna uprava, Područni ured Krapina</item>
      <item>M.I.-HEL. d.o.o. za građevinarstvo i trgovinu</item>
    </izvorni_sadrzaj>
    <derivirana_varijabla naziv="DomainObject.Predmet.StrankaListFormated_1">
      <item>RH, MF, Porezna uprava, Područni ured Krapina</item>
      <item>M.I.-HEL. d.o.o. za građevinarstvo i trgovinu</item>
    </derivirana_varijabla>
  </DomainObject.Predmet.StrankaListFormated>
  <DomainObject.Predmet.StrankaListFormatedOIB>
    <izvorni_sadrzaj>
      <item>RH, MF, Porezna uprava, Područni ured Krapina, OIB 18683136487</item>
      <item>M.I.-HEL. d.o.o. za građevinarstvo i trgovinu, OIB 93329033401</item>
    </izvorni_sadrzaj>
    <derivirana_varijabla naziv="DomainObject.Predmet.StrankaListFormatedOIB_1">
      <item>RH, MF, Porezna uprava, Područni ured Krapina, OIB 18683136487</item>
      <item>M.I.-HEL. d.o.o. za građevinarstvo i trgovinu, OIB 93329033401</item>
    </derivirana_varijabla>
  </DomainObject.Predmet.StrankaListFormatedOIB>
  <DomainObject.Predmet.StrankaListFormatedWithAdress>
    <izvorni_sadrzaj>
      <item>RH, MF, Porezna uprava, Područni ured Krapina</item>
      <item>M.I.-HEL. d.o.o. za građevinarstvo i trgovinu, Matije Gupca 28, 49210 Zabok</item>
    </izvorni_sadrzaj>
    <derivirana_varijabla naziv="DomainObject.Predmet.StrankaListFormatedWithAdress_1">
      <item>RH, MF, Porezna uprava, Područni ured Krapina</item>
      <item>M.I.-HEL. d.o.o. za građevinarstvo i trgovinu, Matije Gupca 28, 49210 Zabok</item>
    </derivirana_varijabla>
  </DomainObject.Predmet.StrankaListFormatedWithAdress>
  <DomainObject.Predmet.StrankaListFormatedWithAdressOIB>
    <izvorni_sadrzaj>
      <item>RH, MF, Porezna uprava, Područni ured Krapina, OIB 18683136487</item>
      <item>M.I.-HEL. d.o.o. za građevinarstvo i trgovinu, OIB 93329033401, Matije Gupca 28, 49210 Zabok</item>
    </izvorni_sadrzaj>
    <derivirana_varijabla naziv="DomainObject.Predmet.StrankaListFormatedWithAdressOIB_1">
      <item>RH, MF, Porezna uprava, Područni ured Krapina, OIB 18683136487</item>
      <item>M.I.-HEL. d.o.o. za građevinarstvo i trgovinu, OIB 93329033401, Matije Gupca 28, 49210 Zabok</item>
    </derivirana_varijabla>
  </DomainObject.Predmet.StrankaListFormatedWithAdressOIB>
  <DomainObject.Predmet.StrankaListNazivFormated>
    <izvorni_sadrzaj>
      <item>RH, MF, Porezna uprava, Područni ured Krapina</item>
      <item>M.I.-HEL. d.o.o. za građevinarstvo i trgovinu</item>
    </izvorni_sadrzaj>
    <derivirana_varijabla naziv="DomainObject.Predmet.StrankaListNazivFormated_1">
      <item>RH, MF, Porezna uprava, Područni ured Krapina</item>
      <item>M.I.-HEL. d.o.o. za građevinarstvo i trgovinu</item>
    </derivirana_varijabla>
  </DomainObject.Predmet.StrankaListNazivFormated>
  <DomainObject.Predmet.StrankaListNazivFormatedOIB>
    <izvorni_sadrzaj>
      <item>RH, MF, Porezna uprava, Područni ured Krapina, OIB 18683136487</item>
      <item>M.I.-HEL. d.o.o. za građevinarstvo i trgovinu, OIB 93329033401</item>
    </izvorni_sadrzaj>
    <derivirana_varijabla naziv="DomainObject.Predmet.StrankaListNazivFormatedOIB_1">
      <item>RH, MF, Porezna uprava, Područni ured Krapina, OIB 18683136487</item>
      <item>M.I.-HEL. d.o.o. za građevinarstvo i trgovinu, OIB 93329033401</item>
    </derivirana_varijabla>
  </DomainObject.Predmet.StrankaListNazivFormatedOIB>
  <DomainObject.Predmet.ProtuStrankaListFormated>
    <izvorni_sadrzaj>
      <item>VINCEK GRADNJA d.o.o.</item>
    </izvorni_sadrzaj>
    <derivirana_varijabla naziv="DomainObject.Predmet.ProtuStrankaListFormated_1">
      <item>VINCEK GRADNJA d.o.o.</item>
    </derivirana_varijabla>
  </DomainObject.Predmet.ProtuStrankaListFormated>
  <DomainObject.Predmet.ProtuStrankaListFormatedOIB>
    <izvorni_sadrzaj>
      <item>VINCEK GRADNJA d.o.o., OIB 39719201231</item>
    </izvorni_sadrzaj>
    <derivirana_varijabla naziv="DomainObject.Predmet.ProtuStrankaListFormatedOIB_1">
      <item>VINCEK GRADNJA d.o.o., OIB 39719201231</item>
    </derivirana_varijabla>
  </DomainObject.Predmet.ProtuStrankaListFormatedOIB>
  <DomainObject.Predmet.ProtuStrankaListFormatedWithAdress>
    <izvorni_sadrzaj>
      <item>VINCEK GRADNJA d.o.o., Mrzlo Polje 80, 49210 Veliko Trgovišće</item>
    </izvorni_sadrzaj>
    <derivirana_varijabla naziv="DomainObject.Predmet.ProtuStrankaListFormatedWithAdress_1">
      <item>VINCEK GRADNJA d.o.o., Mrzlo Polje 80, 49210 Veliko Trgovišće</item>
    </derivirana_varijabla>
  </DomainObject.Predmet.ProtuStrankaListFormatedWithAdress>
  <DomainObject.Predmet.ProtuStrankaListFormatedWithAdressOIB>
    <izvorni_sadrzaj>
      <item>VINCEK GRADNJA d.o.o., OIB 39719201231, Mrzlo Polje 80, 49210 Veliko Trgovišće</item>
    </izvorni_sadrzaj>
    <derivirana_varijabla naziv="DomainObject.Predmet.ProtuStrankaListFormatedWithAdressOIB_1">
      <item>VINCEK GRADNJA d.o.o., OIB 39719201231, Mrzlo Polje 80, 49210 Veliko Trgovišće</item>
    </derivirana_varijabla>
  </DomainObject.Predmet.ProtuStrankaListFormatedWithAdressOIB>
  <DomainObject.Predmet.ProtuStrankaListNazivFormated>
    <izvorni_sadrzaj>
      <item>VINCEK GRADNJA d.o.o.</item>
    </izvorni_sadrzaj>
    <derivirana_varijabla naziv="DomainObject.Predmet.ProtuStrankaListNazivFormated_1">
      <item>VINCEK GRADNJA d.o.o.</item>
    </derivirana_varijabla>
  </DomainObject.Predmet.ProtuStrankaListNazivFormated>
  <DomainObject.Predmet.ProtuStrankaListNazivFormatedOIB>
    <izvorni_sadrzaj>
      <item>VINCEK GRADNJA d.o.o., OIB 39719201231</item>
    </izvorni_sadrzaj>
    <derivirana_varijabla naziv="DomainObject.Predmet.ProtuStrankaListNazivFormatedOIB_1">
      <item>VINCEK GRADNJA d.o.o., OIB 39719201231</item>
    </derivirana_varijabla>
  </DomainObject.Predmet.ProtuStrankaListNazivFormatedOIB>
  <DomainObject.Predmet.OstaliListFormated>
    <izvorni_sadrzaj>
      <item>Županijsko državno odvjetništvo u Zagrebu</item>
      <item>Damir Vincek</item>
      <item>Marko Fak</item>
      <item>javnost</item>
    </izvorni_sadrzaj>
    <derivirana_varijabla naziv="DomainObject.Predmet.OstaliListFormated_1">
      <item>Županijsko državno odvjetništvo u Zagrebu</item>
      <item>Damir Vincek</item>
      <item>Marko Fak</item>
      <item>javnost</item>
    </derivirana_varijabla>
  </DomainObject.Predmet.OstaliListFormated>
  <DomainObject.Predmet.OstaliList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FormatedOIB_1">
      <item>Županijsko državno odvjetništvo u Zagrebu</item>
      <item>Damir Vincek, OIB 39719201231</item>
      <item>Marko Fak, OIB 25300508272</item>
      <item>javnost</item>
    </derivirana_varijabla>
  </DomainObject.Predmet.OstaliListFormatedOIB>
  <DomainObject.Predmet.OstaliListFormatedWithAdress>
    <izvorni_sadrzaj>
      <item>Županijsko državno odvjetništvo u Zagrebu</item>
      <item>Damir Vincek, Mrzlo Polje 80, 49210 Mrzlo Polje</item>
      <item>Marko Fak, Đorđićeva 18/I, 10000 Zagreb</item>
      <item>javnost</item>
    </izvorni_sadrzaj>
    <derivirana_varijabla naziv="DomainObject.Predmet.OstaliListFormatedWithAdress_1">
      <item>Županijsko državno odvjetništvo u Zagrebu</item>
      <item>Damir Vincek, Mrzlo Polje 80, 49210 Mrzlo Polje</item>
      <item>Marko Fak, Đorđićeva 18/I, 10000 Zagreb</item>
      <item>javnost</item>
    </derivirana_varijabla>
  </DomainObject.Predmet.OstaliListFormatedWithAdress>
  <DomainObject.Predmet.OstaliListFormatedWithAdressOIB>
    <izvorni_sadrzaj>
      <item>Županijsko državno odvjetništvo u Zagrebu</item>
      <item>Damir Vincek, OIB 39719201231, Mrzlo Polje 80, 49210 Mrzlo Polje</item>
      <item>Marko Fak, OIB 25300508272, Đorđićeva 18/I, 10000 Zagreb</item>
      <item>javnost</item>
    </izvorni_sadrzaj>
    <derivirana_varijabla naziv="DomainObject.Predmet.OstaliListFormatedWithAdressOIB_1">
      <item>Županijsko državno odvjetništvo u Zagrebu</item>
      <item>Damir Vincek, OIB 39719201231, Mrzlo Polje 80, 49210 Mrzlo Polje</item>
      <item>Marko Fak, OIB 25300508272, Đorđićeva 18/I, 10000 Zagreb</item>
      <item>javnost</item>
    </derivirana_varijabla>
  </DomainObject.Predmet.OstaliListFormatedWithAdressOIB>
  <DomainObject.Predmet.OstaliListNazivFormated>
    <izvorni_sadrzaj>
      <item>Županijsko državno odvjetništvo u Zagrebu</item>
      <item>Damir Vincek</item>
      <item>Marko Fak</item>
      <item>javnost</item>
    </izvorni_sadrzaj>
    <derivirana_varijabla naziv="DomainObject.Predmet.OstaliListNazivFormated_1">
      <item>Županijsko državno odvjetništvo u Zagrebu</item>
      <item>Damir Vincek</item>
      <item>Marko Fak</item>
      <item>javnost</item>
    </derivirana_varijabla>
  </DomainObject.Predmet.OstaliListNazivFormated>
  <DomainObject.Predmet.OstaliListNazivFormatedOIB>
    <izvorni_sadrzaj>
      <item>Županijsko državno odvjetništvo u Zagrebu</item>
      <item>Damir Vincek, OIB 39719201231</item>
      <item>Marko Fak, OIB 25300508272</item>
      <item>javnost</item>
    </izvorni_sadrzaj>
    <derivirana_varijabla naziv="DomainObject.Predmet.OstaliListNazivFormatedOIB_1">
      <item>Županijsko državno odvjetništvo u Zagrebu</item>
      <item>Damir Vincek, OIB 39719201231</item>
      <item>Marko Fak, OIB 25300508272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uprava, Područni ured Krapina i dr.</izvorni_sadrzaj>
    <derivirana_varijabla naziv="DomainObject.Predmet.StrankaIDrugi_1">RH, MF, Porezna uprava, Područni ured Krapina i dr.</derivirana_varijabla>
  </DomainObject.Predmet.StrankaIDrugi>
  <DomainObject.Predmet.ProtustrankaIDrugi>
    <izvorni_sadrzaj>VINCEK GRADNJA d.o.o.</izvorni_sadrzaj>
    <derivirana_varijabla naziv="DomainObject.Predmet.ProtustrankaIDrugi_1">VINCEK GRADNJA d.o.o.</derivirana_varijabla>
  </DomainObject.Predmet.ProtustrankaIDrugi>
  <DomainObject.Predmet.StrankaIDrugiAdressOIB>
    <izvorni_sadrzaj>RH, MF, Porezna uprava, Područni ured Krapina, OIB 18683136487 i dr.</izvorni_sadrzaj>
    <derivirana_varijabla naziv="DomainObject.Predmet.StrankaIDrugiAdressOIB_1">RH, MF, Porezna uprava, Područni ured Krapina, OIB 18683136487 i dr.</derivirana_varijabla>
  </DomainObject.Predmet.StrankaIDrugiAdressOIB>
  <DomainObject.Predmet.ProtustrankaIDrugiAdressOIB>
    <izvorni_sadrzaj>VINCEK GRADNJA d.o.o., OIB 39719201231, Mrzlo Polje 80, 49210 Veliko Trgovišće</izvorni_sadrzaj>
    <derivirana_varijabla naziv="DomainObject.Predmet.ProtustrankaIDrugiAdressOIB_1">VINCEK GRADNJA d.o.o., OIB 39719201231, Mrzlo Polje 80, 49210 Veliko Trgovišće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</izvorni_sadrzaj>
    <derivirana_varijabla naziv="DomainObject.Predmet.SudioniciListNaziv_1">
      <item>RH, MF, Porezna uprava, Područni ured Krapina</item>
      <item>Županijsko državno odvjetništvo u Zagrebu</item>
      <item>VINCEK GRADNJA d.o.o.</item>
      <item>Damir Vincek</item>
      <item>Marko Fak</item>
      <item>javnost</item>
      <item>M.I.-HEL. d.o.o. za građevinarstvo i trgovinu</item>
    </derivirana_varijabla>
  </DomainObject.Predmet.SudioniciListNaziv>
  <DomainObject.Predmet.SudioniciListAdressOIB>
    <izvorni_sadrzaj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</izvorni_sadrzaj>
    <derivirana_varijabla naziv="DomainObject.Predmet.SudioniciListAdressOIB_1">
      <item>RH, MF, Porezna uprava, Područni ured Krapina, OIB 18683136487</item>
      <item>Županijsko državno odvjetništvo u Zagrebu</item>
      <item>VINCEK GRADNJA d.o.o., OIB 39719201231, Mrzlo Polje 80,49210 Veliko Trgovišće</item>
      <item>Damir Vincek, OIB 39719201231, Mrzlo Polje 80,49210 Mrzlo Polje</item>
      <item>Marko Fak, OIB 25300508272, Đorđićeva 18/I,10000 Zagreb</item>
      <item>javnost</item>
      <item>M.I.-HEL. d.o.o. za građevinarstvo i trgovinu, OIB 93329033401, Matije Gupca 28,49210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null</item>
      <item>, OIB 39719201231</item>
      <item>, OIB 39719201231</item>
      <item>, OIB 25300508272</item>
      <item>, OIB null</item>
      <item>, OIB 93329033401</item>
    </izvorni_sadrzaj>
    <derivirana_varijabla naziv="DomainObject.Predmet.SudioniciListNazivOIB_1">
      <item>, OIB 18683136487</item>
      <item>, OIB null</item>
      <item>, OIB 39719201231</item>
      <item>, OIB 39719201231</item>
      <item>, OIB 25300508272</item>
      <item>, OIB null</item>
      <item>, OIB 93329033401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1048</properties:Characters>
  <properties:Lines>41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2017-03-28T07:23:00Z</dcterms:created>
  <dc:creator>nmarkovic</dc:creator>
  <cp:lastModifiedBy>Katica Franjić</cp:lastModifiedBy>
  <cp:lastPrinted>2017-03-28T12:48:00Z</cp:lastPrinted>
  <dcterms:modified xmlns:xsi="http://www.w3.org/2001/XMLSchema-instance" xsi:type="dcterms:W3CDTF">2017-03-28T12:48:00Z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