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190f" w14:paraId="f0d190f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B31C46">
        <w:t>1732/16-13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 xml:space="preserve">u stečajnom postupku </w:t>
      </w:r>
      <w:r w:rsidR="00B31C46">
        <w:t xml:space="preserve">FINA RC Osijek Podružnica Osijek za otvaranje stečajnog postupka nad dužnikom </w:t>
      </w:r>
      <w:r w:rsidR="00B31C46" w:rsidRPr="0057546D">
        <w:t xml:space="preserve">PR </w:t>
      </w:r>
      <w:r w:rsidR="00B31C46">
        <w:rPr>
          <w:b/>
        </w:rPr>
        <w:t xml:space="preserve">- </w:t>
      </w:r>
      <w:r w:rsidR="00B31C46" w:rsidRPr="00B31C46">
        <w:t>MREŽA j.d.o.o., Valpovo, Vijenac 107. brigade HV 2, OIB: 45775631478, MBS: 030131821</w:t>
      </w:r>
      <w:r w:rsidRPr="0006039A">
        <w:t>,</w:t>
      </w:r>
      <w:r>
        <w:t xml:space="preserve"> dana </w:t>
      </w:r>
      <w:r w:rsidR="00AD6B73">
        <w:t>28</w:t>
      </w:r>
      <w:r w:rsidR="00501294">
        <w:t>. lipnja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57546D">
        <w:t>Radomir Padežanin, OIB: 48043772916, Valpovo, Ulica Ante Starčevića 96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786B13">
        <w:t>4.500</w:t>
      </w:r>
      <w:r w:rsidR="00C06AA6" w:rsidRPr="003E6B02"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57546D">
        <w:t>1732-16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57546D">
        <w:t>Radomir Padežanin, OIB: 48043772916, Valpovo, Ulica Ante Starčevića 96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786B13">
        <w:t>4.500</w:t>
      </w:r>
      <w:r w:rsidRPr="003E6B02">
        <w:t>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57546D">
        <w:t>1732-16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57546D">
        <w:t>Radomir Padežanin, OIB: 48043772916, Valpovo, Ulica Ante Starčevića 96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86B13" w:rsidP="00C06AA6" w:rsidR="00786B13">
      <w:pPr>
        <w:ind w:left="1320"/>
        <w:jc w:val="both"/>
      </w:pPr>
    </w:p>
    <w:p w:rsidRDefault="007E6D1A" w:rsidP="007E6D1A" w:rsidR="007E6D1A">
      <w:pPr>
        <w:jc w:val="both"/>
      </w:pPr>
    </w:p>
    <w:p w:rsidRDefault="00786B13" w:rsidP="007E6D1A" w:rsidR="00786B1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786B13" w:rsidP="00D235ED" w:rsidR="00786B13">
      <w:pPr>
        <w:ind w:hanging="720" w:left="720"/>
        <w:jc w:val="right"/>
      </w:pPr>
      <w:r>
        <w:t>Broj: 6 St-</w:t>
      </w:r>
      <w:r w:rsidR="0057546D">
        <w:t>1732/16-13</w:t>
      </w:r>
    </w:p>
    <w:p w:rsidRDefault="00786B13" w:rsidP="007E6D1A" w:rsidR="00786B13">
      <w:pPr>
        <w:ind w:hanging="720" w:left="720"/>
        <w:jc w:val="both"/>
      </w:pPr>
    </w:p>
    <w:p w:rsidRDefault="00786B13" w:rsidP="00786B13" w:rsidR="007E6D1A">
      <w:pPr>
        <w:ind w:hanging="12" w:left="720"/>
        <w:jc w:val="both"/>
      </w:pPr>
      <w:r>
        <w:t>III</w:t>
      </w:r>
      <w:r>
        <w:tab/>
      </w:r>
      <w:r w:rsidR="007E6D1A">
        <w:t>Ukoliko 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</w:t>
      </w:r>
      <w:r w:rsidR="00742CE9">
        <w:t xml:space="preserve">nje dužnika, </w:t>
      </w:r>
      <w:r w:rsidR="0057546D">
        <w:t>Radomir Padežanin, OIB: 48043772916, Valpovo, Ulica Ante Starčevića 96</w:t>
      </w:r>
      <w:r w:rsidR="004E52F8" w:rsidRPr="004E52F8">
        <w:t xml:space="preserve">, </w:t>
      </w:r>
      <w:r w:rsidR="007E6D1A">
        <w:t>ne postup</w:t>
      </w:r>
      <w:r w:rsidR="000634F3">
        <w:t>i</w:t>
      </w:r>
      <w:r w:rsidR="007E6D1A">
        <w:t xml:space="preserve"> po nalogu suda iz točke I, ovo rješenje će se po pravomoćnosti dostaviti FINI radi provedbe ovrhe iz točke II izreke rješenja.</w:t>
      </w:r>
    </w:p>
    <w:p w:rsidRDefault="00575D73" w:rsidP="00D235ED" w:rsidR="0006039A">
      <w:pPr>
        <w:jc w:val="both"/>
      </w:pPr>
      <w:r>
        <w:t xml:space="preserve">            </w:t>
      </w:r>
      <w:r w:rsidR="000E06CF">
        <w:t xml:space="preserve">    </w:t>
      </w:r>
    </w:p>
    <w:p w:rsidRDefault="007E6D1A" w:rsidP="00D235ED" w:rsidR="007E6D1A" w:rsidRPr="00D235ED">
      <w:pPr>
        <w:jc w:val="center"/>
      </w:pPr>
      <w:r>
        <w:t>Obrazloženje</w:t>
      </w: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57546D">
        <w:rPr>
          <w:bCs/>
        </w:rPr>
        <w:t>23. svibnja</w:t>
      </w:r>
      <w:r w:rsidR="0006039A">
        <w:rPr>
          <w:bCs/>
        </w:rPr>
        <w:t xml:space="preserve"> 201</w:t>
      </w:r>
      <w:r w:rsidR="0002699C">
        <w:rPr>
          <w:bCs/>
        </w:rPr>
        <w:t>6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57546D" w:rsidRPr="0057546D">
        <w:t xml:space="preserve">PR </w:t>
      </w:r>
      <w:r w:rsidR="0057546D">
        <w:rPr>
          <w:b/>
        </w:rPr>
        <w:t xml:space="preserve">- </w:t>
      </w:r>
      <w:r w:rsidR="0057546D" w:rsidRPr="00B31C46">
        <w:t>MREŽA j.d.o.o., Valpovo, Vijenac 107. brigade HV 2, OIB: 45775631478, MBS: 030131821</w:t>
      </w:r>
      <w:r w:rsidR="003E6B02">
        <w:t xml:space="preserve">, temeljem odredbe članka </w:t>
      </w:r>
      <w:r w:rsidR="0057546D">
        <w:t>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57546D">
        <w:t>1732/16</w:t>
      </w:r>
      <w:r w:rsidR="007D3892">
        <w:t xml:space="preserve"> od </w:t>
      </w:r>
      <w:r w:rsidR="0057546D">
        <w:t>30. rujna 2016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57546D">
        <w:t>Radomir Padežanin, OIB: 48043772916, Valpovo, Ulica Ante Starčevića 96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57546D">
        <w:t>1732/16</w:t>
      </w:r>
      <w:r w:rsidR="007D3892">
        <w:t xml:space="preserve"> od </w:t>
      </w:r>
      <w:r w:rsidR="0057546D">
        <w:t>6. ožujka</w:t>
      </w:r>
      <w:r w:rsidR="0002699C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786B13">
        <w:t>3.500</w:t>
      </w:r>
      <w:r w:rsidR="007E6D1A">
        <w:t>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57546D">
        <w:t>1732/16</w:t>
      </w:r>
      <w:r w:rsidR="004C05DB">
        <w:t xml:space="preserve"> od </w:t>
      </w:r>
      <w:r w:rsidR="0057546D">
        <w:t>30.9.2016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57546D">
        <w:t>Radomir Padežanin, OIB: 48043772916, Valpovo, Ulica Ante Starčevića 96</w:t>
      </w:r>
      <w:r w:rsidR="00DE7FBD">
        <w:t xml:space="preserve"> </w:t>
      </w:r>
      <w:r w:rsidR="003E6B02">
        <w:t xml:space="preserve">zaprimio je dana </w:t>
      </w:r>
      <w:r w:rsidR="0057546D">
        <w:t>5. listopada 2016</w:t>
      </w:r>
      <w:r w:rsidR="00EF648D">
        <w:t>. g. a</w:t>
      </w:r>
      <w:r w:rsidR="003E6B02">
        <w:t xml:space="preserve"> z</w:t>
      </w:r>
      <w:r w:rsidR="000E06CF">
        <w:t xml:space="preserve">aključak od </w:t>
      </w:r>
      <w:r w:rsidR="0057546D">
        <w:t>6.3</w:t>
      </w:r>
      <w:r w:rsidR="005C6334">
        <w:t>.2017</w:t>
      </w:r>
      <w:r w:rsidR="000E06CF">
        <w:t xml:space="preserve">. g. zaprimio je </w:t>
      </w:r>
      <w:r w:rsidR="0057546D">
        <w:t>8. ožujka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DE7FBD">
        <w:t>28. lipnja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D235ED" w:rsidR="007E6D1A"/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C06AA6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D235ED">
        <w:t>- zast.po pun.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D235ED" w:rsidR="007A4540">
      <w:pPr>
        <w:numPr>
          <w:ilvl w:val="0"/>
          <w:numId w:val="11"/>
        </w:numPr>
      </w:pPr>
      <w:r>
        <w:t>K</w:t>
      </w:r>
      <w:r w:rsidR="00390D58">
        <w:t>.</w:t>
      </w:r>
      <w:r w:rsidR="00DE7FBD">
        <w:t>28/7</w:t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804DF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2699C"/>
    <w:rsid w:val="000407F7"/>
    <w:rsid w:val="00050FF8"/>
    <w:rsid w:val="00053367"/>
    <w:rsid w:val="000535EA"/>
    <w:rsid w:val="0006039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364CE"/>
    <w:rsid w:val="00337F94"/>
    <w:rsid w:val="00342079"/>
    <w:rsid w:val="003612A7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01294"/>
    <w:rsid w:val="0053545A"/>
    <w:rsid w:val="005437AE"/>
    <w:rsid w:val="00544A9B"/>
    <w:rsid w:val="005452B9"/>
    <w:rsid w:val="00550133"/>
    <w:rsid w:val="00556098"/>
    <w:rsid w:val="0057546D"/>
    <w:rsid w:val="00575D73"/>
    <w:rsid w:val="00592781"/>
    <w:rsid w:val="005931E7"/>
    <w:rsid w:val="00595609"/>
    <w:rsid w:val="005B59B6"/>
    <w:rsid w:val="005C6334"/>
    <w:rsid w:val="005D7EC1"/>
    <w:rsid w:val="005E0CFB"/>
    <w:rsid w:val="005E5C06"/>
    <w:rsid w:val="005F3B49"/>
    <w:rsid w:val="00632865"/>
    <w:rsid w:val="00652724"/>
    <w:rsid w:val="006716FE"/>
    <w:rsid w:val="0069656A"/>
    <w:rsid w:val="006B44FF"/>
    <w:rsid w:val="006E210F"/>
    <w:rsid w:val="006E66B3"/>
    <w:rsid w:val="00702C02"/>
    <w:rsid w:val="00723D92"/>
    <w:rsid w:val="0073010A"/>
    <w:rsid w:val="00742CE9"/>
    <w:rsid w:val="00766D29"/>
    <w:rsid w:val="0077329E"/>
    <w:rsid w:val="0078009A"/>
    <w:rsid w:val="007809C2"/>
    <w:rsid w:val="00786B13"/>
    <w:rsid w:val="007959BD"/>
    <w:rsid w:val="00796AED"/>
    <w:rsid w:val="007A2BBB"/>
    <w:rsid w:val="007A4540"/>
    <w:rsid w:val="007D3892"/>
    <w:rsid w:val="007E4447"/>
    <w:rsid w:val="007E6D1A"/>
    <w:rsid w:val="00814537"/>
    <w:rsid w:val="00817C66"/>
    <w:rsid w:val="00826384"/>
    <w:rsid w:val="008357C3"/>
    <w:rsid w:val="008409A8"/>
    <w:rsid w:val="00857D7A"/>
    <w:rsid w:val="00860129"/>
    <w:rsid w:val="00875548"/>
    <w:rsid w:val="008804DF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D6B73"/>
    <w:rsid w:val="00AE7F6B"/>
    <w:rsid w:val="00B24B41"/>
    <w:rsid w:val="00B31C46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35ED"/>
    <w:rsid w:val="00D24D2F"/>
    <w:rsid w:val="00D4576C"/>
    <w:rsid w:val="00D97782"/>
    <w:rsid w:val="00DA4636"/>
    <w:rsid w:val="00DA6482"/>
    <w:rsid w:val="00DE7FBD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06130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0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4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0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4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2017.</izvorni_sadrzaj>
    <derivirana_varijabla naziv="DomainObject.Predmet.DatumRjesavanja_1">26.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St-1732/2016</izvorni_sadrzaj>
    <derivirana_varijabla naziv="DomainObject.Predmet.OznakaBroj_1">St-1732/2016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 - MREŽA jednostavno društvo s ograničenom odgovornošću za usluge</izvorni_sadrzaj>
    <derivirana_varijabla naziv="DomainObject.Predmet.ProtustrankaFormated_1">  PR - MREŽA jednostavno društvo s ograničenom odgovornošću za usluge</derivirana_varijabla>
  </DomainObject.Predmet.ProtustrankaFormated>
  <DomainObject.Predmet.ProtustrankaFormatedOIB>
    <izvorni_sadrzaj>  PR - MREŽA jednostavno društvo s ograničenom odgovornošću za usluge, OIB 45775631478</izvorni_sadrzaj>
    <derivirana_varijabla naziv="DomainObject.Predmet.ProtustrankaFormatedOIB_1">  PR - MREŽA jednostavno društvo s ograničenom odgovornošću za usluge, OIB 45775631478</derivirana_varijabla>
  </DomainObject.Predmet.ProtustrankaFormatedOIB>
  <DomainObject.Predmet.ProtustrankaFormatedWithAdress>
    <izvorni_sadrzaj> PR - MREŽA jednostavno društvo s ograničenom odgovornošću za usluge, Vijenac 107. brigade HV 2, 31550 Valpovo</izvorni_sadrzaj>
    <derivirana_varijabla naziv="DomainObject.Predmet.ProtustrankaFormatedWithAdress_1"> PR - MREŽA jednostavno društvo s ograničenom odgovornošću za usluge, Vijenac 107. brigade HV 2, 31550 Valpovo</derivirana_varijabla>
  </DomainObject.Predmet.ProtustrankaFormatedWithAdress>
  <DomainObject.Predmet.ProtustrankaFormatedWithAdressOIB>
    <izvorni_sadrzaj> PR - MREŽA jednostavno društvo s ograničenom odgovornošću za usluge, OIB 45775631478, Vijenac 107. brigade HV 2, 31550 Valpovo</izvorni_sadrzaj>
    <derivirana_varijabla naziv="DomainObject.Predmet.ProtustrankaFormatedWithAdressOIB_1"> PR - MREŽA jednostavno društvo s ograničenom odgovornošću za usluge, OIB 45775631478, Vijenac 107. brigade HV 2, 31550 Valpovo</derivirana_varijabla>
  </DomainObject.Predmet.ProtustrankaFormatedWithAdressOIB>
  <DomainObject.Predmet.ProtustrankaWithAdress>
    <izvorni_sadrzaj>PR - MREŽA jednostavno društvo s ograničenom odgovornošću za usluge Vijenac 107. brigade HV 2, 31550 Valpovo</izvorni_sadrzaj>
    <derivirana_varijabla naziv="DomainObject.Predmet.ProtustrankaWithAdress_1">PR - MREŽA jednostavno društvo s ograničenom odgovornošću za usluge Vijenac 107. brigade HV 2, 31550 Valpovo</derivirana_varijabla>
  </DomainObject.Predmet.ProtustrankaWithAdress>
  <DomainObject.Predmet.ProtustrankaWithAdressOIB>
    <izvorni_sadrzaj>PR - MREŽA jednostavno društvo s ograničenom odgovornošću za usluge, OIB 45775631478, Vijenac 107. brigade HV 2, 31550 Valpovo</izvorni_sadrzaj>
    <derivirana_varijabla naziv="DomainObject.Predmet.ProtustrankaWithAdressOIB_1">PR - MREŽA jednostavno društvo s ograničenom odgovornošću za usluge, OIB 45775631478, Vijenac 107. brigade HV 2, 31550 Valpovo</derivirana_varijabla>
  </DomainObject.Predmet.ProtustrankaWithAdressOIB>
  <DomainObject.Predmet.ProtustrankaNazivFormated>
    <izvorni_sadrzaj>PR - MREŽA jednostavno društvo s ograničenom odgovornošću za usluge</izvorni_sadrzaj>
    <derivirana_varijabla naziv="DomainObject.Predmet.ProtustrankaNazivFormated_1">PR - MREŽA jednostavno društvo s ograničenom odgovornošću za usluge</derivirana_varijabla>
  </DomainObject.Predmet.ProtustrankaNazivFormated>
  <DomainObject.Predmet.ProtustrankaNazivFormatedOIB>
    <izvorni_sadrzaj>PR - MREŽA jednostavno društvo s ograničenom odgovornošću za usluge, OIB 45775631478</izvorni_sadrzaj>
    <derivirana_varijabla naziv="DomainObject.Predmet.ProtustrankaNazivFormatedOIB_1">PR - MREŽA jednostavno društvo s ograničenom odgovornošću za usluge, OIB 45775631478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 - MREŽA jednostavno društvo s ograničenom odgovornošću za usluge</item>
    </izvorni_sadrzaj>
    <derivirana_varijabla naziv="DomainObject.Predmet.ProtuStrankaListFormated_1">
      <item>PR - MREŽA jednostavno društvo s ograničenom odgovornošću za usluge</item>
    </derivirana_varijabla>
  </DomainObject.Predmet.ProtuStrankaListFormated>
  <DomainObject.Predmet.ProtuStrankaListFormatedOIB>
    <izvorni_sadrzaj>
      <item>PR - MREŽA jednostavno društvo s ograničenom odgovornošću za usluge, OIB 45775631478</item>
    </izvorni_sadrzaj>
    <derivirana_varijabla naziv="DomainObject.Predmet.ProtuStrankaListFormatedOIB_1">
      <item>PR - MREŽA jednostavno društvo s ograničenom odgovornošću za usluge, OIB 45775631478</item>
    </derivirana_varijabla>
  </DomainObject.Predmet.ProtuStrankaListFormatedOIB>
  <DomainObject.Predmet.ProtuStrankaListFormatedWithAdress>
    <izvorni_sadrzaj>
      <item>PR - MREŽA jednostavno društvo s ograničenom odgovornošću za usluge, Vijenac 107. brigade HV 2, 31550 Valpovo</item>
    </izvorni_sadrzaj>
    <derivirana_varijabla naziv="DomainObject.Predmet.ProtuStrankaListFormatedWithAdress_1">
      <item>PR - MREŽA jednostavno društvo s ograničenom odgovornošću za usluge, Vijenac 107. brigade HV 2, 31550 Valpovo</item>
    </derivirana_varijabla>
  </DomainObject.Predmet.ProtuStrankaListFormatedWithAdress>
  <DomainObject.Predmet.ProtuStrankaListFormatedWithAdressOIB>
    <izvorni_sadrzaj>
      <item>PR - MREŽA jednostavno društvo s ograničenom odgovornošću za usluge, OIB 45775631478, Vijenac 107. brigade HV 2, 31550 Valpovo</item>
    </izvorni_sadrzaj>
    <derivirana_varijabla naziv="DomainObject.Predmet.ProtuStrankaListFormatedWithAdressOIB_1">
      <item>PR - MREŽA jednostavno društvo s ograničenom odgovornošću za usluge, OIB 45775631478, Vijenac 107. brigade HV 2, 31550 Valpovo</item>
    </derivirana_varijabla>
  </DomainObject.Predmet.ProtuStrankaListFormatedWithAdressOIB>
  <DomainObject.Predmet.ProtuStrankaListNazivFormated>
    <izvorni_sadrzaj>
      <item>PR - MREŽA jednostavno društvo s ograničenom odgovornošću za usluge</item>
    </izvorni_sadrzaj>
    <derivirana_varijabla naziv="DomainObject.Predmet.ProtuStrankaListNazivFormated_1">
      <item>PR - MREŽA jednostavno društvo s ograničenom odgovornošću za usluge</item>
    </derivirana_varijabla>
  </DomainObject.Predmet.ProtuStrankaListNazivFormated>
  <DomainObject.Predmet.ProtuStrankaListNazivFormatedOIB>
    <izvorni_sadrzaj>
      <item>PR - MREŽA jednostavno društvo s ograničenom odgovornošću za usluge, OIB 45775631478</item>
    </izvorni_sadrzaj>
    <derivirana_varijabla naziv="DomainObject.Predmet.ProtuStrankaListNazivFormatedOIB_1">
      <item>PR - MREŽA jednostavno društvo s ograničenom odgovornošću za usluge, OIB 45775631478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 - MREŽA jednostavno društvo s ograničenom odgovornošću za usluge</izvorni_sadrzaj>
    <derivirana_varijabla naziv="DomainObject.Predmet.ProtustrankaIDrugi_1">PR - MREŽA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 - MREŽA jednostavno društvo s ograničenom odgovornošću za usluge, OIB 45775631478, Vijenac 107. brigade HV 2, 31550 Valpovo</izvorni_sadrzaj>
    <derivirana_varijabla naziv="DomainObject.Predmet.ProtustrankaIDrugiAdressOIB_1">PR - MREŽA jednostavno društvo s ograničenom odgovornošću za usluge, OIB 45775631478, Vijenac 107. brigade HV 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2017.</izvorni_sadrzaj>
    <derivirana_varijabla naziv="DomainObject.Predmet.OdlukaRjesenje.DatumDonosenjaOdluke_1">26.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St-1732/2016-12</izvorni_sadrzaj>
    <derivirana_varijabla naziv="DomainObject.Predmet.OdlukaRjesenje.Oznaka_1">St-1732/2016-12</derivirana_varijabla>
  </DomainObject.Predmet.OdlukaRjesenje.Oznaka>
  <DomainObject.Predmet.SudioniciListNaziv>
    <izvorni_sadrzaj>
      <item>FINA RC OSIJEK</item>
      <item>PR - MREŽA jednostavno društvo s ograničenom odgovornošću za usluge</item>
    </izvorni_sadrzaj>
    <derivirana_varijabla naziv="DomainObject.Predmet.SudioniciListNaziv_1">
      <item>FINA RC OSIJEK</item>
      <item>PR - MREŽA jednostavno društvo s ograničenom odgovornošću za usluge</item>
    </derivirana_varijabla>
  </DomainObject.Predmet.SudioniciListNaziv>
  <DomainObject.Predmet.SudioniciListAdressOIB>
    <izvorni_sadrzaj>
      <item>FINA RC OSIJEK, OIB 85821130368</item>
      <item>PR - MREŽA jednostavno društvo s ograničenom odgovornošću za usluge, OIB 45775631478, Vijenac 107. brigade HV 2,31550 Valpovo</item>
    </izvorni_sadrzaj>
    <derivirana_varijabla naziv="DomainObject.Predmet.SudioniciListAdressOIB_1">
      <item>FINA RC OSIJEK, OIB 85821130368</item>
      <item>PR - MREŽA jednostavno društvo s ograničenom odgovornošću za usluge, OIB 45775631478, Vijenac 107. brigade HV 2,31550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45775631478</item>
    </izvorni_sadrzaj>
    <derivirana_varijabla naziv="DomainObject.Predmet.SudioniciListNazivOIB_1">
      <item>, OIB 85821130368</item>
      <item>, OIB 45775631478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15665-D6A2-4FFB-B56C-FEAE54BA2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3277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2017-06-28T06:45:00Z</dcterms:created>
  <dc:creator>Korisnik</dc:creator>
  <cp:lastModifiedBy>Žana Bem</cp:lastModifiedBy>
  <cp:lastPrinted>2017-01-11T07:11:00Z</cp:lastPrinted>
  <dcterms:modified xmlns:xsi="http://www.w3.org/2001/XMLSchema-instance" xsi:type="dcterms:W3CDTF">2017-06-28T06:47:00Z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