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1532" w14:paraId="86c1532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St-2987</w:t>
      </w:r>
      <w:r w:rsidR="00C06160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CD4212">
        <w:t>08</w:t>
      </w:r>
      <w:proofErr w:type="spellEnd"/>
      <w:r w:rsidR="00CD4212">
        <w:t xml:space="preserve">. veljače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412F35" w:rsidR="001E2EC8"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r w:rsidR="0022632C" w:rsidRPr="009B2950">
        <w:t xml:space="preserve">BASEBALL KLUB </w:t>
      </w:r>
      <w:r w:rsidR="009B2950" w:rsidRPr="009B2950">
        <w:t>''OLIMPIJA 83''</w:t>
      </w:r>
      <w:r w:rsidR="007E5E3B">
        <w:t xml:space="preserve"> </w:t>
      </w:r>
      <w:r w:rsidR="0022632C">
        <w:t>OIB:</w:t>
      </w:r>
      <w:r w:rsidR="0022632C" w:rsidRPr="0022632C">
        <w:t xml:space="preserve"> 93202199844</w:t>
      </w:r>
      <w:r w:rsidR="0022632C">
        <w:t>,  Karlovac, Senjska 2a.</w:t>
      </w:r>
    </w:p>
    <w:p w:rsidRDefault="00412F35" w:rsidP="00412F35" w:rsidR="00412F35">
      <w:pPr>
        <w:pStyle w:val="Odlomakpopisa"/>
        <w:ind w:left="1428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2632C">
        <w:t xml:space="preserve">1.219.774,90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325398" w:rsidR="00325398">
      <w:pPr>
        <w:jc w:val="center"/>
      </w:pPr>
      <w:r>
        <w:t xml:space="preserve">Zagreb </w:t>
      </w:r>
      <w:proofErr w:type="spellStart"/>
      <w:r w:rsidR="00CD4212">
        <w:t>08</w:t>
      </w:r>
      <w:proofErr w:type="spellEnd"/>
      <w:r w:rsidR="00CD4212">
        <w:t xml:space="preserve">. veljače </w:t>
      </w:r>
      <w:proofErr w:type="spellStart"/>
      <w:r w:rsidR="00CD4212">
        <w:t>2019</w:t>
      </w:r>
      <w:proofErr w:type="spellEnd"/>
      <w:r w:rsidRPr="0024126B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920CA0"/>
    <w:rsid w:val="009419D8"/>
    <w:rsid w:val="009729C7"/>
    <w:rsid w:val="009B2950"/>
    <w:rsid w:val="00A71431"/>
    <w:rsid w:val="00AB60FD"/>
    <w:rsid w:val="00AC4528"/>
    <w:rsid w:val="00AD027A"/>
    <w:rsid w:val="00B82F18"/>
    <w:rsid w:val="00B96C77"/>
    <w:rsid w:val="00C06160"/>
    <w:rsid w:val="00C57F61"/>
    <w:rsid w:val="00C61586"/>
    <w:rsid w:val="00C836B9"/>
    <w:rsid w:val="00C958E9"/>
    <w:rsid w:val="00CD1A0B"/>
    <w:rsid w:val="00CD4212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F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F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F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F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F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F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F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F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2987</izvorni_sadrzaj>
    <derivirana_varijabla naziv="DomainObject.Predmet.Broj_1">2987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St-2987/2018</izvorni_sadrzaj>
    <derivirana_varijabla naziv="DomainObject.Predmet.OznakaBroj_1">St-2987/2018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Baseball klub ''OLIMPIJA 83''</izvorni_sadrzaj>
    <derivirana_varijabla naziv="DomainObject.Predmet.ProtustrankaFormated_1">  Baseball klub ''OLIMPIJA 83''</derivirana_varijabla>
  </DomainObject.Predmet.ProtustrankaFormated>
  <DomainObject.Predmet.ProtustrankaFormatedOIB>
    <izvorni_sadrzaj>  Baseball klub ''OLIMPIJA 83'', OIB 93202199844</izvorni_sadrzaj>
    <derivirana_varijabla naziv="DomainObject.Predmet.ProtustrankaFormatedOIB_1">  Baseball klub ''OLIMPIJA 83'', OIB 93202199844</derivirana_varijabla>
  </DomainObject.Predmet.ProtustrankaFormatedOIB>
  <DomainObject.Predmet.ProtustrankaFormatedWithAdress>
    <izvorni_sadrzaj> Baseball klub ''OLIMPIJA 83'', Senjska 2a, 47000 Karlovac</izvorni_sadrzaj>
    <derivirana_varijabla naziv="DomainObject.Predmet.ProtustrankaFormatedWithAdress_1"> Baseball klub ''OLIMPIJA 83'', Senjska 2a, 47000 Karlovac</derivirana_varijabla>
  </DomainObject.Predmet.ProtustrankaFormatedWithAdress>
  <DomainObject.Predmet.ProtustrankaFormatedWithAdressOIB>
    <izvorni_sadrzaj> Baseball klub ''OLIMPIJA 83'', OIB 93202199844, Senjska 2a, 47000 Karlovac</izvorni_sadrzaj>
    <derivirana_varijabla naziv="DomainObject.Predmet.ProtustrankaFormatedWithAdressOIB_1"> Baseball klub ''OLIMPIJA 83'', OIB 93202199844, Senjska 2a, 47000 Karlovac</derivirana_varijabla>
  </DomainObject.Predmet.ProtustrankaFormatedWithAdressOIB>
  <DomainObject.Predmet.ProtustrankaWithAdress>
    <izvorni_sadrzaj>Baseball klub ''OLIMPIJA 83'' Senjska 2a, 47000 Karlovac</izvorni_sadrzaj>
    <derivirana_varijabla naziv="DomainObject.Predmet.ProtustrankaWithAdress_1">Baseball klub ''OLIMPIJA 83'' Senjska 2a, 47000 Karlovac</derivirana_varijabla>
  </DomainObject.Predmet.ProtustrankaWithAdress>
  <DomainObject.Predmet.ProtustrankaWithAdressOIB>
    <izvorni_sadrzaj>Baseball klub ''OLIMPIJA 83'', OIB 93202199844, Senjska 2a, 47000 Karlovac</izvorni_sadrzaj>
    <derivirana_varijabla naziv="DomainObject.Predmet.ProtustrankaWithAdressOIB_1">Baseball klub ''OLIMPIJA 83'', OIB 93202199844, Senjska 2a, 47000 Karlovac</derivirana_varijabla>
  </DomainObject.Predmet.ProtustrankaWithAdressOIB>
  <DomainObject.Predmet.ProtustrankaNazivFormated>
    <izvorni_sadrzaj>Baseball klub ''OLIMPIJA 83''</izvorni_sadrzaj>
    <derivirana_varijabla naziv="DomainObject.Predmet.ProtustrankaNazivFormated_1">Baseball klub ''OLIMPIJA 83''</derivirana_varijabla>
  </DomainObject.Predmet.ProtustrankaNazivFormated>
  <DomainObject.Predmet.ProtustrankaNazivFormatedOIB>
    <izvorni_sadrzaj>Baseball klub ''OLIMPIJA 83'', OIB 93202199844</izvorni_sadrzaj>
    <derivirana_varijabla naziv="DomainObject.Predmet.ProtustrankaNazivFormatedOIB_1">Baseball klub ''OLIMPIJA 83'', OIB 93202199844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Baseball klub ''OLIMPIJA 83''</item>
    </izvorni_sadrzaj>
    <derivirana_varijabla naziv="DomainObject.Predmet.ProtuStrankaListFormated_1">
      <item>Baseball klub ''OLIMPIJA 83''</item>
    </derivirana_varijabla>
  </DomainObject.Predmet.ProtuStrankaListFormated>
  <DomainObject.Predmet.ProtuStrankaListFormatedOIB>
    <izvorni_sadrzaj>
      <item>Baseball klub ''OLIMPIJA 83'', OIB 93202199844</item>
    </izvorni_sadrzaj>
    <derivirana_varijabla naziv="DomainObject.Predmet.ProtuStrankaListFormatedOIB_1">
      <item>Baseball klub ''OLIMPIJA 83'', OIB 93202199844</item>
    </derivirana_varijabla>
  </DomainObject.Predmet.ProtuStrankaListFormatedOIB>
  <DomainObject.Predmet.ProtuStrankaListFormatedWithAdress>
    <izvorni_sadrzaj>
      <item>Baseball klub ''OLIMPIJA 83'', Senjska 2a, 47000 Karlovac</item>
    </izvorni_sadrzaj>
    <derivirana_varijabla naziv="DomainObject.Predmet.ProtuStrankaListFormatedWithAdress_1">
      <item>Baseball klub ''OLIMPIJA 83'', Senjska 2a, 47000 Karlovac</item>
    </derivirana_varijabla>
  </DomainObject.Predmet.ProtuStrankaListFormatedWithAdress>
  <DomainObject.Predmet.ProtuStrankaListFormatedWithAdressOIB>
    <izvorni_sadrzaj>
      <item>Baseball klub ''OLIMPIJA 83'', OIB 93202199844, Senjska 2a, 47000 Karlovac</item>
    </izvorni_sadrzaj>
    <derivirana_varijabla naziv="DomainObject.Predmet.ProtuStrankaListFormatedWithAdressOIB_1">
      <item>Baseball klub ''OLIMPIJA 83'', OIB 93202199844, Senjska 2a, 47000 Karlovac</item>
    </derivirana_varijabla>
  </DomainObject.Predmet.ProtuStrankaListFormatedWithAdressOIB>
  <DomainObject.Predmet.ProtuStrankaListNazivFormated>
    <izvorni_sadrzaj>
      <item>Baseball klub ''OLIMPIJA 83''</item>
    </izvorni_sadrzaj>
    <derivirana_varijabla naziv="DomainObject.Predmet.ProtuStrankaListNazivFormated_1">
      <item>Baseball klub ''OLIMPIJA 83''</item>
    </derivirana_varijabla>
  </DomainObject.Predmet.ProtuStrankaListNazivFormated>
  <DomainObject.Predmet.ProtuStrankaListNazivFormatedOIB>
    <izvorni_sadrzaj>
      <item>Baseball klub ''OLIMPIJA 83'', OIB 93202199844</item>
    </izvorni_sadrzaj>
    <derivirana_varijabla naziv="DomainObject.Predmet.ProtuStrankaListNazivFormatedOIB_1">
      <item>Baseball klub ''OLIMPIJA 83'', OIB 93202199844</item>
    </derivirana_varijabla>
  </DomainObject.Predmet.ProtuStrankaListNazivFormatedOIB>
  <DomainObject.Predmet.OstaliListFormated>
    <izvorni_sadrzaj>
      <item>Krunoslav Karin</item>
      <item>Branko Nenadić</item>
      <item>Alen Lavrinc</item>
    </izvorni_sadrzaj>
    <derivirana_varijabla naziv="DomainObject.Predmet.OstaliListFormated_1">
      <item>Krunoslav Karin</item>
      <item>Branko Nenadić</item>
      <item>Alen Lavrinc</item>
    </derivirana_varijabla>
  </DomainObject.Predmet.OstaliListFormated>
  <DomainObject.Predmet.OstaliListFormatedOIB>
    <izvorni_sadrzaj>
      <item>Krunoslav Karin, OIB 25093347405</item>
      <item>Branko Nenadić, OIB 67887078257</item>
      <item>Alen Lavrinc, OIB 53047558807</item>
    </izvorni_sadrzaj>
    <derivirana_varijabla naziv="DomainObject.Predmet.OstaliListFormatedOIB_1">
      <item>Krunoslav Karin, OIB 25093347405</item>
      <item>Branko Nenadić, OIB 67887078257</item>
      <item>Alen Lavrinc, OIB 53047558807</item>
    </derivirana_varijabla>
  </DomainObject.Predmet.OstaliListFormatedOIB>
  <DomainObject.Predmet.OstaliListFormatedWithAdress>
    <izvorni_sadrzaj>
      <item>Krunoslav Karin, Bartola Kašića 4, 47000 Karlovac</item>
      <item>Branko Nenadić, Sarajevska 1a, 47000 Karlovac</item>
      <item>Alen Lavrinc, Stjepana Radića 40a, 47000 Karlovac</item>
    </izvorni_sadrzaj>
    <derivirana_varijabla naziv="DomainObject.Predmet.OstaliListFormatedWithAdress_1">
      <item>Krunoslav Karin, Bartola Kašića 4, 47000 Karlovac</item>
      <item>Branko Nenadić, Sarajevska 1a, 47000 Karlovac</item>
      <item>Alen Lavrinc, Stjepana Radića 40a, 47000 Karlovac</item>
    </derivirana_varijabla>
  </DomainObject.Predmet.OstaliListFormatedWithAdress>
  <DomainObject.Predmet.OstaliListFormatedWithAdressOIB>
    <izvorni_sadrzaj>
      <item>Krunoslav Karin, OIB 25093347405, Bartola Kašića 4, 47000 Karlovac</item>
      <item>Branko Nenadić, OIB 67887078257, Sarajevska 1a, 47000 Karlovac</item>
      <item>Alen Lavrinc, OIB 53047558807, Stjepana Radića 40a, 47000 Karlovac</item>
    </izvorni_sadrzaj>
    <derivirana_varijabla naziv="DomainObject.Predmet.OstaliListFormatedWithAdressOIB_1">
      <item>Krunoslav Karin, OIB 25093347405, Bartola Kašića 4, 47000 Karlovac</item>
      <item>Branko Nenadić, OIB 67887078257, Sarajevska 1a, 47000 Karlovac</item>
      <item>Alen Lavrinc, OIB 53047558807, Stjepana Radića 40a, 47000 Karlovac</item>
    </derivirana_varijabla>
  </DomainObject.Predmet.OstaliListFormatedWithAdressOIB>
  <DomainObject.Predmet.OstaliListNazivFormated>
    <izvorni_sadrzaj>
      <item>Krunoslav Karin</item>
      <item>Branko Nenadić</item>
      <item>Alen Lavrinc</item>
    </izvorni_sadrzaj>
    <derivirana_varijabla naziv="DomainObject.Predmet.OstaliListNazivFormated_1">
      <item>Krunoslav Karin</item>
      <item>Branko Nenadić</item>
      <item>Alen Lavrinc</item>
    </derivirana_varijabla>
  </DomainObject.Predmet.OstaliListNazivFormated>
  <DomainObject.Predmet.OstaliListNazivFormatedOIB>
    <izvorni_sadrzaj>
      <item>Krunoslav Karin, OIB 25093347405</item>
      <item>Branko Nenadić, OIB 67887078257</item>
      <item>Alen Lavrinc, OIB 53047558807</item>
    </izvorni_sadrzaj>
    <derivirana_varijabla naziv="DomainObject.Predmet.OstaliListNazivFormatedOIB_1">
      <item>Krunoslav Karin, OIB 25093347405</item>
      <item>Branko Nenadić, OIB 67887078257</item>
      <item>Alen Lavrinc, OIB 53047558807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Baseball klub ''OLIMPIJA 83''</izvorni_sadrzaj>
    <derivirana_varijabla naziv="DomainObject.Predmet.ProtustrankaIDrugi_1">Baseball klub ''OLIMPIJA 83''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Baseball klub ''OLIMPIJA 83'', OIB 93202199844, Senjska 2a, 47000 Karlovac</izvorni_sadrzaj>
    <derivirana_varijabla naziv="DomainObject.Predmet.ProtustrankaIDrugiAdressOIB_1">Baseball klub ''OLIMPIJA 83'', OIB 93202199844, Senjska 2a,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Baseball klub ''OLIMPIJA 83''</item>
      <item>Krunoslav Karin</item>
      <item>Branko Nenadić</item>
      <item>Alen Lavrinc</item>
    </izvorni_sadrzaj>
    <derivirana_varijabla naziv="DomainObject.Predmet.SudioniciListNaziv_1">
      <item>FINA Regionalni centar Zagreb, Podružnica Karlovac</item>
      <item>Baseball klub ''OLIMPIJA 83''</item>
      <item>Krunoslav Karin</item>
      <item>Branko Nenadić</item>
      <item>Alen Lavrinc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Baseball klub ''OLIMPIJA 83'', OIB 93202199844, Senjska 2a,47000 Karlovac</item>
      <item>Krunoslav Karin, OIB 25093347405, Bartola Kašića 4,47000 Karlovac</item>
      <item>Branko Nenadić, OIB 67887078257, Sarajevska 1a,47000 Karlovac</item>
      <item>Alen Lavrinc, OIB 53047558807, Stjepana Radića 40a,47000 Karlovac</item>
    </izvorni_sadrzaj>
    <derivirana_varijabla naziv="DomainObject.Predmet.SudioniciListAdressOIB_1">
      <item>FINA Regionalni centar Zagreb, Podružnica Karlovac, OIB 85821130368, Ul. Pavla Vitezovića 1,47000 Karlovac</item>
      <item>Baseball klub ''OLIMPIJA 83'', OIB 93202199844, Senjska 2a,47000 Karlovac</item>
      <item>Krunoslav Karin, OIB 25093347405, Bartola Kašića 4,47000 Karlovac</item>
      <item>Branko Nenadić, OIB 67887078257, Sarajevska 1a,47000 Karlovac</item>
      <item>Alen Lavrinc, OIB 53047558807, Stjepana Radića 40a,47000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93202199844</item>
      <item>, OIB 25093347405</item>
      <item>, OIB 67887078257</item>
      <item>, OIB 53047558807</item>
    </izvorni_sadrzaj>
    <derivirana_varijabla naziv="DomainObject.Predmet.SudioniciListNazivOIB_1">
      <item>, OIB 85821130368</item>
      <item>, OIB 93202199844</item>
      <item>, OIB 25093347405</item>
      <item>, OIB 67887078257</item>
      <item>, OIB 53047558807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1294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2019-01-31T11:03:00Z</dcterms:created>
  <dc:creator>ilukac</dc:creator>
  <cp:lastModifiedBy>Mirjana Gašparić</cp:lastModifiedBy>
  <cp:lastPrinted>2019-02-08T13:12:00Z</cp:lastPrinted>
  <dcterms:modified xmlns:xsi="http://www.w3.org/2001/XMLSchema-instance" xsi:type="dcterms:W3CDTF">2019-02-08T13:16:00Z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(St-2987-18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