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a0cb" w14:paraId="4cda0c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392C6C">
        <w:t>160</w:t>
      </w:r>
      <w:r w:rsidR="00CB703E">
        <w:t>2</w:t>
      </w:r>
      <w:r w:rsidR="00242064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CB703E">
        <w:rPr>
          <w:b/>
        </w:rPr>
        <w:t>EMINEO j.d.o.o. za ugostiteljstvo i usluge, OIB 48164338026, Stjepana Radića 94, Gundinci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250235">
        <w:t>27</w:t>
      </w:r>
      <w:r w:rsidR="00242064">
        <w:t>.studenog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CB703E">
        <w:rPr>
          <w:b/>
        </w:rPr>
        <w:t>EMINEO j.d.o.o. za ugostiteljstvo i usluge, OIB 48164338026, Stjepana Radića 94, Gundinci</w:t>
      </w:r>
      <w:r w:rsidR="00602D55">
        <w:t>,</w:t>
      </w:r>
      <w:r w:rsidR="00513B17">
        <w:t xml:space="preserve"> </w:t>
      </w:r>
      <w:r>
        <w:t xml:space="preserve">iznosi </w:t>
      </w:r>
      <w:r w:rsidR="00CB703E">
        <w:rPr>
          <w:b/>
        </w:rPr>
        <w:t>18.307,61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CB703E">
        <w:rPr>
          <w:b/>
        </w:rPr>
        <w:t>DAVOR SVIRČEVIĆ, OIB 13379648545, Mikrorajon 1/C, Slavonski Brod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0B3">
        <w:rPr>
          <w:b/>
        </w:rPr>
        <w:t>1</w:t>
      </w:r>
      <w:r w:rsidR="00CB703E">
        <w:rPr>
          <w:b/>
        </w:rPr>
        <w:t>602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B0EF1">
        <w:t>2</w:t>
      </w:r>
      <w:r w:rsidR="00250235">
        <w:t>7</w:t>
      </w:r>
      <w:r w:rsidR="00242064">
        <w:t>.studenog</w:t>
      </w:r>
      <w:r w:rsidR="00637D8D">
        <w:t xml:space="preserve"> 2017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C73" w:rsidR="00DD0C73">
      <w:r>
        <w:separator/>
      </w:r>
    </w:p>
  </w:endnote>
  <w:endnote w:id="0" w:type="continuationSeparator">
    <w:p w:rsidRDefault="00DD0C73" w:rsidR="00DD0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C73" w:rsidR="00DD0C73">
      <w:r>
        <w:separator/>
      </w:r>
    </w:p>
  </w:footnote>
  <w:footnote w:id="0" w:type="continuationSeparator">
    <w:p w:rsidRDefault="00DD0C73" w:rsidR="00DD0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4781A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76286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18307.61</izvorni_sadrzaj>
    <derivirana_varijabla naziv="DomainObject.Predmet.InicijalnaVrijednost_1">18307.61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St-1602/2017</izvorni_sadrzaj>
    <derivirana_varijabla naziv="DomainObject.Predmet.OznakaBroj_1">St-1602/2017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EMINEO j.d.o.o. za ugostiteljstvo i usluge</izvorni_sadrzaj>
    <derivirana_varijabla naziv="DomainObject.Predmet.ProtustrankaFormated_1">  EMINEO j.d.o.o. za ugostiteljstvo i usluge</derivirana_varijabla>
  </DomainObject.Predmet.ProtustrankaFormated>
  <DomainObject.Predmet.ProtustrankaFormatedOIB>
    <izvorni_sadrzaj>  EMINEO j.d.o.o. za ugostiteljstvo i usluge, OIB 48164338026</izvorni_sadrzaj>
    <derivirana_varijabla naziv="DomainObject.Predmet.ProtustrankaFormatedOIB_1">  EMINEO j.d.o.o. za ugostiteljstvo i usluge, OIB 48164338026</derivirana_varijabla>
  </DomainObject.Predmet.ProtustrankaFormatedOIB>
  <DomainObject.Predmet.ProtustrankaFormatedWithAdress>
    <izvorni_sadrzaj> EMINEO j.d.o.o. za ugostiteljstvo i usluge, Stjepana Radića 94, 35222 Gundinci</izvorni_sadrzaj>
    <derivirana_varijabla naziv="DomainObject.Predmet.ProtustrankaFormatedWithAdress_1"> EMINEO j.d.o.o. za ugostiteljstvo i usluge, Stjepana Radića 94, 35222 Gundinci</derivirana_varijabla>
  </DomainObject.Predmet.ProtustrankaFormatedWithAdress>
  <DomainObject.Predmet.ProtustrankaFormatedWithAdressOIB>
    <izvorni_sadrzaj> EMINEO j.d.o.o. za ugostiteljstvo i usluge, OIB 48164338026, Stjepana Radića 94, 35222 Gundinci</izvorni_sadrzaj>
    <derivirana_varijabla naziv="DomainObject.Predmet.ProtustrankaFormatedWithAdressOIB_1"> EMINEO j.d.o.o. za ugostiteljstvo i usluge, OIB 48164338026, Stjepana Radića 94, 35222 Gundinci</derivirana_varijabla>
  </DomainObject.Predmet.ProtustrankaFormatedWithAdressOIB>
  <DomainObject.Predmet.ProtustrankaWithAdress>
    <izvorni_sadrzaj>EMINEO j.d.o.o. za ugostiteljstvo i usluge Stjepana Radića 94, 35222 Gundinci</izvorni_sadrzaj>
    <derivirana_varijabla naziv="DomainObject.Predmet.ProtustrankaWithAdress_1">EMINEO j.d.o.o. za ugostiteljstvo i usluge Stjepana Radića 94, 35222 Gundinci</derivirana_varijabla>
  </DomainObject.Predmet.ProtustrankaWithAdress>
  <DomainObject.Predmet.ProtustrankaWithAdressOIB>
    <izvorni_sadrzaj>EMINEO j.d.o.o. za ugostiteljstvo i usluge, OIB 48164338026, Stjepana Radića 94, 35222 Gundinci</izvorni_sadrzaj>
    <derivirana_varijabla naziv="DomainObject.Predmet.ProtustrankaWithAdressOIB_1">EMINEO j.d.o.o. za ugostiteljstvo i usluge, OIB 48164338026, Stjepana Radića 94, 35222 Gundinci</derivirana_varijabla>
  </DomainObject.Predmet.ProtustrankaWithAdressOIB>
  <DomainObject.Predmet.ProtustrankaNazivFormated>
    <izvorni_sadrzaj>EMINEO j.d.o.o. za ugostiteljstvo i usluge</izvorni_sadrzaj>
    <derivirana_varijabla naziv="DomainObject.Predmet.ProtustrankaNazivFormated_1">EMINEO j.d.o.o. za ugostiteljstvo i usluge</derivirana_varijabla>
  </DomainObject.Predmet.ProtustrankaNazivFormated>
  <DomainObject.Predmet.ProtustrankaNazivFormatedOIB>
    <izvorni_sadrzaj>EMINEO j.d.o.o. za ugostiteljstvo i usluge, OIB 48164338026</izvorni_sadrzaj>
    <derivirana_varijabla naziv="DomainObject.Predmet.ProtustrankaNazivFormatedOIB_1">EMINEO j.d.o.o. za ugostiteljstvo i usluge, OIB 48164338026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EMINEO j.d.o.o. za ugostiteljstvo i usluge</item>
    </izvorni_sadrzaj>
    <derivirana_varijabla naziv="DomainObject.Predmet.ProtuStrankaListFormated_1">
      <item>EMINEO j.d.o.o. za ugostiteljstvo i usluge</item>
    </derivirana_varijabla>
  </DomainObject.Predmet.ProtuStrankaListFormated>
  <DomainObject.Predmet.ProtuStrankaListFormatedOIB>
    <izvorni_sadrzaj>
      <item>EMINEO j.d.o.o. za ugostiteljstvo i usluge, OIB 48164338026</item>
    </izvorni_sadrzaj>
    <derivirana_varijabla naziv="DomainObject.Predmet.ProtuStrankaListFormatedOIB_1">
      <item>EMINEO j.d.o.o. za ugostiteljstvo i usluge, OIB 48164338026</item>
    </derivirana_varijabla>
  </DomainObject.Predmet.ProtuStrankaListFormatedOIB>
  <DomainObject.Predmet.ProtuStrankaListFormatedWithAdress>
    <izvorni_sadrzaj>
      <item>EMINEO j.d.o.o. za ugostiteljstvo i usluge, Stjepana Radića 94, 35222 Gundinci</item>
    </izvorni_sadrzaj>
    <derivirana_varijabla naziv="DomainObject.Predmet.ProtuStrankaListFormatedWithAdress_1">
      <item>EMINEO j.d.o.o. za ugostiteljstvo i usluge, Stjepana Radića 94, 35222 Gundinci</item>
    </derivirana_varijabla>
  </DomainObject.Predmet.ProtuStrankaListFormatedWithAdress>
  <DomainObject.Predmet.ProtuStrankaListFormatedWithAdressOIB>
    <izvorni_sadrzaj>
      <item>EMINEO j.d.o.o. za ugostiteljstvo i usluge, OIB 48164338026, Stjepana Radića 94, 35222 Gundinci</item>
    </izvorni_sadrzaj>
    <derivirana_varijabla naziv="DomainObject.Predmet.ProtuStrankaListFormatedWithAdressOIB_1">
      <item>EMINEO j.d.o.o. za ugostiteljstvo i usluge, OIB 48164338026, Stjepana Radića 94, 35222 Gundinci</item>
    </derivirana_varijabla>
  </DomainObject.Predmet.ProtuStrankaListFormatedWithAdressOIB>
  <DomainObject.Predmet.ProtuStrankaListNazivFormated>
    <izvorni_sadrzaj>
      <item>EMINEO j.d.o.o. za ugostiteljstvo i usluge</item>
    </izvorni_sadrzaj>
    <derivirana_varijabla naziv="DomainObject.Predmet.ProtuStrankaListNazivFormated_1">
      <item>EMINEO j.d.o.o. za ugostiteljstvo i usluge</item>
    </derivirana_varijabla>
  </DomainObject.Predmet.ProtuStrankaListNazivFormated>
  <DomainObject.Predmet.ProtuStrankaListNazivFormatedOIB>
    <izvorni_sadrzaj>
      <item>EMINEO j.d.o.o. za ugostiteljstvo i usluge, OIB 48164338026</item>
    </izvorni_sadrzaj>
    <derivirana_varijabla naziv="DomainObject.Predmet.ProtuStrankaListNazivFormatedOIB_1">
      <item>EMINEO j.d.o.o. za ugostiteljstvo i usluge, OIB 48164338026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EMINEO j.d.o.o. za ugostiteljstvo i usluge</izvorni_sadrzaj>
    <derivirana_varijabla naziv="DomainObject.Predmet.ProtustrankaIDrugi_1">EMINEO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EMINEO j.d.o.o. za ugostiteljstvo i usluge, OIB 48164338026, Stjepana Radića 94, 35222 Gundinci</izvorni_sadrzaj>
    <derivirana_varijabla naziv="DomainObject.Predmet.ProtustrankaIDrugiAdressOIB_1">EMINEO j.d.o.o. za ugostiteljstvo i usluge, OIB 48164338026, Stjepana Radića 94, 35222 Gundinci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EMINEO j.d.o.o. za ugostiteljstvo i usluge</item>
    </izvorni_sadrzaj>
    <derivirana_varijabla naziv="DomainObject.Predmet.SudioniciListNaziv_1">
      <item>Financijska agencija</item>
      <item>EMINEO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EMINEO j.d.o.o. za ugostiteljstvo i usluge, OIB 48164338026, Stjepana Radića 94,35222 Gundinci</item>
    </izvorni_sadrzaj>
    <derivirana_varijabla naziv="DomainObject.Predmet.SudioniciListAdressOIB_1">
      <item>Financijska agencija, OIB 85821130368, Ulica grada Vukovara 70,10000 Zagreb</item>
      <item>EMINEO j.d.o.o. za ugostiteljstvo i usluge, OIB 48164338026, Stjepana Radića 94,35222 Gundinci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48164338026</item>
    </izvorni_sadrzaj>
    <derivirana_varijabla naziv="DomainObject.Predmet.SudioniciListNazivOIB_1">
      <item>, OIB 85821130368</item>
      <item>, OIB 48164338026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2031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2017-11-24T07:55:00Z</dcterms:created>
  <dc:creator>Korisnik</dc:creator>
  <cp:lastModifiedBy>wsadmin</cp:lastModifiedBy>
  <cp:lastPrinted>2017-11-21T07:09:00Z</cp:lastPrinted>
  <dcterms:modified xmlns:xsi="http://www.w3.org/2001/XMLSchema-instance" xsi:type="dcterms:W3CDTF">2017-11-28T12:45:00Z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