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bcc7" w14:paraId="5cfbcc7" w:rsidRDefault="005F097A" w:rsidP="005F097A" w:rsidR="005F097A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5F097A" w:rsidP="005F097A" w:rsidR="005F097A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5F097A" w:rsidP="005F097A" w:rsidR="005F097A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5F097A" w:rsidP="005F097A" w:rsidR="005F097A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1080/18</w:t>
      </w: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VUFLEX – DOM j.d.o.o., OIB 70139668626, Sesvete, Oskara Hermana 14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31.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5F097A" w:rsidP="005F097A" w:rsidR="005F097A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F097A" w:rsidP="005F097A" w:rsidR="005F097A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VUFLEX – DOM j.d.o.o., OIB 70139668626, Sesvete, Oskara Hermana 14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31.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5F097A" w:rsidP="005F097A" w:rsidR="005F097A" w:rsidRPr="004453B3">
      <w:pPr>
        <w:pStyle w:val="BodyText21"/>
        <w:rPr>
          <w:rFonts w:hAnsi="Times New Roman" w:ascii="Times New Roman"/>
          <w:szCs w:val="24"/>
        </w:rPr>
      </w:pPr>
    </w:p>
    <w:p w:rsidRDefault="005F097A" w:rsidP="005F097A" w:rsidR="005F097A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26560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Davorin Kapustić</w:t>
      </w:r>
      <w:r w:rsidRPr="00B26560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58634265045</w:t>
      </w:r>
      <w:r w:rsidRPr="00B26560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Ivanec, Ak. Mirka Maleza 4</w:t>
      </w:r>
    </w:p>
    <w:p w:rsidRDefault="005F097A" w:rsidP="005F097A" w:rsidR="005F097A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F097A" w:rsidP="005F097A" w:rsidR="005F097A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VUFLEX – DOM j.d.o.o., OIB 70139668626, Sesvete, Oskara Hermana 14.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31. kolovoza 2018.</w:t>
      </w: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5F097A" w:rsidP="005F097A" w:rsidR="005F097A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F097A" w:rsidP="005F097A" w:rsidR="005F097A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097A" w:rsidP="005F097A" w:rsidR="005F097A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5F097A" w:rsidP="005F097A" w:rsidR="005F097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5F097A" w:rsidP="005F097A" w:rsidR="005F097A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5F097A" w:rsidP="005F097A" w:rsidR="005F097A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F097A" w:rsidP="005F097A" w:rsidR="005F097A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304" w:rsidR="00000000">
      <w:r>
        <w:separator/>
      </w:r>
    </w:p>
  </w:endnote>
  <w:endnote w:id="0" w:type="continuationSeparator">
    <w:p w:rsidRDefault="00F4730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7304" w:rsidR="00280A5F">
    <w:pPr>
      <w:pStyle w:val="Podnoje"/>
      <w:jc w:val="right"/>
    </w:pPr>
  </w:p>
  <w:p w:rsidRDefault="00F4730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304" w:rsidR="00000000">
      <w:r>
        <w:separator/>
      </w:r>
    </w:p>
  </w:footnote>
  <w:footnote w:id="0" w:type="continuationSeparator">
    <w:p w:rsidRDefault="00F4730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97A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F47304" w:rsidRPr="00F47304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1080/18</w:t>
    </w:r>
  </w:p>
  <w:p w:rsidRDefault="00F4730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097A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008"/>
    <w:rsid w:val="00135025"/>
    <w:rsid w:val="00181F4E"/>
    <w:rsid w:val="00373008"/>
    <w:rsid w:val="005F097A"/>
    <w:rsid w:val="00C95241"/>
    <w:rsid w:val="00F4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097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9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97A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5F09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97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F09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09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97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7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3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3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3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3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097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F09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97A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5F09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97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F09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09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97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47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3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3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3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3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St-1080/2018</izvorni_sadrzaj>
    <derivirana_varijabla naziv="DomainObject.Predmet.OznakaBroj_1">St-1080/2018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VUFLEX - DOM j.d.o.o.</izvorni_sadrzaj>
    <derivirana_varijabla naziv="DomainObject.Predmet.ProtustrankaFormated_1">  VUFLEX - DOM j.d.o.o.</derivirana_varijabla>
  </DomainObject.Predmet.ProtustrankaFormated>
  <DomainObject.Predmet.ProtustrankaFormatedOIB>
    <izvorni_sadrzaj>  VUFLEX - DOM j.d.o.o., OIB 70139668626</izvorni_sadrzaj>
    <derivirana_varijabla naziv="DomainObject.Predmet.ProtustrankaFormatedOIB_1">  VUFLEX - DOM j.d.o.o., OIB 70139668626</derivirana_varijabla>
  </DomainObject.Predmet.ProtustrankaFormatedOIB>
  <DomainObject.Predmet.ProtustrankaFormatedWithAdress>
    <izvorni_sadrzaj> VUFLEX - DOM j.d.o.o., Oskara Hermana 14, 10360 Sesvete</izvorni_sadrzaj>
    <derivirana_varijabla naziv="DomainObject.Predmet.ProtustrankaFormatedWithAdress_1"> VUFLEX - DOM j.d.o.o., Oskara Hermana 14, 10360 Sesvete</derivirana_varijabla>
  </DomainObject.Predmet.ProtustrankaFormatedWithAdress>
  <DomainObject.Predmet.ProtustrankaFormatedWithAdressOIB>
    <izvorni_sadrzaj> VUFLEX - DOM j.d.o.o., OIB 70139668626, Oskara Hermana 14, 10360 Sesvete</izvorni_sadrzaj>
    <derivirana_varijabla naziv="DomainObject.Predmet.ProtustrankaFormatedWithAdressOIB_1"> VUFLEX - DOM j.d.o.o., OIB 70139668626, Oskara Hermana 14, 10360 Sesvete</derivirana_varijabla>
  </DomainObject.Predmet.ProtustrankaFormatedWithAdressOIB>
  <DomainObject.Predmet.ProtustrankaWithAdress>
    <izvorni_sadrzaj>VUFLEX - DOM j.d.o.o. Oskara Hermana 14, 10360 Sesvete</izvorni_sadrzaj>
    <derivirana_varijabla naziv="DomainObject.Predmet.ProtustrankaWithAdress_1">VUFLEX - DOM j.d.o.o. Oskara Hermana 14, 10360 Sesvete</derivirana_varijabla>
  </DomainObject.Predmet.ProtustrankaWithAdress>
  <DomainObject.Predmet.ProtustrankaWithAdressOIB>
    <izvorni_sadrzaj>VUFLEX - DOM j.d.o.o., OIB 70139668626, Oskara Hermana 14, 10360 Sesvete</izvorni_sadrzaj>
    <derivirana_varijabla naziv="DomainObject.Predmet.ProtustrankaWithAdressOIB_1">VUFLEX - DOM j.d.o.o., OIB 70139668626, Oskara Hermana 14, 10360 Sesvete</derivirana_varijabla>
  </DomainObject.Predmet.ProtustrankaWithAdressOIB>
  <DomainObject.Predmet.ProtustrankaNazivFormated>
    <izvorni_sadrzaj>VUFLEX - DOM j.d.o.o.</izvorni_sadrzaj>
    <derivirana_varijabla naziv="DomainObject.Predmet.ProtustrankaNazivFormated_1">VUFLEX - DOM j.d.o.o.</derivirana_varijabla>
  </DomainObject.Predmet.ProtustrankaNazivFormated>
  <DomainObject.Predmet.ProtustrankaNazivFormatedOIB>
    <izvorni_sadrzaj>VUFLEX - DOM j.d.o.o., OIB 70139668626</izvorni_sadrzaj>
    <derivirana_varijabla naziv="DomainObject.Predmet.ProtustrankaNazivFormatedOIB_1">VUFLEX - DOM j.d.o.o., OIB 70139668626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VUFLEX - DOM j.d.o.o.</item>
    </izvorni_sadrzaj>
    <derivirana_varijabla naziv="DomainObject.Predmet.ProtuStrankaListFormated_1">
      <item>VUFLEX - DOM j.d.o.o.</item>
    </derivirana_varijabla>
  </DomainObject.Predmet.ProtuStrankaListFormated>
  <DomainObject.Predmet.ProtuStrankaListFormatedOIB>
    <izvorni_sadrzaj>
      <item>VUFLEX - DOM j.d.o.o., OIB 70139668626</item>
    </izvorni_sadrzaj>
    <derivirana_varijabla naziv="DomainObject.Predmet.ProtuStrankaListFormatedOIB_1">
      <item>VUFLEX - DOM j.d.o.o., OIB 70139668626</item>
    </derivirana_varijabla>
  </DomainObject.Predmet.ProtuStrankaListFormatedOIB>
  <DomainObject.Predmet.ProtuStrankaListFormatedWithAdress>
    <izvorni_sadrzaj>
      <item>VUFLEX - DOM j.d.o.o., Oskara Hermana 14, 10360 Sesvete</item>
    </izvorni_sadrzaj>
    <derivirana_varijabla naziv="DomainObject.Predmet.ProtuStrankaListFormatedWithAdress_1">
      <item>VUFLEX - DOM j.d.o.o., Oskara Hermana 14, 10360 Sesvete</item>
    </derivirana_varijabla>
  </DomainObject.Predmet.ProtuStrankaListFormatedWithAdress>
  <DomainObject.Predmet.ProtuStrankaListFormatedWithAdressOIB>
    <izvorni_sadrzaj>
      <item>VUFLEX - DOM j.d.o.o., OIB 70139668626, Oskara Hermana 14, 10360 Sesvete</item>
    </izvorni_sadrzaj>
    <derivirana_varijabla naziv="DomainObject.Predmet.ProtuStrankaListFormatedWithAdressOIB_1">
      <item>VUFLEX - DOM j.d.o.o., OIB 70139668626, Oskara Hermana 14, 10360 Sesvete</item>
    </derivirana_varijabla>
  </DomainObject.Predmet.ProtuStrankaListFormatedWithAdressOIB>
  <DomainObject.Predmet.ProtuStrankaListNazivFormated>
    <izvorni_sadrzaj>
      <item>VUFLEX - DOM j.d.o.o.</item>
    </izvorni_sadrzaj>
    <derivirana_varijabla naziv="DomainObject.Predmet.ProtuStrankaListNazivFormated_1">
      <item>VUFLEX - DOM j.d.o.o.</item>
    </derivirana_varijabla>
  </DomainObject.Predmet.ProtuStrankaListNazivFormated>
  <DomainObject.Predmet.ProtuStrankaListNazivFormatedOIB>
    <izvorni_sadrzaj>
      <item>VUFLEX - DOM j.d.o.o., OIB 70139668626</item>
    </izvorni_sadrzaj>
    <derivirana_varijabla naziv="DomainObject.Predmet.ProtuStrankaListNazivFormatedOIB_1">
      <item>VUFLEX - DOM j.d.o.o., OIB 70139668626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VUFLEX - DOM j.d.o.o.</izvorni_sadrzaj>
    <derivirana_varijabla naziv="DomainObject.Predmet.ProtustrankaIDrugi_1">VUFLEX - DOM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VUFLEX - DOM j.d.o.o., OIB 70139668626, Oskara Hermana 14, 10360 Sesvete</izvorni_sadrzaj>
    <derivirana_varijabla naziv="DomainObject.Predmet.ProtustrankaIDrugiAdressOIB_1">VUFLEX - DOM j.d.o.o., OIB 70139668626, Oskara Hermana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VUFLEX - DOM j.d.o.o.</item>
    </izvorni_sadrzaj>
    <derivirana_varijabla naziv="DomainObject.Predmet.SudioniciListNaziv_1">
      <item>FINA Regionalni centar Zagreb</item>
      <item>VUFLEX - DOM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VUFLEX - DOM j.d.o.o., OIB 70139668626, Oskara Hermana 14,10360 Sesvete</item>
    </izvorni_sadrzaj>
    <derivirana_varijabla naziv="DomainObject.Predmet.SudioniciListAdressOIB_1">
      <item>FINA Regionalni centar Zagreb, OIB 85821130368, Trg svibanjskih žrtava 1995.1,10000 Zagreb</item>
      <item>VUFLEX - DOM j.d.o.o., OIB 70139668626, Oskara Hermana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70139668626</item>
    </izvorni_sadrzaj>
    <derivirana_varijabla naziv="DomainObject.Predmet.SudioniciListNazivOIB_1">
      <item>, OIB 85821130368</item>
      <item>, OIB 70139668626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2176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2018-08-31T07:05:00Z</dcterms:created>
  <dc:creator>Marija Lukić</dc:creator>
  <dc:description/>
  <cp:keywords/>
  <cp:lastModifiedBy>Marija Lukić</cp:lastModifiedBy>
  <cp:lastPrinted>2018-08-31T07:06:00Z</cp:lastPrinted>
  <dcterms:modified xmlns:xsi="http://www.w3.org/2001/XMLSchema-instance" xsi:type="dcterms:W3CDTF">2018-08-31T07:07:00Z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(st-1080-18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