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8e79f19" w14:paraId="8e79f19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785244">
        <w:t>847</w:t>
      </w:r>
      <w:r w:rsidR="00662C10">
        <w:t>/2017-</w:t>
      </w:r>
      <w:r w:rsidR="00686FB4">
        <w:t>29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785244" w:rsidP="00785244" w:rsidR="00785244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sucu Katarini Mikulić, </w:t>
      </w:r>
      <w:r w:rsidRPr="0048697F">
        <w:t xml:space="preserve">povodom prijedloga </w:t>
      </w:r>
      <w:r w:rsidRPr="001A260E">
        <w:t>FINANCIJSKE AGENCIJE, Regionalni centar Spl</w:t>
      </w:r>
      <w:r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Pr="0091571C">
        <w:t>Udruga studenata Split 3 Domaćin</w:t>
      </w:r>
      <w:r>
        <w:t xml:space="preserve">, Ruđera Boškovića 30, Split, OIB: </w:t>
      </w:r>
      <w:r w:rsidRPr="0091571C">
        <w:t>83569894870</w:t>
      </w:r>
      <w:r>
        <w:t>, 14. ožujka 2019</w:t>
      </w:r>
      <w:r w:rsidRPr="0048697F">
        <w:t>.</w:t>
      </w:r>
    </w:p>
    <w:p w:rsidRDefault="00CF623D" w:rsidP="00A86809" w:rsidR="00CF623D">
      <w:pPr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785244">
        <w:t>3.484,10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785244">
        <w:t>847</w:t>
      </w:r>
      <w:r w:rsidRPr="006D5886">
        <w:t>-</w:t>
      </w:r>
      <w:r w:rsidR="00B244DD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785244">
        <w:t>29. kolovoza</w:t>
      </w:r>
      <w:r w:rsidR="00002EC8">
        <w:t xml:space="preserve"> 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785244">
        <w:t>847</w:t>
      </w:r>
      <w:r w:rsidR="00B244DD">
        <w:t>/2017</w:t>
      </w:r>
      <w:r w:rsidR="000332BB">
        <w:t>-</w:t>
      </w:r>
      <w:r w:rsidR="00686FB4">
        <w:t xml:space="preserve">26 </w:t>
      </w:r>
      <w:r>
        <w:t xml:space="preserve">od </w:t>
      </w:r>
      <w:r w:rsidR="00785244">
        <w:t>14</w:t>
      </w:r>
      <w:r w:rsidR="000332BB">
        <w:t xml:space="preserve">. ožujka 2019. 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785244">
        <w:t>29. kolovoza</w:t>
      </w:r>
      <w:r w:rsidR="00002EC8">
        <w:t xml:space="preserve"> 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785244">
        <w:t>25. kolovoza</w:t>
      </w:r>
      <w:r w:rsidR="00002EC8">
        <w:t xml:space="preserve"> 2017</w:t>
      </w:r>
      <w:r w:rsidR="00A127CD">
        <w:t xml:space="preserve">. ima na ime predujma za namirenje troškova stečajnog postupka zaplijenjena novčana sredstva u iznosu od </w:t>
      </w:r>
      <w:r w:rsidR="00785244">
        <w:t>3.484,10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785244">
        <w:t>3.484,10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785244">
        <w:t>3.484,10</w:t>
      </w:r>
      <w:r w:rsidR="002423E3">
        <w:t xml:space="preserve">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785244">
        <w:t>14</w:t>
      </w:r>
      <w:r w:rsidR="000332BB">
        <w:t xml:space="preserve">.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752705" w:rsidP="00B30A17" w:rsidR="00752705">
      <w:pPr>
        <w:ind w:left="6480"/>
      </w:pPr>
      <w:r>
        <w:t xml:space="preserve"> </w:t>
      </w:r>
      <w:r w:rsidR="00CF623D">
        <w:t>Katarina Mikulić</w:t>
      </w:r>
      <w:r>
        <w:t>,v.r.</w:t>
      </w:r>
    </w:p>
    <w:p w:rsidRDefault="00752705" w:rsidP="0071700F" w:rsidR="0075270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752705" w:rsidP="0071700F" w:rsidR="0075270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2705" w:rsidP="00B30A17" w:rsidR="00752705">
      <w:pPr>
        <w:ind w:left="6480"/>
      </w:pPr>
    </w:p>
    <w:p w:rsidRDefault="00CF623D" w:rsidP="00B30A17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785244">
          <w:t>847</w:t>
        </w:r>
        <w:r w:rsidR="00662C10">
          <w:t>/2017-</w:t>
        </w:r>
        <w:r w:rsidR="00686FB4">
          <w:t>29</w:t>
        </w:r>
      </w:p>
    </w:sdtContent>
  </w:sdt>
  <w:p w:rsidRDefault="0075270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752705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02EC8"/>
    <w:rsid w:val="000332BB"/>
    <w:rsid w:val="00066650"/>
    <w:rsid w:val="00085E7C"/>
    <w:rsid w:val="000B4D96"/>
    <w:rsid w:val="000D5416"/>
    <w:rsid w:val="002423E3"/>
    <w:rsid w:val="003B75FB"/>
    <w:rsid w:val="003C2F22"/>
    <w:rsid w:val="00417EA6"/>
    <w:rsid w:val="006328A0"/>
    <w:rsid w:val="00662C10"/>
    <w:rsid w:val="00686FB4"/>
    <w:rsid w:val="0071519E"/>
    <w:rsid w:val="00752705"/>
    <w:rsid w:val="00766452"/>
    <w:rsid w:val="00785244"/>
    <w:rsid w:val="007F7A84"/>
    <w:rsid w:val="00814EDB"/>
    <w:rsid w:val="00815142"/>
    <w:rsid w:val="00853B3E"/>
    <w:rsid w:val="00981D37"/>
    <w:rsid w:val="00A127CD"/>
    <w:rsid w:val="00A51DE9"/>
    <w:rsid w:val="00A76C07"/>
    <w:rsid w:val="00A86809"/>
    <w:rsid w:val="00B244DD"/>
    <w:rsid w:val="00B30A17"/>
    <w:rsid w:val="00B7506F"/>
    <w:rsid w:val="00BD7DD7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2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70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70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70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5270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2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70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70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70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5270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St-847/2017</izvorni_sadrzaj>
    <derivirana_varijabla naziv="DomainObject.Predmet.OznakaBroj_1">St-847/2017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Udruga studenata Split 3 Domaćin</izvorni_sadrzaj>
    <derivirana_varijabla naziv="DomainObject.Predmet.ProtustrankaFormated_1">  Udruga studenata Split 3 Domaćin</derivirana_varijabla>
  </DomainObject.Predmet.ProtustrankaFormated>
  <DomainObject.Predmet.ProtustrankaFormatedOIB>
    <izvorni_sadrzaj>  Udruga studenata Split 3 Domaćin, OIB 83569894870</izvorni_sadrzaj>
    <derivirana_varijabla naziv="DomainObject.Predmet.ProtustrankaFormatedOIB_1">  Udruga studenata Split 3 Domaćin, OIB 83569894870</derivirana_varijabla>
  </DomainObject.Predmet.ProtustrankaFormatedOIB>
  <DomainObject.Predmet.ProtustrankaFormatedWithAdress>
    <izvorni_sadrzaj> Udruga studenata Split 3 Domaćin, Ruđera Boškovića 30, 21000 Split</izvorni_sadrzaj>
    <derivirana_varijabla naziv="DomainObject.Predmet.ProtustrankaFormatedWithAdress_1"> Udruga studenata Split 3 Domaćin, Ruđera Boškovića 30, 21000 Split</derivirana_varijabla>
  </DomainObject.Predmet.ProtustrankaFormatedWithAdress>
  <DomainObject.Predmet.ProtustrankaFormatedWithAdressOIB>
    <izvorni_sadrzaj> Udruga studenata Split 3 Domaćin, OIB 83569894870, Ruđera Boškovića 30, 21000 Split</izvorni_sadrzaj>
    <derivirana_varijabla naziv="DomainObject.Predmet.ProtustrankaFormatedWithAdressOIB_1"> Udruga studenata Split 3 Domaćin, OIB 83569894870, Ruđera Boškovića 30, 21000 Split</derivirana_varijabla>
  </DomainObject.Predmet.ProtustrankaFormatedWithAdressOIB>
  <DomainObject.Predmet.ProtustrankaWithAdress>
    <izvorni_sadrzaj>Udruga studenata Split 3 Domaćin Ruđera Boškovića 30, 21000 Split</izvorni_sadrzaj>
    <derivirana_varijabla naziv="DomainObject.Predmet.ProtustrankaWithAdress_1">Udruga studenata Split 3 Domaćin Ruđera Boškovića 30, 21000 Split</derivirana_varijabla>
  </DomainObject.Predmet.ProtustrankaWithAdress>
  <DomainObject.Predmet.ProtustrankaWithAdressOIB>
    <izvorni_sadrzaj>Udruga studenata Split 3 Domaćin, OIB 83569894870, Ruđera Boškovića 30, 21000 Split</izvorni_sadrzaj>
    <derivirana_varijabla naziv="DomainObject.Predmet.ProtustrankaWithAdressOIB_1">Udruga studenata Split 3 Domaćin, OIB 83569894870, Ruđera Boškovića 30, 21000 Split</derivirana_varijabla>
  </DomainObject.Predmet.ProtustrankaWithAdressOIB>
  <DomainObject.Predmet.ProtustrankaNazivFormated>
    <izvorni_sadrzaj>Udruga studenata Split 3 Domaćin</izvorni_sadrzaj>
    <derivirana_varijabla naziv="DomainObject.Predmet.ProtustrankaNazivFormated_1">Udruga studenata Split 3 Domaćin</derivirana_varijabla>
  </DomainObject.Predmet.ProtustrankaNazivFormated>
  <DomainObject.Predmet.ProtustrankaNazivFormatedOIB>
    <izvorni_sadrzaj>Udruga studenata Split 3 Domaćin, OIB 83569894870</izvorni_sadrzaj>
    <derivirana_varijabla naziv="DomainObject.Predmet.ProtustrankaNazivFormatedOIB_1">Udruga studenata Split 3 Domaćin, OIB 83569894870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9866.00</izvorni_sadrzaj>
    <derivirana_varijabla naziv="DomainObject.Predmet.TrenutnaVrijednost_1">9866.00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studenata Split 3 Domaćin</item>
    </izvorni_sadrzaj>
    <derivirana_varijabla naziv="DomainObject.Predmet.ProtuStrankaListFormated_1">
      <item>Udruga studenata Split 3 Domaćin</item>
    </derivirana_varijabla>
  </DomainObject.Predmet.ProtuStrankaListFormated>
  <DomainObject.Predmet.ProtuStrankaListFormatedOIB>
    <izvorni_sadrzaj>
      <item>Udruga studenata Split 3 Domaćin, OIB 83569894870</item>
    </izvorni_sadrzaj>
    <derivirana_varijabla naziv="DomainObject.Predmet.ProtuStrankaListFormatedOIB_1">
      <item>Udruga studenata Split 3 Domaćin, OIB 83569894870</item>
    </derivirana_varijabla>
  </DomainObject.Predmet.ProtuStrankaListFormatedOIB>
  <DomainObject.Predmet.ProtuStrankaListFormatedWithAdress>
    <izvorni_sadrzaj>
      <item>Udruga studenata Split 3 Domaćin, Ruđera Boškovića 30, 21000 Split</item>
    </izvorni_sadrzaj>
    <derivirana_varijabla naziv="DomainObject.Predmet.ProtuStrankaListFormatedWithAdress_1">
      <item>Udruga studenata Split 3 Domaćin, Ruđera Boškovića 30, 21000 Split</item>
    </derivirana_varijabla>
  </DomainObject.Predmet.ProtuStrankaListFormatedWithAdress>
  <DomainObject.Predmet.ProtuStrankaListFormatedWithAdressOIB>
    <izvorni_sadrzaj>
      <item>Udruga studenata Split 3 Domaćin, OIB 83569894870, Ruđera Boškovića 30, 21000 Split</item>
    </izvorni_sadrzaj>
    <derivirana_varijabla naziv="DomainObject.Predmet.ProtuStrankaListFormatedWithAdressOIB_1">
      <item>Udruga studenata Split 3 Domaćin, OIB 83569894870, Ruđera Boškovića 30, 21000 Split</item>
    </derivirana_varijabla>
  </DomainObject.Predmet.ProtuStrankaListFormatedWithAdressOIB>
  <DomainObject.Predmet.ProtuStrankaListNazivFormated>
    <izvorni_sadrzaj>
      <item>Udruga studenata Split 3 Domaćin</item>
    </izvorni_sadrzaj>
    <derivirana_varijabla naziv="DomainObject.Predmet.ProtuStrankaListNazivFormated_1">
      <item>Udruga studenata Split 3 Domaćin</item>
    </derivirana_varijabla>
  </DomainObject.Predmet.ProtuStrankaListNazivFormated>
  <DomainObject.Predmet.ProtuStrankaListNazivFormatedOIB>
    <izvorni_sadrzaj>
      <item>Udruga studenata Split 3 Domaćin, OIB 83569894870</item>
    </izvorni_sadrzaj>
    <derivirana_varijabla naziv="DomainObject.Predmet.ProtuStrankaListNazivFormatedOIB_1">
      <item>Udruga studenata Split 3 Domaćin, OIB 83569894870</item>
    </derivirana_varijabla>
  </DomainObject.Predmet.ProtuStrankaListNazivFormatedOIB>
  <DomainObject.Predmet.OstaliListFormated>
    <izvorni_sadrzaj>
      <item>Krešimir Mrđen</item>
    </izvorni_sadrzaj>
    <derivirana_varijabla naziv="DomainObject.Predmet.OstaliListFormated_1">
      <item>Krešimir Mrđen</item>
    </derivirana_varijabla>
  </DomainObject.Predmet.OstaliListFormated>
  <DomainObject.Predmet.OstaliListFormatedOIB>
    <izvorni_sadrzaj>
      <item>Krešimir Mrđen, OIB 44178616585</item>
    </izvorni_sadrzaj>
    <derivirana_varijabla naziv="DomainObject.Predmet.OstaliListFormatedOIB_1">
      <item>Krešimir Mrđen, OIB 44178616585</item>
    </derivirana_varijabla>
  </DomainObject.Predmet.OstaliListFormatedOIB>
  <DomainObject.Predmet.OstaliListFormatedWithAdress>
    <izvorni_sadrzaj>
      <item>Krešimir Mrđen, Zupina 22, 21000 Split</item>
    </izvorni_sadrzaj>
    <derivirana_varijabla naziv="DomainObject.Predmet.OstaliListFormatedWithAdress_1">
      <item>Krešimir Mrđen, Zupina 22, 21000 Split</item>
    </derivirana_varijabla>
  </DomainObject.Predmet.OstaliListFormatedWithAdress>
  <DomainObject.Predmet.OstaliListFormatedWithAdressOIB>
    <izvorni_sadrzaj>
      <item>Krešimir Mrđen, OIB 44178616585, Zupina 22, 21000 Split</item>
    </izvorni_sadrzaj>
    <derivirana_varijabla naziv="DomainObject.Predmet.OstaliListFormatedWithAdressOIB_1">
      <item>Krešimir Mrđen, OIB 44178616585, Zupina 22, 21000 Split</item>
    </derivirana_varijabla>
  </DomainObject.Predmet.OstaliListFormatedWithAdressOIB>
  <DomainObject.Predmet.OstaliListNazivFormated>
    <izvorni_sadrzaj>
      <item>Krešimir Mrđen</item>
    </izvorni_sadrzaj>
    <derivirana_varijabla naziv="DomainObject.Predmet.OstaliListNazivFormated_1">
      <item>Krešimir Mrđen</item>
    </derivirana_varijabla>
  </DomainObject.Predmet.OstaliListNazivFormated>
  <DomainObject.Predmet.OstaliListNazivFormatedOIB>
    <izvorni_sadrzaj>
      <item>Krešimir Mrđen, OIB 44178616585</item>
    </izvorni_sadrzaj>
    <derivirana_varijabla naziv="DomainObject.Predmet.OstaliListNazivFormatedOIB_1">
      <item>Krešimir Mrđen, OIB 44178616585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studenata Split 3 Domaćin</izvorni_sadrzaj>
    <derivirana_varijabla naziv="DomainObject.Predmet.ProtustrankaIDrugi_1">Udruga studenata Split 3 Domaćin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studenata Split 3 Domaćin, OIB 83569894870, Ruđera Boškovića 30, 21000 Split</izvorni_sadrzaj>
    <derivirana_varijabla naziv="DomainObject.Predmet.ProtustrankaIDrugiAdressOIB_1">Udruga studenata Split 3 Domaćin, OIB 83569894870,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studenata Split 3 Domaćin</item>
      <item>FINANCIJSKA AGENCIJA, RC SPLIT</item>
      <item>Krešimir Mrđen</item>
    </izvorni_sadrzaj>
    <derivirana_varijabla naziv="DomainObject.Predmet.SudioniciListNaziv_1">
      <item>Udruga studenata Split 3 Domaćin</item>
      <item>FINANCIJSKA AGENCIJA, RC SPLIT</item>
      <item>Krešimir Mrđen</item>
    </derivirana_varijabla>
  </DomainObject.Predmet.SudioniciListNaziv>
  <DomainObject.Predmet.SudioniciListAdressOIB>
    <izvorni_sadrzaj>
      <item>Udruga studenata Split 3 Domaćin, OIB 83569894870, Ruđera Boškovića 30,21000 Split</item>
      <item>FINANCIJSKA AGENCIJA, RC SPLIT, OIB 85821130368, Mažuranićevo šetalište 24 b,21000 Split</item>
      <item>Krešimir Mrđen, OIB 44178616585, Zupina 22,21000 Split</item>
    </izvorni_sadrzaj>
    <derivirana_varijabla naziv="DomainObject.Predmet.SudioniciListAdressOIB_1">
      <item>Udruga studenata Split 3 Domaćin, OIB 83569894870, Ruđera Boškovića 30,21000 Split</item>
      <item>FINANCIJSKA AGENCIJA, RC SPLIT, OIB 85821130368, Mažuranićevo šetalište 24 b,21000 Split</item>
      <item>Krešimir Mrđen, OIB 44178616585, Zupina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83569894870</item>
      <item>, OIB 85821130368</item>
      <item>, OIB 44178616585</item>
    </izvorni_sadrzaj>
    <derivirana_varijabla naziv="DomainObject.Predmet.SudioniciListNazivOIB_1">
      <item>, OIB 83569894870</item>
      <item>, OIB 85821130368</item>
      <item>, OIB 44178616585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St-847/2017-27</izvorni_sadrzaj>
    <derivirana_varijabla naziv="DomainObject.PredzadnjaOdlukaIzPredmeta.Oznaka_1">St-847/2017-27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477</properties:Words>
  <properties:Characters>2754</properties:Characters>
  <properties:Lines>66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2019-03-14T12:10:00Z</cp:lastPrinted>
  <dcterms:modified xmlns:xsi="http://www.w3.org/2001/XMLSchema-instance" xsi:type="dcterms:W3CDTF">2019-03-14T12:10:00Z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