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1B6BB5">
        <w:tc>
          <w:tcPr>
            <w:tcW w:type="dxa" w:w="3060"/>
          </w:tcPr>
          <w:p w:rsidRDefault="00FE082E" w:rsidR="00FE082E" w:rsidRPr="001B6BB5">
            <w:bookmarkStart w:name="_GoBack" w:id="0"/>
            <w:bookmarkEnd w:id="0"/>
            <w:r w:rsidRPr="001B6BB5">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66596C" w:rsidP="00827895" w:rsidR="0066596C" w:rsidRPr="001B6BB5">
            <w:pPr>
              <w:pStyle w:val="Naslov2"/>
              <w:rPr>
                <w:b w:val="false"/>
                <w:bCs/>
                <w:sz w:val="24"/>
                <w:szCs w:val="24"/>
              </w:rPr>
            </w:pPr>
            <w:r w:rsidRPr="001B6BB5">
              <w:rPr>
                <w:b w:val="false"/>
                <w:bCs/>
                <w:sz w:val="24"/>
                <w:szCs w:val="24"/>
              </w:rPr>
              <w:t>REPUBLIKA HRVATSKA</w:t>
            </w:r>
          </w:p>
          <w:p w:rsidRDefault="0066596C" w:rsidP="00373220" w:rsidR="0066596C" w:rsidRPr="001B6BB5">
            <w:r w:rsidRPr="001B6BB5">
              <w:t>Trgovački sud u Zagrebu</w:t>
            </w:r>
          </w:p>
          <w:p w:rsidRDefault="0066596C" w:rsidP="00373220" w:rsidR="0066596C" w:rsidRPr="001B6BB5">
            <w:r w:rsidRPr="001B6BB5">
              <w:t>Zagreb, Amruševa 2/II</w:t>
            </w:r>
          </w:p>
        </w:tc>
      </w:tr>
    </w:tbl>
    <w:p w14:textId="9dbb31b" w14:paraId="9dbb31b" w:rsidRDefault="0094718A" w:rsidP="002B5B7E" w:rsidR="0094718A" w:rsidRPr="001B6BB5">
      <w:pPr>
        <w:jc w:val="right"/>
        <w15:collapsed w:val="false"/>
        <w:rPr>
          <w:b/>
        </w:rPr>
      </w:pPr>
    </w:p>
    <w:p w:rsidRDefault="00A806E8" w:rsidP="002B5B7E" w:rsidR="002B5B7E" w:rsidRPr="001B6BB5">
      <w:pPr>
        <w:jc w:val="right"/>
        <w:rPr>
          <w:lang w:val="pt-BR"/>
        </w:rPr>
      </w:pPr>
      <w:r w:rsidRPr="001B6BB5">
        <w:rPr>
          <w:b/>
        </w:rPr>
        <w:tab/>
      </w:r>
      <w:r w:rsidRPr="001B6BB5">
        <w:rPr>
          <w:b/>
        </w:rPr>
        <w:tab/>
      </w:r>
      <w:r w:rsidRPr="001B6BB5">
        <w:rPr>
          <w:b/>
        </w:rPr>
        <w:tab/>
      </w:r>
      <w:r w:rsidR="0066596C" w:rsidRPr="001B6BB5">
        <w:t xml:space="preserve">      </w:t>
      </w:r>
      <w:r w:rsidR="002B5B7E" w:rsidRPr="001B6BB5">
        <w:rPr>
          <w:lang w:val="pt-BR"/>
        </w:rPr>
        <w:t xml:space="preserve">        </w:t>
      </w:r>
      <w:r w:rsidR="002426F8" w:rsidRPr="001B6BB5">
        <w:rPr>
          <w:lang w:val="pt-BR"/>
        </w:rPr>
        <w:t xml:space="preserve">                               </w:t>
      </w:r>
    </w:p>
    <w:p w:rsidRDefault="002B5B7E" w:rsidP="002B5B7E" w:rsidR="002B5B7E" w:rsidRPr="001B6BB5">
      <w:pPr>
        <w:jc w:val="center"/>
        <w:rPr>
          <w:lang w:val="pt-BR"/>
        </w:rPr>
      </w:pPr>
      <w:r w:rsidRPr="001B6BB5">
        <w:rPr>
          <w:lang w:val="pt-BR"/>
        </w:rPr>
        <w:t>R E P U B L I K A  H R V A T S K A</w:t>
      </w:r>
    </w:p>
    <w:p w:rsidRDefault="002B5B7E" w:rsidP="002B5B7E" w:rsidR="002B5B7E" w:rsidRPr="001B6BB5">
      <w:pPr>
        <w:jc w:val="center"/>
        <w:rPr>
          <w:b/>
        </w:rPr>
      </w:pPr>
    </w:p>
    <w:p w:rsidRDefault="002B5B7E" w:rsidP="002B5B7E" w:rsidR="002B5B7E" w:rsidRPr="001B6BB5">
      <w:pPr>
        <w:jc w:val="center"/>
      </w:pPr>
      <w:r w:rsidRPr="001B6BB5">
        <w:t>Z A K LJ U Č A K</w:t>
      </w:r>
    </w:p>
    <w:p w:rsidRDefault="00AE6F1E" w:rsidP="002B5B7E" w:rsidR="00AE6F1E" w:rsidRPr="001B6BB5">
      <w:pPr>
        <w:jc w:val="center"/>
      </w:pPr>
    </w:p>
    <w:p w:rsidRDefault="00FD7CEE" w:rsidP="002426F8" w:rsidR="000C0E93">
      <w:pPr>
        <w:jc w:val="both"/>
      </w:pPr>
      <w:r w:rsidRPr="001B6BB5">
        <w:t>Trgovački sud u Zagrebu, po sucu Nikoli Ribariću, u stečajnom predmetu nad dužnikom MONTMONTAŽA-PLINOVODOVOD d.o.o. u stečaju, Zagreb,  CMP Savica Šanci 123, MBS: 080087794, OIB: 48137524285, dana 2. srpnja 2019. godine</w:t>
      </w:r>
    </w:p>
    <w:p w:rsidRDefault="00140F96" w:rsidP="002426F8" w:rsidR="00140F96" w:rsidRPr="001B6BB5">
      <w:pPr>
        <w:jc w:val="both"/>
      </w:pPr>
    </w:p>
    <w:p w:rsidRDefault="002426F8" w:rsidP="002426F8" w:rsidR="002426F8" w:rsidRPr="001B6BB5">
      <w:pPr>
        <w:jc w:val="both"/>
      </w:pPr>
      <w:r w:rsidRPr="001B6BB5">
        <w:t xml:space="preserve"> </w:t>
      </w:r>
    </w:p>
    <w:p w:rsidRDefault="008D0264" w:rsidP="00974456" w:rsidR="00F868C9" w:rsidRPr="001B6BB5">
      <w:pPr>
        <w:jc w:val="both"/>
      </w:pPr>
      <w:r w:rsidRPr="001B6BB5">
        <w:tab/>
      </w:r>
      <w:r w:rsidRPr="001B6BB5">
        <w:tab/>
      </w:r>
      <w:r w:rsidRPr="001B6BB5">
        <w:tab/>
      </w:r>
      <w:r w:rsidRPr="001B6BB5">
        <w:tab/>
      </w:r>
      <w:r w:rsidRPr="001B6BB5">
        <w:rPr>
          <w:b/>
        </w:rPr>
        <w:t xml:space="preserve">        </w:t>
      </w:r>
      <w:r w:rsidR="00877097" w:rsidRPr="001B6BB5">
        <w:t>z a k l</w:t>
      </w:r>
      <w:r w:rsidR="004270F7" w:rsidRPr="001B6BB5">
        <w:t xml:space="preserve">j u č i o  </w:t>
      </w:r>
      <w:r w:rsidR="00C31D80" w:rsidRPr="001B6BB5">
        <w:t xml:space="preserve"> </w:t>
      </w:r>
      <w:r w:rsidR="00877097" w:rsidRPr="001B6BB5">
        <w:t xml:space="preserve"> j </w:t>
      </w:r>
      <w:r w:rsidR="00A806E8" w:rsidRPr="001B6BB5">
        <w:t xml:space="preserve">e </w:t>
      </w:r>
      <w:r w:rsidR="00A806E8" w:rsidRPr="001B6BB5">
        <w:tab/>
      </w:r>
    </w:p>
    <w:p w:rsidRDefault="00A806E8" w:rsidP="00974456" w:rsidR="00490DB0" w:rsidRPr="001B6BB5">
      <w:pPr>
        <w:jc w:val="both"/>
        <w:rPr>
          <w:b/>
        </w:rPr>
      </w:pPr>
      <w:r w:rsidRPr="001B6BB5">
        <w:rPr>
          <w:b/>
        </w:rPr>
        <w:tab/>
      </w:r>
    </w:p>
    <w:p w:rsidRDefault="00FD7CEE" w:rsidP="00FD7CEE" w:rsidR="00FD7CEE" w:rsidRPr="001B6BB5">
      <w:pPr>
        <w:jc w:val="both"/>
      </w:pPr>
      <w:r w:rsidRPr="00F055C0">
        <w:rPr>
          <w:b/>
        </w:rPr>
        <w:t>I</w:t>
      </w:r>
      <w:r w:rsidRPr="001B6BB5">
        <w:t xml:space="preserve">   Određuje se prodaja, u stečajnom postupku, nekretnina u vlasništvu stečajnog dužnika MONTMONTAŽA-PLINOVODOVOD d.o.o. u stečaju, Zagreb,  CMP Savica Šanci 123, MBS: 080087794, OIB: 48137524285, uz odgovarajuću primjenu pravila o ovrsi na nekretninama, upisanim u zemljišnim knjigama Zemljišnoknjižnog odjela Novi Zagreb, Općinskog suda u Novom Zagrebu i to</w:t>
      </w:r>
      <w:r w:rsidR="00994B18" w:rsidRPr="001B6BB5">
        <w:t>:</w:t>
      </w:r>
    </w:p>
    <w:p w:rsidRDefault="00FD7CEE" w:rsidP="00FD7CEE" w:rsidR="00FD7CEE" w:rsidRPr="001B6BB5"/>
    <w:p w:rsidRDefault="00FD7CEE" w:rsidP="00FD7CEE" w:rsidR="00FD7CEE" w:rsidRPr="001B6BB5">
      <w:pPr>
        <w:jc w:val="both"/>
      </w:pPr>
      <w:r w:rsidRPr="001B6BB5">
        <w:t>-</w:t>
      </w:r>
      <w:r w:rsidR="00994B18" w:rsidRPr="001B6BB5">
        <w:t xml:space="preserve"> ½ suvlas</w:t>
      </w:r>
      <w:r w:rsidR="001A68D9">
        <w:t>n</w:t>
      </w:r>
      <w:r w:rsidR="00994B18" w:rsidRPr="001B6BB5">
        <w:t xml:space="preserve">ičkog dijela </w:t>
      </w:r>
      <w:r w:rsidRPr="001B6BB5">
        <w:t>k.č.br: 2080, ORANICA GRM, površine 239 čhv, sve upisano u zk.ul. broj: 948 k.o. ZAPRUDSKI OTOK</w:t>
      </w:r>
    </w:p>
    <w:p w:rsidRDefault="00FD7CEE" w:rsidP="00FD7CEE" w:rsidR="00FD7CEE" w:rsidRPr="001B6BB5">
      <w:pPr>
        <w:jc w:val="both"/>
      </w:pPr>
    </w:p>
    <w:p w:rsidRDefault="00FD7CEE" w:rsidP="00FD7CEE" w:rsidR="00FD7CEE" w:rsidRPr="001B6BB5">
      <w:pPr>
        <w:jc w:val="both"/>
      </w:pPr>
      <w:r w:rsidRPr="001B6BB5">
        <w:t>-</w:t>
      </w:r>
      <w:r w:rsidR="00994B18" w:rsidRPr="001B6BB5">
        <w:t>½ suvlas</w:t>
      </w:r>
      <w:r w:rsidR="001A68D9">
        <w:t>n</w:t>
      </w:r>
      <w:r w:rsidR="00994B18" w:rsidRPr="001B6BB5">
        <w:t xml:space="preserve">ičkog dijela </w:t>
      </w:r>
      <w:r w:rsidRPr="001B6BB5">
        <w:t>k.č.br: 2077, ORANICA DUGA LEDINA, površine 4152 čhv, odnosno 14934 m2, k.č.br. 2078, LIVADA DUGA LEDINA, površine 383 čhv, odnosno sveukupne površine 4535 čhv, odnosno 14934 m2, sve upisano u zk.ul. broj: 693 k.o. ZAPRUDSKI OTOK</w:t>
      </w:r>
    </w:p>
    <w:p w:rsidRDefault="00FD7CEE" w:rsidP="00FD7CEE" w:rsidR="00FD7CEE" w:rsidRPr="001B6BB5">
      <w:pPr>
        <w:jc w:val="both"/>
      </w:pPr>
    </w:p>
    <w:p w:rsidRDefault="00FD7CEE" w:rsidP="00FD7CEE" w:rsidR="00FD7CEE" w:rsidRPr="001B6BB5">
      <w:pPr>
        <w:jc w:val="both"/>
      </w:pPr>
      <w:r w:rsidRPr="001B6BB5">
        <w:t>-</w:t>
      </w:r>
      <w:r w:rsidR="00994B18" w:rsidRPr="001B6BB5">
        <w:t xml:space="preserve"> ½ suvlas</w:t>
      </w:r>
      <w:r w:rsidR="001A68D9">
        <w:t>n</w:t>
      </w:r>
      <w:r w:rsidR="00994B18" w:rsidRPr="001B6BB5">
        <w:t xml:space="preserve">ičkog dijela </w:t>
      </w:r>
      <w:r w:rsidRPr="001B6BB5">
        <w:t>k.č.br: 2079, ORANICA GRM, površine 402 čhv, sve upisano u zk.ul. broj: 230 k.o. ZAPRUDSKI OTOK</w:t>
      </w:r>
    </w:p>
    <w:p w:rsidRDefault="00FD7CEE" w:rsidP="00FD7CEE" w:rsidR="00FD7CEE" w:rsidRPr="001B6BB5">
      <w:pPr>
        <w:jc w:val="both"/>
      </w:pPr>
    </w:p>
    <w:p w:rsidRDefault="00FD7CEE" w:rsidP="00FD7CEE" w:rsidR="00FD7CEE" w:rsidRPr="001B6BB5">
      <w:pPr>
        <w:jc w:val="both"/>
      </w:pPr>
      <w:r w:rsidRPr="001B6BB5">
        <w:t xml:space="preserve">Na navedenim nekretninama upisano je razlučno pravo u korist razlučnog vjerovnika: </w:t>
      </w:r>
    </w:p>
    <w:tbl>
      <w:tblPr>
        <w:tblW w:type="dxa" w:w="8640"/>
        <w:shd w:fill="FFFFFF" w:color="auto" w:val="clear"/>
        <w:tblCellMar>
          <w:left w:type="dxa" w:w="0"/>
          <w:right w:type="dxa" w:w="0"/>
        </w:tblCellMar>
        <w:tblLook w:val="04A0" w:noVBand="1" w:noHBand="0" w:lastColumn="0" w:firstColumn="1" w:lastRow="0" w:firstRow="1"/>
      </w:tblPr>
      <w:tblGrid>
        <w:gridCol w:w="8640"/>
      </w:tblGrid>
      <w:tr w:rsidTr="0042069E" w:rsidR="00FD7CEE" w:rsidRPr="001B6BB5">
        <w:tc>
          <w:tcPr>
            <w:tcW w:type="auto" w:w="0"/>
            <w:shd w:fill="auto" w:color="auto" w:val="clear"/>
            <w:tcMar>
              <w:top w:type="dxa" w:w="30"/>
              <w:left w:type="dxa" w:w="30"/>
              <w:bottom w:type="dxa" w:w="30"/>
              <w:right w:type="dxa" w:w="30"/>
            </w:tcMar>
            <w:hideMark/>
          </w:tcPr>
          <w:p w:rsidRDefault="00FD7CEE" w:rsidP="00FD7CEE" w:rsidR="00FD7CEE" w:rsidRPr="001B6BB5">
            <w:pPr>
              <w:numPr>
                <w:ilvl w:val="0"/>
                <w:numId w:val="9"/>
              </w:numPr>
            </w:pPr>
            <w:r w:rsidRPr="001B6BB5">
              <w:rPr>
                <w:bCs/>
              </w:rPr>
              <w:t>GARIĆ TOMO, OIB: 95091095662, ULICA DORE PEJAČEVIĆ 1, 10000 ZAGREB</w:t>
            </w:r>
          </w:p>
          <w:p w:rsidRDefault="00FD7CEE" w:rsidP="00994B18" w:rsidR="00FD7CEE" w:rsidRPr="001B6BB5">
            <w:pPr>
              <w:ind w:left="720"/>
            </w:pPr>
          </w:p>
        </w:tc>
      </w:tr>
    </w:tbl>
    <w:p w:rsidRDefault="003561F4" w:rsidP="00F055C0" w:rsidR="003561F4" w:rsidRPr="001B6BB5">
      <w:pPr>
        <w:ind w:firstLine="709" w:left="-709"/>
        <w:jc w:val="both"/>
      </w:pPr>
      <w:r w:rsidRPr="00F055C0">
        <w:rPr>
          <w:b/>
        </w:rPr>
        <w:t>II</w:t>
      </w:r>
      <w:r w:rsidRPr="001B6BB5">
        <w:tab/>
        <w:t xml:space="preserve">Utvrđena vrijednost nekretnina iz točke I ovog zaključka iznosi: </w:t>
      </w:r>
      <w:r w:rsidR="00421848" w:rsidRPr="001B6BB5">
        <w:t>4.938.000,00</w:t>
      </w:r>
      <w:r w:rsidRPr="001B6BB5">
        <w:t xml:space="preserve"> kuna</w:t>
      </w:r>
      <w:r w:rsidR="00421848" w:rsidRPr="001B6BB5">
        <w:t xml:space="preserve">.  </w:t>
      </w:r>
    </w:p>
    <w:p w:rsidRDefault="003561F4" w:rsidP="003561F4" w:rsidR="003561F4" w:rsidRPr="001B6BB5">
      <w:pPr>
        <w:jc w:val="both"/>
      </w:pPr>
    </w:p>
    <w:p w:rsidRDefault="003561F4" w:rsidP="003561F4" w:rsidR="003561F4" w:rsidRPr="001B6BB5">
      <w:pPr>
        <w:jc w:val="both"/>
      </w:pPr>
      <w:r w:rsidRPr="00F055C0">
        <w:rPr>
          <w:b/>
        </w:rPr>
        <w:t>III</w:t>
      </w:r>
      <w:r w:rsidRPr="001B6BB5">
        <w:tab/>
        <w:t>Nekretnine iz točke I ovog zaključka prodat će se na prvoj usmenoj javnoj dražbi kao cjelina.</w:t>
      </w:r>
    </w:p>
    <w:p w:rsidRDefault="003561F4" w:rsidP="003561F4" w:rsidR="003561F4" w:rsidRPr="001B6BB5">
      <w:pPr>
        <w:jc w:val="both"/>
      </w:pPr>
    </w:p>
    <w:p w:rsidRDefault="003561F4" w:rsidP="003561F4" w:rsidR="003561F4" w:rsidRPr="001B6BB5">
      <w:pPr>
        <w:jc w:val="both"/>
      </w:pPr>
      <w:r w:rsidRPr="001B6BB5">
        <w:t>Ročište za prodaju održat će se pred stečajnim sucem u zgradi Trgovačkog suda u Zagrebu, soba broj 82/II (ulična zgrada),</w:t>
      </w:r>
    </w:p>
    <w:p w:rsidRDefault="003561F4" w:rsidP="003561F4" w:rsidR="003561F4" w:rsidRPr="001B6BB5">
      <w:pPr>
        <w:jc w:val="both"/>
      </w:pPr>
    </w:p>
    <w:p w:rsidRDefault="003561F4" w:rsidP="003561F4" w:rsidR="003561F4" w:rsidRPr="001B6BB5">
      <w:pPr>
        <w:jc w:val="both"/>
        <w:rPr>
          <w:b/>
        </w:rPr>
      </w:pPr>
      <w:r w:rsidRPr="001B6BB5">
        <w:tab/>
      </w:r>
      <w:r w:rsidRPr="001B6BB5">
        <w:tab/>
      </w:r>
      <w:r w:rsidRPr="001B6BB5">
        <w:tab/>
      </w:r>
      <w:r w:rsidRPr="001B6BB5">
        <w:tab/>
        <w:t xml:space="preserve"> </w:t>
      </w:r>
      <w:r w:rsidRPr="001B6BB5">
        <w:rPr>
          <w:b/>
        </w:rPr>
        <w:t>dana 1</w:t>
      </w:r>
      <w:r w:rsidR="00483B09" w:rsidRPr="001B6BB5">
        <w:rPr>
          <w:b/>
        </w:rPr>
        <w:t>9</w:t>
      </w:r>
      <w:r w:rsidRPr="001B6BB5">
        <w:rPr>
          <w:b/>
        </w:rPr>
        <w:t>.</w:t>
      </w:r>
      <w:r w:rsidR="00483B09" w:rsidRPr="001B6BB5">
        <w:rPr>
          <w:b/>
        </w:rPr>
        <w:t xml:space="preserve"> srpnja</w:t>
      </w:r>
      <w:r w:rsidRPr="001B6BB5">
        <w:rPr>
          <w:b/>
        </w:rPr>
        <w:t xml:space="preserve"> 201</w:t>
      </w:r>
      <w:r w:rsidR="00483B09" w:rsidRPr="001B6BB5">
        <w:rPr>
          <w:b/>
        </w:rPr>
        <w:t>9</w:t>
      </w:r>
      <w:r w:rsidRPr="001B6BB5">
        <w:rPr>
          <w:b/>
        </w:rPr>
        <w:t>. u 10,</w:t>
      </w:r>
      <w:r w:rsidR="00483B09" w:rsidRPr="001B6BB5">
        <w:rPr>
          <w:b/>
        </w:rPr>
        <w:t>0</w:t>
      </w:r>
      <w:r w:rsidRPr="001B6BB5">
        <w:rPr>
          <w:b/>
        </w:rPr>
        <w:t>0 sati</w:t>
      </w:r>
    </w:p>
    <w:p w:rsidRDefault="003561F4" w:rsidP="003561F4" w:rsidR="003561F4" w:rsidRPr="001B6BB5">
      <w:pPr>
        <w:jc w:val="both"/>
        <w:rPr>
          <w:b/>
        </w:rPr>
      </w:pPr>
    </w:p>
    <w:p w:rsidRDefault="003561F4" w:rsidP="003561F4" w:rsidR="003561F4" w:rsidRPr="001B6BB5">
      <w:pPr>
        <w:jc w:val="both"/>
        <w:rPr>
          <w:b/>
        </w:rPr>
      </w:pPr>
      <w:r w:rsidRPr="001B6BB5">
        <w:t>Ročište će se održati i ako na njemu sudjeluje samo jedan ponuditelj.</w:t>
      </w:r>
    </w:p>
    <w:p w:rsidRDefault="003561F4" w:rsidP="003561F4" w:rsidR="003561F4" w:rsidRPr="001B6BB5">
      <w:pPr>
        <w:jc w:val="both"/>
      </w:pPr>
    </w:p>
    <w:p w:rsidRDefault="003561F4" w:rsidP="003561F4" w:rsidR="003561F4" w:rsidRPr="001B6BB5">
      <w:pPr>
        <w:jc w:val="both"/>
      </w:pPr>
      <w:r w:rsidRPr="001B6BB5">
        <w:rPr>
          <w:b/>
        </w:rPr>
        <w:t>IV</w:t>
      </w:r>
      <w:r w:rsidRPr="001B6BB5">
        <w:rPr>
          <w:b/>
        </w:rPr>
        <w:tab/>
      </w:r>
      <w:r w:rsidRPr="001B6BB5">
        <w:t>Ovaj zaključak o prodaji objavit će se na oglasnoj ploči Trgovačkog suda u Zagrebu, na web stranici ovoga suda i HGK i Visokog trgovačkog suda.</w:t>
      </w:r>
    </w:p>
    <w:p w:rsidRDefault="003561F4" w:rsidP="003561F4" w:rsidR="003561F4" w:rsidRPr="001B6BB5">
      <w:pPr>
        <w:jc w:val="both"/>
      </w:pPr>
      <w:r w:rsidRPr="001B6BB5">
        <w:t>Rok od objave zaključka o prodaji nekretnina na oglasnoj ploči do prodaje iznosi 15 dana.</w:t>
      </w:r>
    </w:p>
    <w:p w:rsidRDefault="003561F4" w:rsidP="003561F4" w:rsidR="003561F4" w:rsidRPr="001B6BB5">
      <w:pPr>
        <w:jc w:val="both"/>
      </w:pPr>
    </w:p>
    <w:p w:rsidRDefault="003561F4" w:rsidP="003561F4" w:rsidR="003561F4" w:rsidRPr="001B6BB5">
      <w:pPr>
        <w:jc w:val="both"/>
      </w:pPr>
      <w:r w:rsidRPr="001B6BB5">
        <w:rPr>
          <w:b/>
        </w:rPr>
        <w:t>V</w:t>
      </w:r>
      <w:r w:rsidRPr="001B6BB5">
        <w:tab/>
        <w:t>Uvjeti prodaje:</w:t>
      </w:r>
    </w:p>
    <w:p w:rsidRDefault="003561F4" w:rsidP="003561F4" w:rsidR="003561F4" w:rsidRPr="001B6BB5">
      <w:pPr>
        <w:jc w:val="both"/>
      </w:pPr>
    </w:p>
    <w:p w:rsidRDefault="003561F4" w:rsidP="003561F4" w:rsidR="003561F4" w:rsidRPr="001B6BB5">
      <w:pPr>
        <w:jc w:val="both"/>
      </w:pPr>
      <w:r w:rsidRPr="001B6BB5">
        <w:tab/>
        <w:t>1.   Nekretnine iz točke I ovog zaključka prodavat će se kao cjelina na prvom ročištu za dražbu po početnoj cijeni koja je jednaka utvrđenoj vrijednosti nekretnina i ispod te cijene ne mogu se prodati na ovom prvom ročištu, sukladno odredbi članka 164.</w:t>
      </w:r>
      <w:r w:rsidR="00E00E99" w:rsidRPr="001B6BB5">
        <w:t xml:space="preserve"> </w:t>
      </w:r>
      <w:r w:rsidRPr="001B6BB5">
        <w:t>st.</w:t>
      </w:r>
      <w:r w:rsidR="00E00E99" w:rsidRPr="001B6BB5">
        <w:t xml:space="preserve"> </w:t>
      </w:r>
      <w:r w:rsidRPr="001B6BB5">
        <w:t>6. Stečajnog zakona (NN 44/96,29</w:t>
      </w:r>
      <w:r w:rsidR="00E625CB" w:rsidRPr="001B6BB5">
        <w:t>/99,129/00,123/03,82/06,116/10,</w:t>
      </w:r>
      <w:r w:rsidRPr="001B6BB5">
        <w:t>25/15, 133/12; dalje SZ).</w:t>
      </w:r>
    </w:p>
    <w:p w:rsidRDefault="003561F4" w:rsidP="003561F4" w:rsidR="003561F4" w:rsidRPr="001B6BB5">
      <w:pPr>
        <w:jc w:val="both"/>
      </w:pPr>
    </w:p>
    <w:p w:rsidRDefault="003561F4" w:rsidP="003561F4" w:rsidR="003561F4" w:rsidRPr="001B6BB5">
      <w:pPr>
        <w:jc w:val="both"/>
      </w:pPr>
      <w:r w:rsidRPr="001B6BB5">
        <w:t xml:space="preserve">    </w:t>
      </w:r>
      <w:r w:rsidRPr="001B6BB5">
        <w:tab/>
        <w:t>Tek ako se nekretnine ne prodaju niti na drugom ročištu za prodaju po utvrđenoj vrijednosti, na narednim ročištima za prodaju mogu se prodavati za nižu vrijednost koju zaključkom odredi stečajni sudac.</w:t>
      </w:r>
    </w:p>
    <w:p w:rsidRDefault="003561F4" w:rsidP="003561F4" w:rsidR="003561F4" w:rsidRPr="001B6BB5">
      <w:pPr>
        <w:jc w:val="both"/>
      </w:pPr>
      <w:r w:rsidRPr="001B6BB5">
        <w:tab/>
      </w:r>
    </w:p>
    <w:p w:rsidRDefault="003561F4" w:rsidP="003561F4" w:rsidR="003561F4" w:rsidRPr="001B6BB5">
      <w:pPr>
        <w:jc w:val="both"/>
      </w:pPr>
      <w:r w:rsidRPr="001B6BB5">
        <w:tab/>
        <w:t>2</w:t>
      </w:r>
      <w:r w:rsidRPr="001B6BB5">
        <w:rPr>
          <w:b/>
        </w:rPr>
        <w:t>.</w:t>
      </w:r>
      <w:r w:rsidRPr="001B6BB5">
        <w:t xml:space="preserve">    Sve poreze i pristojbe u svezi s prodajom nekretnina snosi kupac.</w:t>
      </w:r>
      <w:r w:rsidR="00E625CB" w:rsidRPr="001B6BB5">
        <w:t xml:space="preserve"> Kupac snosi troškove poreza na promet nekretnina.</w:t>
      </w:r>
    </w:p>
    <w:p w:rsidRDefault="00E625CB" w:rsidP="003561F4" w:rsidR="00E625CB" w:rsidRPr="001B6BB5">
      <w:pPr>
        <w:jc w:val="both"/>
      </w:pPr>
    </w:p>
    <w:p w:rsidRDefault="003561F4" w:rsidP="003561F4" w:rsidR="003561F4" w:rsidRPr="001B6BB5">
      <w:pPr>
        <w:jc w:val="both"/>
      </w:pPr>
      <w:r w:rsidRPr="001B6BB5">
        <w:tab/>
        <w:t xml:space="preserve">3.  Kao ponuditelji mogu sudjelovati samo osobe koje su najkasnije </w:t>
      </w:r>
      <w:r w:rsidR="005C6305" w:rsidRPr="001B6BB5">
        <w:t>tri</w:t>
      </w:r>
      <w:r w:rsidRPr="001B6BB5">
        <w:t xml:space="preserve"> dana prije dana održavanja ročišta za dražbu uplatile jamčevinu u iznosu od 10 % utvrđene vrijednosti nekretnina iz točke II ovog zaključka na račun sudskog depozita  Trgovačkog suda u Zagrebu pri  Hrvatskoj poštanskoj banci d.d. Zagreb, IBAN: HR9223900011300000460,  poziv na broj 05  br.spisa  St- </w:t>
      </w:r>
      <w:r w:rsidR="005C6305" w:rsidRPr="001B6BB5">
        <w:t>1498/2017</w:t>
      </w:r>
      <w:r w:rsidRPr="001B6BB5">
        <w:t xml:space="preserve"> s naznakom „ jamčevina za javnu dražbu </w:t>
      </w:r>
      <w:r w:rsidR="00F652B5" w:rsidRPr="001B6BB5">
        <w:t>1</w:t>
      </w:r>
      <w:r w:rsidR="005C6305" w:rsidRPr="001B6BB5">
        <w:t>9</w:t>
      </w:r>
      <w:r w:rsidRPr="001B6BB5">
        <w:t>.</w:t>
      </w:r>
      <w:r w:rsidR="005C6305" w:rsidRPr="001B6BB5">
        <w:t>7</w:t>
      </w:r>
      <w:r w:rsidRPr="001B6BB5">
        <w:t>.201</w:t>
      </w:r>
      <w:r w:rsidR="005C6305" w:rsidRPr="001B6BB5">
        <w:t>9</w:t>
      </w:r>
      <w:r w:rsidRPr="001B6BB5">
        <w:t>.“ i dokaz o tome predoče stečajnom sucu prije početka dražbe.</w:t>
      </w:r>
    </w:p>
    <w:p w:rsidRDefault="003561F4" w:rsidP="003561F4" w:rsidR="003561F4" w:rsidRPr="001B6BB5">
      <w:pPr>
        <w:jc w:val="both"/>
      </w:pPr>
    </w:p>
    <w:p w:rsidRDefault="003561F4" w:rsidP="003561F4" w:rsidR="003561F4" w:rsidRPr="001B6BB5">
      <w:pPr>
        <w:jc w:val="both"/>
      </w:pPr>
      <w:r w:rsidRPr="001B6BB5">
        <w:tab/>
        <w:t>4. Punomoćnici ponuditelja mogu sudjelovati na dražbi samo uz ovjerenu specijalnu punomoć.</w:t>
      </w:r>
    </w:p>
    <w:p w:rsidRDefault="003561F4" w:rsidP="003561F4" w:rsidR="003561F4" w:rsidRPr="001B6BB5">
      <w:pPr>
        <w:jc w:val="both"/>
      </w:pPr>
    </w:p>
    <w:p w:rsidRDefault="003561F4" w:rsidP="00E36B3B" w:rsidR="00E36B3B" w:rsidRPr="001B6BB5">
      <w:pPr>
        <w:jc w:val="both"/>
      </w:pPr>
      <w:r w:rsidRPr="001B6BB5">
        <w:tab/>
        <w:t xml:space="preserve">5. </w:t>
      </w:r>
      <w:r w:rsidR="00231D37" w:rsidRPr="001B6BB5">
        <w:t xml:space="preserve">U slučaju više ponuditelja jamčevina se neće odmah </w:t>
      </w:r>
      <w:r w:rsidR="00F41EAF" w:rsidRPr="001B6BB5">
        <w:t xml:space="preserve">vratiti ponuditeljima </w:t>
      </w:r>
      <w:r w:rsidR="0085166F" w:rsidRPr="001B6BB5">
        <w:t>koji su ponudili nižu cijenu. Ja</w:t>
      </w:r>
      <w:r w:rsidR="00F41EAF" w:rsidRPr="001B6BB5">
        <w:t>mčevina će se vratiti ponuditeljima</w:t>
      </w:r>
      <w:r w:rsidR="00DE1249" w:rsidRPr="001B6BB5">
        <w:t>,</w:t>
      </w:r>
      <w:r w:rsidR="00F41EAF" w:rsidRPr="001B6BB5">
        <w:t xml:space="preserve"> koji su ponudili nižu cijenu</w:t>
      </w:r>
      <w:r w:rsidR="00DE1249" w:rsidRPr="001B6BB5">
        <w:t>,</w:t>
      </w:r>
      <w:r w:rsidR="00F41EAF" w:rsidRPr="001B6BB5">
        <w:t xml:space="preserve"> nakon što rješenje o dosudi stekne svojstvo pr</w:t>
      </w:r>
      <w:r w:rsidR="00DE1249" w:rsidRPr="001B6BB5">
        <w:t>avomoćnosti i nakon što ponudit</w:t>
      </w:r>
      <w:r w:rsidR="00F41EAF" w:rsidRPr="001B6BB5">
        <w:t>e</w:t>
      </w:r>
      <w:r w:rsidR="00DE1249" w:rsidRPr="001B6BB5">
        <w:t>l</w:t>
      </w:r>
      <w:r w:rsidR="00F41EAF" w:rsidRPr="001B6BB5">
        <w:t xml:space="preserve">j prema </w:t>
      </w:r>
      <w:r w:rsidR="00E36B3B" w:rsidRPr="001B6BB5">
        <w:t>prema redoslijedu visine ponuđene cijene položi kupovninu.</w:t>
      </w:r>
    </w:p>
    <w:p w:rsidRDefault="00E36B3B" w:rsidP="00E36B3B" w:rsidR="003561F4" w:rsidRPr="001B6BB5">
      <w:pPr>
        <w:jc w:val="both"/>
      </w:pPr>
      <w:r w:rsidRPr="001B6BB5">
        <w:t xml:space="preserve"> </w:t>
      </w:r>
    </w:p>
    <w:p w:rsidRDefault="003561F4" w:rsidP="003561F4" w:rsidR="003561F4" w:rsidRPr="001B6BB5">
      <w:pPr>
        <w:jc w:val="both"/>
      </w:pPr>
      <w:r w:rsidRPr="001B6BB5">
        <w:tab/>
        <w:t>6</w:t>
      </w:r>
      <w:r w:rsidRPr="001B6BB5">
        <w:rPr>
          <w:b/>
        </w:rPr>
        <w:t>.</w:t>
      </w:r>
      <w:r w:rsidRPr="001B6BB5">
        <w:t xml:space="preserve">  Kupac je dužan uplatiti razliku između jamčevine  i pos</w:t>
      </w:r>
      <w:r w:rsidR="00DE1249" w:rsidRPr="001B6BB5">
        <w:t xml:space="preserve">tignute kupoprodajne cijene u  </w:t>
      </w:r>
      <w:r w:rsidRPr="001B6BB5">
        <w:t>roku od 30 dana od dana obavijesti o pravomoćnosti rješenja o dosudi na račun sudskog depozita navedenog u točki 3. uvjeta prodaje ovog zaključka.</w:t>
      </w:r>
    </w:p>
    <w:p w:rsidRDefault="003561F4" w:rsidP="00E36B3B" w:rsidR="003561F4" w:rsidRPr="001B6BB5">
      <w:pPr>
        <w:jc w:val="both"/>
      </w:pPr>
      <w:r w:rsidRPr="001B6BB5">
        <w:t xml:space="preserve">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3561F4" w:rsidP="00E36B3B" w:rsidR="003561F4" w:rsidRPr="001B6BB5">
      <w:pPr>
        <w:jc w:val="both"/>
      </w:pPr>
      <w:r w:rsidRPr="001B6BB5">
        <w:t xml:space="preserve">     Nekretnina će se dosuditi i ponuditeljima koji će ponuditi nižu cijenu  (ali ne i nižu od one početne na ovom ročištu za prodaju) prema veličini ponuđene cijene, ako kupac koji ponudi veću cijenu ne položi kupovninu u roku koji mu je za to biti određen.</w:t>
      </w:r>
    </w:p>
    <w:p w:rsidRDefault="003561F4" w:rsidP="003561F4" w:rsidR="003561F4" w:rsidRPr="001B6BB5">
      <w:pPr>
        <w:jc w:val="right"/>
      </w:pPr>
    </w:p>
    <w:p w:rsidRDefault="003561F4" w:rsidP="003561F4" w:rsidR="003561F4" w:rsidRPr="001B6BB5">
      <w:pPr>
        <w:jc w:val="both"/>
      </w:pPr>
      <w:r w:rsidRPr="001B6BB5">
        <w:tab/>
        <w:t>7</w:t>
      </w:r>
      <w:r w:rsidRPr="001B6BB5">
        <w:rPr>
          <w:b/>
        </w:rPr>
        <w:t>.</w:t>
      </w:r>
      <w:r w:rsidRPr="001B6BB5">
        <w:t xml:space="preserve">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r w:rsidR="00BE5E8B" w:rsidRPr="001B6BB5">
        <w:t xml:space="preserve"> Razlučni vjerovnik dužan je položiti onaj iznos kupovnine koji odgovara iznosu troškova iz čl. 170. SZ-a.</w:t>
      </w:r>
    </w:p>
    <w:p w:rsidRDefault="003561F4" w:rsidP="003561F4" w:rsidR="003561F4" w:rsidRPr="001B6BB5">
      <w:pPr>
        <w:jc w:val="both"/>
      </w:pPr>
    </w:p>
    <w:p w:rsidRDefault="003561F4" w:rsidP="003561F4" w:rsidR="003561F4" w:rsidRPr="001B6BB5">
      <w:pPr>
        <w:jc w:val="both"/>
      </w:pPr>
      <w:r w:rsidRPr="001B6BB5">
        <w:lastRenderedPageBreak/>
        <w:tab/>
        <w:t>8</w:t>
      </w:r>
      <w:r w:rsidRPr="001B6BB5">
        <w:rPr>
          <w:b/>
        </w:rPr>
        <w:t>.</w:t>
      </w:r>
      <w:r w:rsidRPr="001B6BB5">
        <w:t xml:space="preserve">  U rješenju o dosudi nekretnina sud će odrediti da se nakon pravomoćnosti toga rješenja i nakon što kupac položi kupovninu, u zemljišnim knjigama upiše u njegovu korist pravo vlasništva na dosuđenim nekretninama, te brisati prava i terete na nekretninama koji prestaju njihovom prodajom.</w:t>
      </w:r>
    </w:p>
    <w:p w:rsidRDefault="003561F4" w:rsidP="003561F4" w:rsidR="003561F4" w:rsidRPr="001B6BB5">
      <w:pPr>
        <w:jc w:val="both"/>
      </w:pPr>
    </w:p>
    <w:p w:rsidRDefault="003561F4" w:rsidP="003561F4" w:rsidR="003561F4" w:rsidRPr="001B6BB5">
      <w:pPr>
        <w:jc w:val="both"/>
      </w:pPr>
      <w:r w:rsidRPr="001B6BB5">
        <w:tab/>
        <w:t>9.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3561F4" w:rsidP="003561F4" w:rsidR="003561F4" w:rsidRPr="001B6BB5">
      <w:pPr>
        <w:ind w:firstLine="708"/>
        <w:jc w:val="both"/>
      </w:pPr>
      <w:r w:rsidRPr="001B6BB5">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3561F4" w:rsidP="003561F4" w:rsidR="003561F4" w:rsidRPr="001B6BB5">
      <w:pPr>
        <w:ind w:firstLine="708"/>
        <w:jc w:val="both"/>
      </w:pPr>
    </w:p>
    <w:p w:rsidRDefault="003561F4" w:rsidP="003561F4" w:rsidR="003561F4" w:rsidRPr="001B6BB5">
      <w:pPr>
        <w:jc w:val="both"/>
      </w:pPr>
      <w:r w:rsidRPr="001B6BB5">
        <w:tab/>
        <w:t>10.  Prodaja se obavlja po načelu «viđeno-kupljeno», što isključuje sve naknadne prigovore kupca.</w:t>
      </w:r>
      <w:r w:rsidR="006D68C5" w:rsidRPr="001B6BB5">
        <w:t xml:space="preserve"> </w:t>
      </w:r>
    </w:p>
    <w:p w:rsidRDefault="006D68C5" w:rsidP="003561F4" w:rsidR="003561F4" w:rsidRPr="001B6BB5">
      <w:pPr>
        <w:jc w:val="both"/>
      </w:pPr>
      <w:r w:rsidRPr="001B6BB5">
        <w:tab/>
      </w:r>
    </w:p>
    <w:p w:rsidRDefault="003561F4" w:rsidP="003561F4" w:rsidR="003561F4">
      <w:pPr>
        <w:jc w:val="both"/>
      </w:pPr>
      <w:r w:rsidRPr="001B6BB5">
        <w:tab/>
        <w:t xml:space="preserve"> 11.  Razgledati nekretnine i dokumentaciju vezanu  uz iste, zainteresirane osobe mogu u vrijeme dogovoreno sa stečajnim upraviteljem na tel.br</w:t>
      </w:r>
      <w:r w:rsidR="005C6305" w:rsidRPr="001B6BB5">
        <w:t xml:space="preserve">. 098 </w:t>
      </w:r>
      <w:r w:rsidR="00DE73A9" w:rsidRPr="001B6BB5">
        <w:t>453 827.</w:t>
      </w:r>
    </w:p>
    <w:p w:rsidRDefault="00F055C0" w:rsidP="003561F4" w:rsidR="00F055C0" w:rsidRPr="001B6BB5">
      <w:pPr>
        <w:jc w:val="both"/>
      </w:pPr>
    </w:p>
    <w:p w:rsidRDefault="0078609F" w:rsidP="00361730" w:rsidR="0078609F" w:rsidRPr="001B6BB5">
      <w:pPr>
        <w:jc w:val="center"/>
      </w:pPr>
    </w:p>
    <w:p w:rsidRDefault="00A84C1A" w:rsidP="00361730" w:rsidR="00A84C1A" w:rsidRPr="001B6BB5">
      <w:pPr>
        <w:jc w:val="center"/>
      </w:pPr>
      <w:r w:rsidRPr="001B6BB5">
        <w:t>Obrazloženje</w:t>
      </w:r>
    </w:p>
    <w:p w:rsidRDefault="001155E0" w:rsidP="00361730" w:rsidR="001155E0" w:rsidRPr="001B6BB5">
      <w:pPr>
        <w:jc w:val="center"/>
      </w:pPr>
    </w:p>
    <w:p w:rsidRDefault="001155E0" w:rsidP="001155E0" w:rsidR="001155E0" w:rsidRPr="001B6BB5">
      <w:pPr>
        <w:jc w:val="both"/>
      </w:pPr>
      <w:r w:rsidRPr="001B6BB5">
        <w:tab/>
        <w:t>Pravomoćnim rješenjem ovog suda od 7. lipnja 2019. određena je prodaja nekretnina stečajnog dužnika opisanih toč. I ovog zaključka u stečajnom postupku, uz odgovarajuću primjenu odredaba OZ-a.</w:t>
      </w:r>
    </w:p>
    <w:p w:rsidRDefault="001155E0" w:rsidP="00F82FFC" w:rsidR="00F82FFC" w:rsidRPr="001B6BB5">
      <w:pPr>
        <w:ind w:firstLine="708"/>
        <w:jc w:val="both"/>
      </w:pPr>
      <w:r w:rsidRPr="001B6BB5">
        <w:t xml:space="preserve">Podneskom od </w:t>
      </w:r>
      <w:r w:rsidR="00F82FFC" w:rsidRPr="001B6BB5">
        <w:t>5</w:t>
      </w:r>
      <w:r w:rsidRPr="001B6BB5">
        <w:t>. lipnja 201</w:t>
      </w:r>
      <w:r w:rsidR="00F82FFC" w:rsidRPr="001B6BB5">
        <w:t>9</w:t>
      </w:r>
      <w:r w:rsidRPr="001B6BB5">
        <w:t>.</w:t>
      </w:r>
      <w:r w:rsidR="00F82FFC" w:rsidRPr="001B6BB5">
        <w:t xml:space="preserve"> stečajni upravitelj dostavio je procjenu nekretnina koje su predmet prodaje izrađenu po Tihomiru Boriću, dipl.ing.građ. (listovi 438-489), a koje je bilo i objavljeno na mrežnim stranicama e oglasna ploča.</w:t>
      </w:r>
    </w:p>
    <w:p w:rsidRDefault="001155E0" w:rsidP="001155E0" w:rsidR="001155E0" w:rsidRPr="001B6BB5">
      <w:pPr>
        <w:jc w:val="both"/>
      </w:pPr>
      <w:r w:rsidRPr="001B6BB5">
        <w:tab/>
        <w:t xml:space="preserve">Prema čl. </w:t>
      </w:r>
      <w:smartTag w:element="metricconverter" w:uri="urn:schemas-microsoft-com:office:smarttags">
        <w:smartTagPr>
          <w:attr w:val="164. st" w:name="ProductID"/>
        </w:smartTagPr>
        <w:r w:rsidRPr="001B6BB5">
          <w:t>164. st</w:t>
        </w:r>
      </w:smartTag>
      <w:r w:rsidRPr="001B6BB5">
        <w: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1155E0" w:rsidP="001155E0" w:rsidR="001155E0" w:rsidRPr="001B6BB5">
      <w:pPr>
        <w:ind w:firstLine="708"/>
        <w:jc w:val="both"/>
      </w:pPr>
      <w:r w:rsidRPr="001B6BB5">
        <w:t>Prema članku 164. stavak 5. SZ-a kada se imovina prodaje u stečajnom postupku rok od objave zaključka na oglasnoj ploči suda do prodaje iznosi 15 dana.</w:t>
      </w:r>
    </w:p>
    <w:p w:rsidRDefault="001155E0" w:rsidP="001155E0" w:rsidR="001155E0" w:rsidRPr="001B6BB5">
      <w:pPr>
        <w:jc w:val="both"/>
      </w:pPr>
      <w:r w:rsidRPr="001B6BB5">
        <w:tab/>
        <w:t>O uvjetima i načinu prodaje odlučeno je temeljem odredbi članka 97. Ovršnog zakona (NN br. 112/12., 25/13 i 93/2014).</w:t>
      </w:r>
    </w:p>
    <w:p w:rsidRDefault="001155E0" w:rsidP="001155E0" w:rsidR="001155E0" w:rsidRPr="001B6BB5">
      <w:pPr>
        <w:jc w:val="both"/>
      </w:pPr>
      <w:r w:rsidRPr="001B6BB5">
        <w:tab/>
        <w:t xml:space="preserve">Slijedom obrazloženog temeljem odredbe čl. </w:t>
      </w:r>
      <w:smartTag w:element="metricconverter" w:uri="urn:schemas-microsoft-com:office:smarttags">
        <w:smartTagPr>
          <w:attr w:val="164. st" w:name="ProductID"/>
        </w:smartTagPr>
        <w:r w:rsidRPr="001B6BB5">
          <w:t>164. st</w:t>
        </w:r>
      </w:smartTag>
      <w:r w:rsidRPr="001B6BB5">
        <w:t>. 1. SZ, odlučeno je kao u izreci.</w:t>
      </w:r>
    </w:p>
    <w:p w:rsidRDefault="0078609F" w:rsidP="00361730" w:rsidR="0078609F" w:rsidRPr="001B6BB5">
      <w:pPr>
        <w:jc w:val="center"/>
      </w:pPr>
    </w:p>
    <w:p w:rsidRDefault="00A84C1A" w:rsidP="00361730" w:rsidR="00A84C1A" w:rsidRPr="001B6BB5">
      <w:pPr>
        <w:jc w:val="center"/>
      </w:pPr>
      <w:r w:rsidRPr="001B6BB5">
        <w:t xml:space="preserve">Zagreb, </w:t>
      </w:r>
      <w:r w:rsidR="00F82FFC" w:rsidRPr="001B6BB5">
        <w:t>2</w:t>
      </w:r>
      <w:r w:rsidR="00F151F1" w:rsidRPr="001B6BB5">
        <w:t>.</w:t>
      </w:r>
      <w:r w:rsidR="0096227B" w:rsidRPr="001B6BB5">
        <w:t xml:space="preserve"> s</w:t>
      </w:r>
      <w:r w:rsidR="00F82FFC" w:rsidRPr="001B6BB5">
        <w:t>rpnja</w:t>
      </w:r>
      <w:r w:rsidR="001A1120" w:rsidRPr="001B6BB5">
        <w:t xml:space="preserve"> </w:t>
      </w:r>
      <w:r w:rsidR="00DC7D12" w:rsidRPr="001B6BB5">
        <w:t>201</w:t>
      </w:r>
      <w:r w:rsidR="00F82FFC" w:rsidRPr="001B6BB5">
        <w:t>9</w:t>
      </w:r>
      <w:r w:rsidR="001A1120" w:rsidRPr="001B6BB5">
        <w:t>.</w:t>
      </w:r>
    </w:p>
    <w:p w:rsidRDefault="0078609F" w:rsidP="00E91121" w:rsidR="00FE082E" w:rsidRPr="001B6BB5">
      <w:pPr>
        <w:pStyle w:val="Podnaslov"/>
        <w:ind w:firstLine="708" w:left="4956"/>
        <w:rPr>
          <w:rFonts w:hAnsi="Times New Roman" w:ascii="Times New Roman"/>
          <w:b w:val="false"/>
          <w:color w:val="auto"/>
          <w:szCs w:val="24"/>
        </w:rPr>
      </w:pPr>
      <w:r w:rsidRPr="001B6BB5">
        <w:rPr>
          <w:rFonts w:hAnsi="Times New Roman" w:ascii="Times New Roman"/>
          <w:szCs w:val="24"/>
        </w:rPr>
        <w:tab/>
      </w:r>
      <w:r w:rsidRPr="001B6BB5">
        <w:rPr>
          <w:rFonts w:hAnsi="Times New Roman" w:ascii="Times New Roman"/>
          <w:szCs w:val="24"/>
        </w:rPr>
        <w:tab/>
      </w:r>
      <w:r w:rsidRPr="001B6BB5">
        <w:rPr>
          <w:rFonts w:hAnsi="Times New Roman" w:ascii="Times New Roman"/>
          <w:szCs w:val="24"/>
        </w:rPr>
        <w:tab/>
      </w:r>
      <w:r w:rsidRPr="001B6BB5">
        <w:rPr>
          <w:rFonts w:hAnsi="Times New Roman" w:ascii="Times New Roman"/>
          <w:szCs w:val="24"/>
        </w:rPr>
        <w:tab/>
      </w:r>
      <w:r w:rsidRPr="001B6BB5">
        <w:rPr>
          <w:rFonts w:hAnsi="Times New Roman" w:ascii="Times New Roman"/>
          <w:szCs w:val="24"/>
        </w:rPr>
        <w:tab/>
      </w:r>
      <w:r w:rsidR="00F055C0">
        <w:rPr>
          <w:rFonts w:hAnsi="Times New Roman" w:ascii="Times New Roman"/>
          <w:szCs w:val="24"/>
        </w:rPr>
        <w:tab/>
      </w:r>
      <w:r w:rsidR="00F055C0">
        <w:rPr>
          <w:rFonts w:hAnsi="Times New Roman" w:ascii="Times New Roman"/>
          <w:szCs w:val="24"/>
        </w:rPr>
        <w:tab/>
      </w:r>
      <w:r w:rsidR="00BE0B87" w:rsidRPr="001B6BB5">
        <w:rPr>
          <w:rFonts w:hAnsi="Times New Roman" w:ascii="Times New Roman"/>
          <w:b w:val="false"/>
          <w:color w:val="auto"/>
          <w:szCs w:val="24"/>
        </w:rPr>
        <w:t>S</w:t>
      </w:r>
      <w:r w:rsidR="00FE082E" w:rsidRPr="001B6BB5">
        <w:rPr>
          <w:rFonts w:hAnsi="Times New Roman" w:ascii="Times New Roman"/>
          <w:b w:val="false"/>
          <w:color w:val="auto"/>
          <w:szCs w:val="24"/>
        </w:rPr>
        <w:t>udac:</w:t>
      </w:r>
    </w:p>
    <w:p w:rsidRDefault="00FE082E" w:rsidP="00F055C0" w:rsidR="001B6E9F">
      <w:pPr>
        <w:pStyle w:val="Podnaslov"/>
        <w:ind w:firstLine="708" w:left="6372"/>
        <w:rPr>
          <w:rFonts w:hAnsi="Times New Roman" w:ascii="Times New Roman"/>
          <w:b w:val="false"/>
          <w:color w:val="auto"/>
          <w:szCs w:val="24"/>
        </w:rPr>
      </w:pPr>
      <w:r w:rsidRPr="001B6BB5">
        <w:rPr>
          <w:rFonts w:hAnsi="Times New Roman" w:ascii="Times New Roman"/>
          <w:b w:val="false"/>
          <w:color w:val="auto"/>
          <w:szCs w:val="24"/>
        </w:rPr>
        <w:t>Nikola Ribarić</w:t>
      </w:r>
      <w:r w:rsidR="001B6E9F">
        <w:rPr>
          <w:rFonts w:hAnsi="Times New Roman" w:ascii="Times New Roman"/>
          <w:b w:val="false"/>
          <w:color w:val="auto"/>
          <w:szCs w:val="24"/>
        </w:rPr>
        <w:t>, v.r.</w:t>
      </w:r>
    </w:p>
    <w:p w:rsidRDefault="001B6E9F" w:rsidP="00F055C0" w:rsidR="001B6E9F">
      <w:pPr>
        <w:pStyle w:val="Podnaslov"/>
        <w:ind w:firstLine="708" w:left="6372"/>
        <w:rPr>
          <w:rFonts w:hAnsi="Times New Roman" w:ascii="Times New Roman"/>
          <w:b w:val="false"/>
          <w:color w:val="auto"/>
          <w:szCs w:val="24"/>
        </w:rPr>
      </w:pPr>
    </w:p>
    <w:p w:rsidRDefault="001B6E9F" w:rsidP="001B6E9F" w:rsidR="001B6E9F">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1B6E9F" w:rsidP="00F055C0" w:rsidR="00FE082E" w:rsidRPr="001B6BB5">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r w:rsidR="00FE082E" w:rsidRPr="001B6BB5">
        <w:rPr>
          <w:rFonts w:hAnsi="Times New Roman" w:ascii="Times New Roman"/>
          <w:b w:val="false"/>
          <w:color w:val="auto"/>
          <w:szCs w:val="24"/>
        </w:rPr>
        <w:t xml:space="preserve"> </w:t>
      </w:r>
    </w:p>
    <w:p w:rsidRDefault="00FE082E" w:rsidP="00FE082E" w:rsidR="00FE082E" w:rsidRPr="001B6BB5">
      <w:pPr>
        <w:pStyle w:val="Podnaslov"/>
        <w:ind w:firstLine="708" w:left="4956"/>
        <w:rPr>
          <w:rFonts w:hAnsi="Times New Roman" w:ascii="Times New Roman"/>
          <w:b w:val="false"/>
          <w:color w:val="auto"/>
          <w:szCs w:val="24"/>
        </w:rPr>
      </w:pPr>
    </w:p>
    <w:p w:rsidRDefault="00620B7F" w:rsidP="00FE082E" w:rsidR="00620B7F" w:rsidRPr="001B6BB5">
      <w:pPr>
        <w:jc w:val="both"/>
      </w:pPr>
    </w:p>
    <w:p w:rsidRDefault="00086EB8" w:rsidP="00974456" w:rsidR="00A84C1A" w:rsidRPr="001B6BB5">
      <w:pPr>
        <w:jc w:val="both"/>
      </w:pPr>
      <w:r w:rsidRPr="001B6BB5">
        <w:t>Uputa o pravnom lijeku</w:t>
      </w:r>
      <w:r w:rsidR="00A84C1A" w:rsidRPr="001B6BB5">
        <w:t>:</w:t>
      </w:r>
    </w:p>
    <w:p w:rsidRDefault="00A84C1A" w:rsidP="0085166F" w:rsidR="001A1120" w:rsidRPr="001B6BB5">
      <w:pPr>
        <w:jc w:val="both"/>
      </w:pPr>
      <w:r w:rsidRPr="001B6BB5">
        <w:t>Protiv ovog zaključka nije dopuštena žalba (čl.11.st.9. SZ).</w:t>
      </w:r>
      <w:r w:rsidR="001B6E9F" w:rsidRPr="001B6BB5">
        <w:t xml:space="preserve"> </w:t>
      </w:r>
    </w:p>
    <w:sectPr w:rsidSect="001B6E9F" w:rsidR="001A1120" w:rsidRPr="001B6BB5">
      <w:headerReference w:type="even" r:id="rId11"/>
      <w:headerReference w:type="default" r:id="rId12"/>
      <w:headerReference w:type="first" r:id="rId13"/>
      <w:pgSz w:h="16838" w:w="11906"/>
      <w:pgMar w:gutter="0" w:footer="709" w:header="709" w:left="1418" w:bottom="1134" w:right="1418" w:top="96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AA6" w:rsidR="001D0AA6">
      <w:r>
        <w:separator/>
      </w:r>
    </w:p>
  </w:endnote>
  <w:endnote w:id="0" w:type="continuationSeparator">
    <w:p w:rsidRDefault="001D0AA6" w:rsidR="001D0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AA6" w:rsidR="001D0AA6">
      <w:r>
        <w:separator/>
      </w:r>
    </w:p>
  </w:footnote>
  <w:footnote w:id="0" w:type="continuationSeparator">
    <w:p w:rsidRDefault="001D0AA6" w:rsidR="001D0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B7F">
      <w:rPr>
        <w:rStyle w:val="Brojstranice"/>
        <w:noProof/>
      </w:rPr>
      <w:t>3</w:t>
    </w:r>
    <w:r>
      <w:rPr>
        <w:rStyle w:val="Brojstranice"/>
      </w:rPr>
      <w:fldChar w:fldCharType="end"/>
    </w:r>
  </w:p>
  <w:p w:rsidRDefault="0038346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A61109">
      <w:rPr>
        <w:rStyle w:val="Brojstranice"/>
        <w:noProof/>
      </w:rPr>
      <w:t>3</w:t>
    </w:r>
    <w:r>
      <w:rPr>
        <w:rStyle w:val="Brojstranice"/>
      </w:rPr>
      <w:fldChar w:fldCharType="end"/>
    </w:r>
  </w:p>
  <w:p w:rsidRDefault="007F05E6" w:rsidP="00C4671B" w:rsidR="00C4671B">
    <w:pPr>
      <w:pStyle w:val="Zaglavlje"/>
      <w:jc w:val="right"/>
    </w:pPr>
    <w:r>
      <w:rPr>
        <w:lang w:val="pt-BR"/>
      </w:rPr>
      <w:tab/>
    </w:r>
    <w:r>
      <w:rPr>
        <w:lang w:val="pt-BR"/>
      </w:rPr>
      <w:tab/>
    </w:r>
    <w:r w:rsidR="00C4671B">
      <w:rPr>
        <w:lang w:val="pt-BR"/>
      </w:rPr>
      <w:t>72</w:t>
    </w:r>
    <w:r w:rsidR="00C4671B" w:rsidRPr="00264673">
      <w:rPr>
        <w:lang w:val="pt-BR"/>
      </w:rPr>
      <w:t>.</w:t>
    </w:r>
    <w:r w:rsidR="00C4671B">
      <w:rPr>
        <w:lang w:val="pt-BR"/>
      </w:rPr>
      <w:t xml:space="preserve"> </w:t>
    </w:r>
    <w:r w:rsidR="00C4671B" w:rsidRPr="00264673">
      <w:rPr>
        <w:lang w:val="pt-BR"/>
      </w:rPr>
      <w:t>St-</w:t>
    </w:r>
    <w:r w:rsidR="00C4671B">
      <w:rPr>
        <w:lang w:val="pt-BR"/>
      </w:rPr>
      <w:t>1498/2017-117</w:t>
    </w:r>
  </w:p>
  <w:p w:rsidRDefault="0078609F" w:rsidP="0078609F" w:rsidR="0078609F">
    <w:pPr>
      <w:pStyle w:val="Zaglavlje"/>
      <w:jc w:val="right"/>
    </w:pPr>
  </w:p>
  <w:p w:rsidRDefault="00383464" w:rsidP="0078609F" w:rsidR="00383464" w:rsidRPr="00A12C3D">
    <w:pPr>
      <w:ind w:firstLine="708" w:left="3540"/>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220" w:rsidP="001B6E9F" w:rsidR="00373220">
    <w:pPr>
      <w:pStyle w:val="Zaglavlje"/>
      <w:jc w:val="right"/>
    </w:pPr>
    <w:r>
      <w:rPr>
        <w:lang w:val="pt-BR"/>
      </w:rPr>
      <w:t>72</w:t>
    </w:r>
    <w:r w:rsidRPr="00264673">
      <w:rPr>
        <w:lang w:val="pt-BR"/>
      </w:rPr>
      <w:t>.</w:t>
    </w:r>
    <w:r w:rsidR="00FD7CEE">
      <w:rPr>
        <w:lang w:val="pt-BR"/>
      </w:rPr>
      <w:t xml:space="preserve"> </w:t>
    </w:r>
    <w:r w:rsidRPr="00264673">
      <w:rPr>
        <w:lang w:val="pt-BR"/>
      </w:rPr>
      <w:t>St-</w:t>
    </w:r>
    <w:r w:rsidR="00FD7CEE">
      <w:rPr>
        <w:lang w:val="pt-BR"/>
      </w:rPr>
      <w:t>1498/2017</w:t>
    </w:r>
    <w:r w:rsidR="00C4671B">
      <w:rPr>
        <w:lang w:val="pt-BR"/>
      </w:rPr>
      <w:t>-117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F2653"/>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E234DE7"/>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68B5583"/>
    <w:multiLevelType w:val="hybridMultilevel"/>
    <w:tmpl w:val="6EBC9C2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E34F15"/>
    <w:multiLevelType w:val="hybridMultilevel"/>
    <w:tmpl w:val="8FD8E8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49324E7"/>
    <w:multiLevelType w:val="hybridMultilevel"/>
    <w:tmpl w:val="25F44D46"/>
    <w:lvl w:tplc="D38C5ECC" w:ilvl="0">
      <w:numFmt w:val="bullet"/>
      <w:lvlText w:val="-"/>
      <w:lvlJc w:val="left"/>
      <w:pPr>
        <w:ind w:hanging="360" w:left="644"/>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30564E1"/>
    <w:multiLevelType w:val="hybridMultilevel"/>
    <w:tmpl w:val="E9A03AC0"/>
    <w:lvl w:tplc="A2041DE2" w:ilvl="0">
      <w:start w:val="1"/>
      <w:numFmt w:val="upperLetter"/>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0">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10"/>
  </w:num>
  <w:num w:numId="3">
    <w:abstractNumId w:val="11"/>
  </w:num>
  <w:num w:numId="4">
    <w:abstractNumId w:val="1"/>
  </w:num>
  <w:num w:numId="5">
    <w:abstractNumId w:val="6"/>
  </w:num>
  <w:num w:numId="6">
    <w:abstractNumId w:val="5"/>
  </w:num>
  <w:num w:numId="7">
    <w:abstractNumId w:val="8"/>
  </w:num>
  <w:num w:numId="8">
    <w:abstractNumId w:val="0"/>
  </w:num>
  <w:num w:numId="9">
    <w:abstractNumId w:val="3"/>
  </w:num>
  <w:num w:numId="10">
    <w:abstractNumId w:val="7"/>
  </w:num>
  <w:num w:numId="11">
    <w:abstractNumId w:val="9"/>
  </w:num>
  <w:num w:numId="12">
    <w:abstractNumId w:val="4"/>
  </w:num>
  <w:num w:numId="13">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4F9A"/>
    <w:rsid w:val="00023656"/>
    <w:rsid w:val="00031560"/>
    <w:rsid w:val="00047093"/>
    <w:rsid w:val="00051445"/>
    <w:rsid w:val="00062F3C"/>
    <w:rsid w:val="0008428F"/>
    <w:rsid w:val="00086EB8"/>
    <w:rsid w:val="000B182B"/>
    <w:rsid w:val="000C0E93"/>
    <w:rsid w:val="000D3E10"/>
    <w:rsid w:val="000E77FF"/>
    <w:rsid w:val="000F00A7"/>
    <w:rsid w:val="00105DED"/>
    <w:rsid w:val="001155E0"/>
    <w:rsid w:val="0013601B"/>
    <w:rsid w:val="00136031"/>
    <w:rsid w:val="001401A9"/>
    <w:rsid w:val="00140F96"/>
    <w:rsid w:val="0014174A"/>
    <w:rsid w:val="00144726"/>
    <w:rsid w:val="00153E95"/>
    <w:rsid w:val="00161B58"/>
    <w:rsid w:val="0016709E"/>
    <w:rsid w:val="00167C21"/>
    <w:rsid w:val="00170E69"/>
    <w:rsid w:val="00185CCC"/>
    <w:rsid w:val="00197BDA"/>
    <w:rsid w:val="001A0199"/>
    <w:rsid w:val="001A1120"/>
    <w:rsid w:val="001A59AD"/>
    <w:rsid w:val="001A68D9"/>
    <w:rsid w:val="001B1FA9"/>
    <w:rsid w:val="001B30E7"/>
    <w:rsid w:val="001B6BB5"/>
    <w:rsid w:val="001B6E9F"/>
    <w:rsid w:val="001D0AA6"/>
    <w:rsid w:val="001D17FB"/>
    <w:rsid w:val="001D42E0"/>
    <w:rsid w:val="001F1B87"/>
    <w:rsid w:val="002048C5"/>
    <w:rsid w:val="00222021"/>
    <w:rsid w:val="00223552"/>
    <w:rsid w:val="00231D37"/>
    <w:rsid w:val="00232160"/>
    <w:rsid w:val="002426F8"/>
    <w:rsid w:val="00245B29"/>
    <w:rsid w:val="00274521"/>
    <w:rsid w:val="00275427"/>
    <w:rsid w:val="00276268"/>
    <w:rsid w:val="002812CE"/>
    <w:rsid w:val="002944F0"/>
    <w:rsid w:val="002B1F84"/>
    <w:rsid w:val="002B5B7E"/>
    <w:rsid w:val="002C15FA"/>
    <w:rsid w:val="002C6EC2"/>
    <w:rsid w:val="002E2883"/>
    <w:rsid w:val="002E62F7"/>
    <w:rsid w:val="002F15B8"/>
    <w:rsid w:val="00323102"/>
    <w:rsid w:val="00333139"/>
    <w:rsid w:val="003561F4"/>
    <w:rsid w:val="00361730"/>
    <w:rsid w:val="00373220"/>
    <w:rsid w:val="00374D53"/>
    <w:rsid w:val="003763AA"/>
    <w:rsid w:val="00380A99"/>
    <w:rsid w:val="00383464"/>
    <w:rsid w:val="003B6F27"/>
    <w:rsid w:val="003E1A3E"/>
    <w:rsid w:val="004021C6"/>
    <w:rsid w:val="00421848"/>
    <w:rsid w:val="004270F7"/>
    <w:rsid w:val="00430D99"/>
    <w:rsid w:val="004451EF"/>
    <w:rsid w:val="0045250C"/>
    <w:rsid w:val="004560D9"/>
    <w:rsid w:val="00460B0E"/>
    <w:rsid w:val="00483B09"/>
    <w:rsid w:val="00490DB0"/>
    <w:rsid w:val="004B0809"/>
    <w:rsid w:val="004B49D9"/>
    <w:rsid w:val="004C5C6C"/>
    <w:rsid w:val="004D73BC"/>
    <w:rsid w:val="004D7CF5"/>
    <w:rsid w:val="004F434E"/>
    <w:rsid w:val="00513852"/>
    <w:rsid w:val="00515969"/>
    <w:rsid w:val="00520B20"/>
    <w:rsid w:val="00526D62"/>
    <w:rsid w:val="005318A9"/>
    <w:rsid w:val="00573FDC"/>
    <w:rsid w:val="00592CB5"/>
    <w:rsid w:val="005A4F40"/>
    <w:rsid w:val="005C0CB0"/>
    <w:rsid w:val="005C2EB1"/>
    <w:rsid w:val="005C6305"/>
    <w:rsid w:val="005D56F9"/>
    <w:rsid w:val="005F5633"/>
    <w:rsid w:val="0061272E"/>
    <w:rsid w:val="00620B7F"/>
    <w:rsid w:val="00621277"/>
    <w:rsid w:val="00622282"/>
    <w:rsid w:val="00633709"/>
    <w:rsid w:val="00645508"/>
    <w:rsid w:val="0065226E"/>
    <w:rsid w:val="00652C42"/>
    <w:rsid w:val="0066596C"/>
    <w:rsid w:val="006819FF"/>
    <w:rsid w:val="00681FD4"/>
    <w:rsid w:val="006832A5"/>
    <w:rsid w:val="00685199"/>
    <w:rsid w:val="00693576"/>
    <w:rsid w:val="00696C63"/>
    <w:rsid w:val="006A48C8"/>
    <w:rsid w:val="006A7E7B"/>
    <w:rsid w:val="006C2827"/>
    <w:rsid w:val="006C3587"/>
    <w:rsid w:val="006D240B"/>
    <w:rsid w:val="006D4DB7"/>
    <w:rsid w:val="006D61E1"/>
    <w:rsid w:val="006D68C5"/>
    <w:rsid w:val="006E4F18"/>
    <w:rsid w:val="007025E0"/>
    <w:rsid w:val="00736EF6"/>
    <w:rsid w:val="0074479B"/>
    <w:rsid w:val="00745D5D"/>
    <w:rsid w:val="0075380F"/>
    <w:rsid w:val="007678A2"/>
    <w:rsid w:val="0078609F"/>
    <w:rsid w:val="007A0ABD"/>
    <w:rsid w:val="007A26A6"/>
    <w:rsid w:val="007A3E67"/>
    <w:rsid w:val="007B02FE"/>
    <w:rsid w:val="007D16E7"/>
    <w:rsid w:val="007D25D9"/>
    <w:rsid w:val="007D3454"/>
    <w:rsid w:val="007F05E6"/>
    <w:rsid w:val="007F6BA6"/>
    <w:rsid w:val="00800183"/>
    <w:rsid w:val="008044AB"/>
    <w:rsid w:val="00810FFB"/>
    <w:rsid w:val="00823013"/>
    <w:rsid w:val="00827895"/>
    <w:rsid w:val="0085166F"/>
    <w:rsid w:val="008520FD"/>
    <w:rsid w:val="00877097"/>
    <w:rsid w:val="00883836"/>
    <w:rsid w:val="0088567D"/>
    <w:rsid w:val="008D0264"/>
    <w:rsid w:val="008D22EE"/>
    <w:rsid w:val="008F701B"/>
    <w:rsid w:val="00900636"/>
    <w:rsid w:val="00924694"/>
    <w:rsid w:val="0093446A"/>
    <w:rsid w:val="00936FA0"/>
    <w:rsid w:val="00943E22"/>
    <w:rsid w:val="0094718A"/>
    <w:rsid w:val="009515ED"/>
    <w:rsid w:val="00955D18"/>
    <w:rsid w:val="0095627D"/>
    <w:rsid w:val="0096227B"/>
    <w:rsid w:val="00974456"/>
    <w:rsid w:val="00981E93"/>
    <w:rsid w:val="009868BF"/>
    <w:rsid w:val="00986C9F"/>
    <w:rsid w:val="009917AB"/>
    <w:rsid w:val="00994B18"/>
    <w:rsid w:val="009A16D9"/>
    <w:rsid w:val="009A6E63"/>
    <w:rsid w:val="009A75C0"/>
    <w:rsid w:val="009C3B39"/>
    <w:rsid w:val="009C659B"/>
    <w:rsid w:val="009F20A8"/>
    <w:rsid w:val="009F4764"/>
    <w:rsid w:val="00A11068"/>
    <w:rsid w:val="00A12C3D"/>
    <w:rsid w:val="00A16000"/>
    <w:rsid w:val="00A31CB4"/>
    <w:rsid w:val="00A36F1D"/>
    <w:rsid w:val="00A463A2"/>
    <w:rsid w:val="00A53CB8"/>
    <w:rsid w:val="00A53CE0"/>
    <w:rsid w:val="00A61109"/>
    <w:rsid w:val="00A65ED3"/>
    <w:rsid w:val="00A75A37"/>
    <w:rsid w:val="00A806E8"/>
    <w:rsid w:val="00A84C1A"/>
    <w:rsid w:val="00A96786"/>
    <w:rsid w:val="00AE263A"/>
    <w:rsid w:val="00AE28C7"/>
    <w:rsid w:val="00AE3DBF"/>
    <w:rsid w:val="00AE6F1E"/>
    <w:rsid w:val="00B01320"/>
    <w:rsid w:val="00B34EC8"/>
    <w:rsid w:val="00B3642F"/>
    <w:rsid w:val="00B408B7"/>
    <w:rsid w:val="00B4366F"/>
    <w:rsid w:val="00B45135"/>
    <w:rsid w:val="00B46073"/>
    <w:rsid w:val="00B50989"/>
    <w:rsid w:val="00B75233"/>
    <w:rsid w:val="00B9120F"/>
    <w:rsid w:val="00B9445D"/>
    <w:rsid w:val="00B977E1"/>
    <w:rsid w:val="00BA698F"/>
    <w:rsid w:val="00BA6D11"/>
    <w:rsid w:val="00BC214C"/>
    <w:rsid w:val="00BD595B"/>
    <w:rsid w:val="00BE0B87"/>
    <w:rsid w:val="00BE3191"/>
    <w:rsid w:val="00BE5BAA"/>
    <w:rsid w:val="00BE5E8B"/>
    <w:rsid w:val="00BF1310"/>
    <w:rsid w:val="00BF658E"/>
    <w:rsid w:val="00BF7BE1"/>
    <w:rsid w:val="00C022E8"/>
    <w:rsid w:val="00C11A91"/>
    <w:rsid w:val="00C21015"/>
    <w:rsid w:val="00C311AF"/>
    <w:rsid w:val="00C31D80"/>
    <w:rsid w:val="00C41D74"/>
    <w:rsid w:val="00C43F18"/>
    <w:rsid w:val="00C4671B"/>
    <w:rsid w:val="00C46A70"/>
    <w:rsid w:val="00C57106"/>
    <w:rsid w:val="00C7731C"/>
    <w:rsid w:val="00C81737"/>
    <w:rsid w:val="00C955C4"/>
    <w:rsid w:val="00C95F88"/>
    <w:rsid w:val="00CB151D"/>
    <w:rsid w:val="00CB2481"/>
    <w:rsid w:val="00CB452B"/>
    <w:rsid w:val="00CC3B04"/>
    <w:rsid w:val="00CC3B97"/>
    <w:rsid w:val="00CD00FD"/>
    <w:rsid w:val="00CD1588"/>
    <w:rsid w:val="00CD4E7C"/>
    <w:rsid w:val="00CE350D"/>
    <w:rsid w:val="00CE4AD0"/>
    <w:rsid w:val="00D13B92"/>
    <w:rsid w:val="00D27E4F"/>
    <w:rsid w:val="00D3205F"/>
    <w:rsid w:val="00D4368F"/>
    <w:rsid w:val="00D5779B"/>
    <w:rsid w:val="00D66697"/>
    <w:rsid w:val="00D72AE8"/>
    <w:rsid w:val="00D7642B"/>
    <w:rsid w:val="00D8523B"/>
    <w:rsid w:val="00D85CC6"/>
    <w:rsid w:val="00D92622"/>
    <w:rsid w:val="00DB57AB"/>
    <w:rsid w:val="00DB6978"/>
    <w:rsid w:val="00DC7D12"/>
    <w:rsid w:val="00DD1ABE"/>
    <w:rsid w:val="00DD43F9"/>
    <w:rsid w:val="00DE1249"/>
    <w:rsid w:val="00DE73A9"/>
    <w:rsid w:val="00DE7D88"/>
    <w:rsid w:val="00DF4DE0"/>
    <w:rsid w:val="00E00E99"/>
    <w:rsid w:val="00E2581B"/>
    <w:rsid w:val="00E36B3B"/>
    <w:rsid w:val="00E403AC"/>
    <w:rsid w:val="00E473A3"/>
    <w:rsid w:val="00E50BFA"/>
    <w:rsid w:val="00E54201"/>
    <w:rsid w:val="00E56E8A"/>
    <w:rsid w:val="00E60422"/>
    <w:rsid w:val="00E625CB"/>
    <w:rsid w:val="00E66847"/>
    <w:rsid w:val="00E66974"/>
    <w:rsid w:val="00E919CC"/>
    <w:rsid w:val="00EA2380"/>
    <w:rsid w:val="00EB0E50"/>
    <w:rsid w:val="00EC0FC1"/>
    <w:rsid w:val="00EC396C"/>
    <w:rsid w:val="00EC7AF6"/>
    <w:rsid w:val="00ED33A5"/>
    <w:rsid w:val="00EE6472"/>
    <w:rsid w:val="00F055C0"/>
    <w:rsid w:val="00F07951"/>
    <w:rsid w:val="00F11FE0"/>
    <w:rsid w:val="00F1365A"/>
    <w:rsid w:val="00F151F1"/>
    <w:rsid w:val="00F2024C"/>
    <w:rsid w:val="00F234D3"/>
    <w:rsid w:val="00F418B2"/>
    <w:rsid w:val="00F41AE7"/>
    <w:rsid w:val="00F41EAF"/>
    <w:rsid w:val="00F42904"/>
    <w:rsid w:val="00F607C4"/>
    <w:rsid w:val="00F63AC4"/>
    <w:rsid w:val="00F652B5"/>
    <w:rsid w:val="00F82CEF"/>
    <w:rsid w:val="00F82FFC"/>
    <w:rsid w:val="00F868C9"/>
    <w:rsid w:val="00F86E5D"/>
    <w:rsid w:val="00F92F05"/>
    <w:rsid w:val="00FA23B6"/>
    <w:rsid w:val="00FA7D65"/>
    <w:rsid w:val="00FB4140"/>
    <w:rsid w:val="00FC10F8"/>
    <w:rsid w:val="00FD7CEE"/>
    <w:rsid w:val="00FE082E"/>
    <w:rsid w:val="00FE21A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FE082E"/>
    <w:pPr>
      <w:jc w:val="both"/>
    </w:pPr>
    <w:rPr>
      <w:rFonts w:hAnsi="Tahoma" w:ascii="Tahoma"/>
      <w:b/>
      <w:color w:val="0000FF"/>
      <w:szCs w:val="20"/>
    </w:rPr>
  </w:style>
  <w:style w:customStyle="true" w:styleId="PodnaslovChar" w:type="character">
    <w:name w:val="Podnaslov Char"/>
    <w:basedOn w:val="Zadanifontodlomka"/>
    <w:link w:val="Podnaslov"/>
    <w:rsid w:val="00FE082E"/>
    <w:rPr>
      <w:rFonts w:hAnsi="Tahoma" w:ascii="Tahoma"/>
      <w:b/>
      <w:color w:val="0000FF"/>
      <w:sz w:val="24"/>
    </w:rPr>
  </w:style>
  <w:style w:customStyle="true" w:styleId="ZaglavljeChar" w:type="character">
    <w:name w:val="Zaglavlje Char"/>
    <w:basedOn w:val="Zadanifontodlomka"/>
    <w:link w:val="Zaglavlje"/>
    <w:uiPriority w:val="99"/>
    <w:rsid w:val="00373220"/>
    <w:rPr>
      <w:sz w:val="24"/>
      <w:szCs w:val="24"/>
    </w:rPr>
  </w:style>
  <w:style w:styleId="Tekstrezerviranogmjesta" w:type="character">
    <w:name w:val="Placeholder Text"/>
    <w:basedOn w:val="Zadanifontodlomka"/>
    <w:uiPriority w:val="99"/>
    <w:semiHidden/>
    <w:rsid w:val="001A68D9"/>
    <w:rPr>
      <w:color w:val="808080"/>
      <w:bdr w:space="0" w:sz="0" w:color="auto" w:val="none"/>
      <w:shd w:fill="auto" w:color="auto" w:val="clear"/>
    </w:rPr>
  </w:style>
  <w:style w:customStyle="true" w:styleId="eSPISCCParagraphDefaultFont" w:type="character">
    <w:name w:val="eSPIS_CC_Paragraph Default Font"/>
    <w:basedOn w:val="Zadanifontodlomka"/>
    <w:rsid w:val="001A68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68D9"/>
    <w:rPr>
      <w:bdr w:space="0" w:sz="0" w:color="auto" w:val="none"/>
      <w:shd w:fill="FFFFCC" w:color="auto" w:val="clear"/>
      <w:lang w:val="hr-HR"/>
    </w:rPr>
  </w:style>
  <w:style w:customStyle="true" w:styleId="PozadinaSvijetloCrvena" w:type="character">
    <w:name w:val="Pozadina_SvijetloCrvena"/>
    <w:basedOn w:val="eSPISCCParagraphDefaultFont"/>
    <w:rsid w:val="001A68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68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FE082E"/>
    <w:pPr>
      <w:jc w:val="both"/>
    </w:pPr>
    <w:rPr>
      <w:rFonts w:ascii="Tahoma" w:hAnsi="Tahoma"/>
      <w:b/>
      <w:color w:val="0000FF"/>
      <w:szCs w:val="20"/>
    </w:rPr>
  </w:style>
  <w:style w:customStyle="1" w:styleId="PodnaslovChar" w:type="character">
    <w:name w:val="Podnaslov Char"/>
    <w:basedOn w:val="Zadanifontodlomka"/>
    <w:link w:val="Podnaslov"/>
    <w:rsid w:val="00FE082E"/>
    <w:rPr>
      <w:rFonts w:ascii="Tahoma" w:hAnsi="Tahoma"/>
      <w:b/>
      <w:color w:val="0000FF"/>
      <w:sz w:val="24"/>
    </w:rPr>
  </w:style>
  <w:style w:customStyle="1" w:styleId="ZaglavljeChar" w:type="character">
    <w:name w:val="Zaglavlje Char"/>
    <w:basedOn w:val="Zadanifontodlomka"/>
    <w:link w:val="Zaglavlje"/>
    <w:uiPriority w:val="99"/>
    <w:rsid w:val="00373220"/>
    <w:rPr>
      <w:sz w:val="24"/>
      <w:szCs w:val="24"/>
    </w:rPr>
  </w:style>
  <w:style w:styleId="Tekstrezerviranogmjesta" w:type="character">
    <w:name w:val="Placeholder Text"/>
    <w:basedOn w:val="Zadanifontodlomka"/>
    <w:uiPriority w:val="99"/>
    <w:semiHidden/>
    <w:rsid w:val="001A68D9"/>
    <w:rPr>
      <w:color w:val="808080"/>
      <w:bdr w:color="auto" w:space="0" w:sz="0" w:val="none"/>
      <w:shd w:color="auto" w:fill="auto" w:val="clear"/>
    </w:rPr>
  </w:style>
  <w:style w:customStyle="1" w:styleId="eSPISCCParagraphDefaultFont" w:type="character">
    <w:name w:val="eSPIS_CC_Paragraph Default Font"/>
    <w:basedOn w:val="Zadanifontodlomka"/>
    <w:rsid w:val="001A68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68D9"/>
    <w:rPr>
      <w:bdr w:color="auto" w:space="0" w:sz="0" w:val="none"/>
      <w:shd w:color="auto" w:fill="FFFFCC" w:val="clear"/>
      <w:lang w:val="hr-HR"/>
    </w:rPr>
  </w:style>
  <w:style w:customStyle="1" w:styleId="PozadinaSvijetloCrvena" w:type="character">
    <w:name w:val="Pozadina_SvijetloCrvena"/>
    <w:basedOn w:val="eSPISCCParagraphDefaultFont"/>
    <w:rsid w:val="001A68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68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2019.</izvorni_sadrzaj>
    <derivirana_varijabla naziv="DomainObject.DatumDonosenjaOdluke_1">2.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1498</izvorni_sadrzaj>
    <derivirana_varijabla naziv="DomainObject.Predmet.Broj_1">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St-1498/2017</izvorni_sadrzaj>
    <derivirana_varijabla naziv="DomainObject.Predmet.OznakaBroj_1">St-1498/2017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MONTMONTAŽA-PLINOVODOVOD d.o.o. zastupanog po punomoćniku Tamara Igrec</izvorni_sadrzaj>
    <derivirana_varijabla naziv="DomainObject.Predmet.ProtustrankaFormated_1">  MONTMONTAŽA-PLINOVODOVOD d.o.o. zastupanog po punomoćniku Tamara Igrec</derivirana_varijabla>
  </DomainObject.Predmet.ProtustrankaFormated>
  <DomainObject.Predmet.ProtustrankaFormatedOIB>
    <izvorni_sadrzaj>  MONTMONTAŽA-PLINOVODOVOD d.o.o., OIB 48137524285 zastupanog po punomoćniku Tamara Igrec</izvorni_sadrzaj>
    <derivirana_varijabla naziv="DomainObject.Predmet.ProtustrankaFormatedOIB_1">  MONTMONTAŽA-PLINOVODOVOD d.o.o., OIB 48137524285 zastupanog po punomoćniku Tamara Igrec</derivirana_varijabla>
  </DomainObject.Predmet.ProtustrankaFormatedOIB>
  <DomainObject.Predmet.ProtustrankaFormatedWithAdress>
    <izvorni_sadrzaj> MONTMONTAŽA-PLINOVODOVOD d.o.o., CMP Savica Šanci 123, 10000 Zagreb zastupanog po punomoćniku Tamara Igrec</izvorni_sadrzaj>
    <derivirana_varijabla naziv="DomainObject.Predmet.ProtustrankaFormatedWithAdress_1"> MONTMONTAŽA-PLINOVODOVOD d.o.o., CMP Savica Šanci 123, 10000 Zagreb zastupanog po punomoćniku Tamara Igrec</derivirana_varijabla>
  </DomainObject.Predmet.ProtustrankaFormatedWithAdress>
  <DomainObject.Predmet.ProtustrankaFormatedWithAdressOIB>
    <izvorni_sadrzaj> MONTMONTAŽA-PLINOVODOVOD d.o.o., OIB 48137524285, CMP Savica Šanci 123, 10000 Zagreb zastupanog po punomoćniku Tamara Igrec</izvorni_sadrzaj>
    <derivirana_varijabla naziv="DomainObject.Predmet.ProtustrankaFormatedWithAdressOIB_1"> MONTMONTAŽA-PLINOVODOVOD d.o.o., OIB 48137524285, CMP Savica Šanci 123, 10000 Zagreb zastupanog po punomoćniku Tamara Igrec</derivirana_varijabla>
  </DomainObject.Predmet.ProtustrankaFormatedWithAdressOIB>
  <DomainObject.Predmet.ProtustrankaWithAdress>
    <izvorni_sadrzaj>MONTMONTAŽA-PLINOVODOVOD d.o.o. CMP Savica Šanci 123, 10000 Zagreb</izvorni_sadrzaj>
    <derivirana_varijabla naziv="DomainObject.Predmet.ProtustrankaWithAdress_1">MONTMONTAŽA-PLINOVODOVOD d.o.o. CMP Savica Šanci 123, 10000 Zagreb</derivirana_varijabla>
  </DomainObject.Predmet.ProtustrankaWithAdress>
  <DomainObject.Predmet.ProtustrankaWithAdressOIB>
    <izvorni_sadrzaj>MONTMONTAŽA-PLINOVODOVOD d.o.o., OIB 48137524285, CMP Savica Šanci 123, 10000 Zagreb</izvorni_sadrzaj>
    <derivirana_varijabla naziv="DomainObject.Predmet.ProtustrankaWithAdressOIB_1">MONTMONTAŽA-PLINOVODOVOD d.o.o., OIB 48137524285, CMP Savica Šanci 123, 10000 Zagreb</derivirana_varijabla>
  </DomainObject.Predmet.ProtustrankaWithAdressOIB>
  <DomainObject.Predmet.ProtustrankaNazivFormated>
    <izvorni_sadrzaj>MONTMONTAŽA-PLINOVODOVOD d.o.o.</izvorni_sadrzaj>
    <derivirana_varijabla naziv="DomainObject.Predmet.ProtustrankaNazivFormated_1">MONTMONTAŽA-PLINOVODOVOD d.o.o.</derivirana_varijabla>
  </DomainObject.Predmet.ProtustrankaNazivFormated>
  <DomainObject.Predmet.ProtustrankaNazivFormatedOIB>
    <izvorni_sadrzaj>MONTMONTAŽA-PLINOVODOVOD d.o.o., OIB 48137524285</izvorni_sadrzaj>
    <derivirana_varijabla naziv="DomainObject.Predmet.ProtustrankaNazivFormatedOIB_1">MONTMONTAŽA-PLINOVODOVOD d.o.o., OIB 48137524285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PA-EL d.o.o.</izvorni_sadrzaj>
    <derivirana_varijabla naziv="DomainObject.Predmet.StrankaFormated_1">  PA-EL d.o.o.</derivirana_varijabla>
  </DomainObject.Predmet.StrankaFormated>
  <DomainObject.Predmet.StrankaFormatedOIB>
    <izvorni_sadrzaj>  PA-EL d.o.o., OIB 56740849320</izvorni_sadrzaj>
    <derivirana_varijabla naziv="DomainObject.Predmet.StrankaFormatedOIB_1">  PA-EL d.o.o., OIB 56740849320</derivirana_varijabla>
  </DomainObject.Predmet.StrankaFormatedOIB>
  <DomainObject.Predmet.StrankaFormatedWithAdress>
    <izvorni_sadrzaj> PA-EL d.o.o., Dubrovčan 33/B, Veliko Trgovišće</izvorni_sadrzaj>
    <derivirana_varijabla naziv="DomainObject.Predmet.StrankaFormatedWithAdress_1"> PA-EL d.o.o., Dubrovčan 33/B, Veliko Trgovišće</derivirana_varijabla>
  </DomainObject.Predmet.StrankaFormatedWithAdress>
  <DomainObject.Predmet.StrankaFormatedWithAdressOIB>
    <izvorni_sadrzaj> PA-EL d.o.o., OIB 56740849320, Dubrovčan 33/B, Veliko Trgovišće</izvorni_sadrzaj>
    <derivirana_varijabla naziv="DomainObject.Predmet.StrankaFormatedWithAdressOIB_1"> PA-EL d.o.o., OIB 56740849320, Dubrovčan 33/B, Veliko Trgovišće</derivirana_varijabla>
  </DomainObject.Predmet.StrankaFormatedWithAdressOIB>
  <DomainObject.Predmet.StrankaWithAdress>
    <izvorni_sadrzaj>PA-EL d.o.o. Dubrovčan 33/B,Veliko Trgovišće</izvorni_sadrzaj>
    <derivirana_varijabla naziv="DomainObject.Predmet.StrankaWithAdress_1">PA-EL d.o.o. Dubrovčan 33/B,Veliko Trgovišće</derivirana_varijabla>
  </DomainObject.Predmet.StrankaWithAdress>
  <DomainObject.Predmet.StrankaWithAdressOIB>
    <izvorni_sadrzaj>PA-EL d.o.o., OIB 56740849320, Dubrovčan 33/B,Veliko Trgovišće</izvorni_sadrzaj>
    <derivirana_varijabla naziv="DomainObject.Predmet.StrankaWithAdressOIB_1">PA-EL d.o.o., OIB 56740849320, Dubrovčan 33/B,Veliko Trgovišće</derivirana_varijabla>
  </DomainObject.Predmet.StrankaWithAdressOIB>
  <DomainObject.Predmet.StrankaNazivFormated>
    <izvorni_sadrzaj>PA-EL d.o.o.</izvorni_sadrzaj>
    <derivirana_varijabla naziv="DomainObject.Predmet.StrankaNazivFormated_1">PA-EL d.o.o.</derivirana_varijabla>
  </DomainObject.Predmet.StrankaNazivFormated>
  <DomainObject.Predmet.StrankaNazivFormatedOIB>
    <izvorni_sadrzaj>PA-EL d.o.o., OIB 56740849320</izvorni_sadrzaj>
    <derivirana_varijabla naziv="DomainObject.Predmet.StrankaNazivFormatedOIB_1">PA-EL d.o.o., OIB 56740849320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PA-EL d.o.o.</item>
    </izvorni_sadrzaj>
    <derivirana_varijabla naziv="DomainObject.Predmet.StrankaListFormated_1">
      <item>PA-EL d.o.o.</item>
    </derivirana_varijabla>
  </DomainObject.Predmet.StrankaListFormated>
  <DomainObject.Predmet.StrankaListFormatedOIB>
    <izvorni_sadrzaj>
      <item>PA-EL d.o.o., OIB 56740849320</item>
    </izvorni_sadrzaj>
    <derivirana_varijabla naziv="DomainObject.Predmet.StrankaListFormatedOIB_1">
      <item>PA-EL d.o.o., OIB 56740849320</item>
    </derivirana_varijabla>
  </DomainObject.Predmet.StrankaListFormatedOIB>
  <DomainObject.Predmet.StrankaListFormatedWithAdress>
    <izvorni_sadrzaj>
      <item>PA-EL d.o.o., Dubrovčan 33/B, Veliko Trgovišće</item>
    </izvorni_sadrzaj>
    <derivirana_varijabla naziv="DomainObject.Predmet.StrankaListFormatedWithAdress_1">
      <item>PA-EL d.o.o., Dubrovčan 33/B, Veliko Trgovišće</item>
    </derivirana_varijabla>
  </DomainObject.Predmet.StrankaListFormatedWithAdress>
  <DomainObject.Predmet.StrankaListFormatedWithAdressOIB>
    <izvorni_sadrzaj>
      <item>PA-EL d.o.o., OIB 56740849320, Dubrovčan 33/B, Veliko Trgovišće</item>
    </izvorni_sadrzaj>
    <derivirana_varijabla naziv="DomainObject.Predmet.StrankaListFormatedWithAdressOIB_1">
      <item>PA-EL d.o.o., OIB 56740849320, Dubrovčan 33/B, Veliko Trgovišće</item>
    </derivirana_varijabla>
  </DomainObject.Predmet.StrankaListFormatedWithAdressOIB>
  <DomainObject.Predmet.StrankaListNazivFormated>
    <izvorni_sadrzaj>
      <item>PA-EL d.o.o.</item>
    </izvorni_sadrzaj>
    <derivirana_varijabla naziv="DomainObject.Predmet.StrankaListNazivFormated_1">
      <item>PA-EL d.o.o.</item>
    </derivirana_varijabla>
  </DomainObject.Predmet.StrankaListNazivFormated>
  <DomainObject.Predmet.StrankaListNazivFormatedOIB>
    <izvorni_sadrzaj>
      <item>PA-EL d.o.o., OIB 56740849320</item>
    </izvorni_sadrzaj>
    <derivirana_varijabla naziv="DomainObject.Predmet.StrankaListNazivFormatedOIB_1">
      <item>PA-EL d.o.o., OIB 56740849320</item>
    </derivirana_varijabla>
  </DomainObject.Predmet.StrankaListNazivFormatedOIB>
  <DomainObject.Predmet.ProtuStrankaListFormated>
    <izvorni_sadrzaj>
      <item>MONTMONTAŽA-PLINOVODOVOD d.o.o. zastupanog po punomoćniku Tamara Igrec</item>
    </izvorni_sadrzaj>
    <derivirana_varijabla naziv="DomainObject.Predmet.ProtuStrankaListFormated_1">
      <item>MONTMONTAŽA-PLINOVODOVOD d.o.o. zastupanog po punomoćniku Tamara Igrec</item>
    </derivirana_varijabla>
  </DomainObject.Predmet.ProtuStrankaListFormated>
  <DomainObject.Predmet.ProtuStrankaListFormatedOIB>
    <izvorni_sadrzaj>
      <item>MONTMONTAŽA-PLINOVODOVOD d.o.o., OIB 48137524285 zastupanog po punomoćniku Tamara Igrec</item>
    </izvorni_sadrzaj>
    <derivirana_varijabla naziv="DomainObject.Predmet.ProtuStrankaListFormatedOIB_1">
      <item>MONTMONTAŽA-PLINOVODOVOD d.o.o., OIB 48137524285 zastupanog po punomoćniku Tamara Igrec</item>
    </derivirana_varijabla>
  </DomainObject.Predmet.ProtuStrankaListFormatedOIB>
  <DomainObject.Predmet.ProtuStrankaListFormatedWithAdress>
    <izvorni_sadrzaj>
      <item>MONTMONTAŽA-PLINOVODOVOD d.o.o., CMP Savica Šanci 123, 10000 Zagreb zastupanog po punomoćniku Tamara Igrec</item>
    </izvorni_sadrzaj>
    <derivirana_varijabla naziv="DomainObject.Predmet.ProtuStrankaListFormatedWithAdress_1">
      <item>MONTMONTAŽA-PLINOVODOVOD d.o.o., CMP Savica Šanci 123, 10000 Zagreb zastupanog po punomoćniku Tamara Igrec</item>
    </derivirana_varijabla>
  </DomainObject.Predmet.ProtuStrankaListFormatedWithAdress>
  <DomainObject.Predmet.ProtuStrankaListFormatedWithAdressOIB>
    <izvorni_sadrzaj>
      <item>MONTMONTAŽA-PLINOVODOVOD d.o.o., OIB 48137524285, CMP Savica Šanci 123, 10000 Zagreb zastupanog po punomoćniku Tamara Igrec</item>
    </izvorni_sadrzaj>
    <derivirana_varijabla naziv="DomainObject.Predmet.ProtuStrankaListFormatedWithAdressOIB_1">
      <item>MONTMONTAŽA-PLINOVODOVOD d.o.o., OIB 48137524285, CMP Savica Šanci 123, 10000 Zagreb zastupanog po punomoćniku Tamara Igrec</item>
    </derivirana_varijabla>
  </DomainObject.Predmet.ProtuStrankaListFormatedWithAdressOIB>
  <DomainObject.Predmet.ProtuStrankaListNazivFormated>
    <izvorni_sadrzaj>
      <item>MONTMONTAŽA-PLINOVODOVOD d.o.o.</item>
    </izvorni_sadrzaj>
    <derivirana_varijabla naziv="DomainObject.Predmet.ProtuStrankaListNazivFormated_1">
      <item>MONTMONTAŽA-PLINOVODOVOD d.o.o.</item>
    </derivirana_varijabla>
  </DomainObject.Predmet.ProtuStrankaListNazivFormated>
  <DomainObject.Predmet.ProtuStrankaListNazivFormatedOIB>
    <izvorni_sadrzaj>
      <item>MONTMONTAŽA-PLINOVODOVOD d.o.o., OIB 48137524285</item>
    </izvorni_sadrzaj>
    <derivirana_varijabla naziv="DomainObject.Predmet.ProtuStrankaListNazivFormatedOIB_1">
      <item>MONTMONTAŽA-PLINOVODOVOD d.o.o., OIB 48137524285</item>
    </derivirana_varijabla>
  </DomainObject.Predmet.ProtuStrankaListNazivFormatedOIB>
  <DomainObject.Predmet.OstaliListFormated>
    <izvorni_sadrzaj>
      <item>Tamara Igrec punomoćnik sudionika u postupku MONTMONTAŽA-PLINOVODOVOD d.o.o.</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item>ZOU Dragoslav Zuber i Senka Zuber Šanjek</item>
      <item>Branimir Sabioni</item>
      <item>Odvjetničko društvo Župić &amp; partneri d.o.o</item>
      <item>Tomo Garić</item>
    </izvorni_sadrzaj>
    <derivirana_varijabla naziv="DomainObject.Predmet.OstaliListFormated_1">
      <item>Tamara Igrec punomoćnik sudionika u postupku MONTMONTAŽA-PLINOVODOVOD d.o.o.</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item>ZOU Dragoslav Zuber i Senka Zuber Šanjek</item>
      <item>Branimir Sabioni</item>
      <item>Odvjetničko društvo Župić &amp; partneri d.o.o</item>
      <item>Tomo Garić</item>
    </derivirana_varijabla>
  </DomainObject.Predmet.OstaliListFormated>
  <DomainObject.Predmet.OstaliListFormatedOIB>
    <izvorni_sadrzaj>
      <item>Tamara Igrec punomoćnik sudionika u postupku MONTMONTAŽA-PLINOVODOVOD d.o.o.</item>
      <item>Financijska agencija, OIB 85821130368</item>
      <item>Kristina Krajačić</item>
      <item>Davor Petera, OIB 90695323330</item>
      <item>Zdenko Lalić, OIB 76678850100</item>
      <item>RH, MF, Porezna uprava, OIB 18683136487</item>
      <item>Županijsko državno odvjetništvo u Zagrebu, OIB 16488001145</item>
      <item>RH Ministarstvo pravosuđa, OIB 26635293339</item>
      <item>Općinski sud u Novom Zagrebu, zk odjel Samobor</item>
      <item>Općinski sud u Novom Zagrebu, zk odjel Novi Zagreb</item>
      <item>Općinski sud u Osijeku, OIB 38625793303</item>
      <item>HŽ PUTNIČKI PRIJEVOZ d.o.o. za prijevoz putnika, OIB 80572192786</item>
      <item>MONTMONTAŽA dioničko društvo za inženjering i izgradnju, OIB 48696032271</item>
      <item>Nenad Cetinja, OIB 15489081131</item>
      <item>DDServis društvo s ograničenom odgovornošću za proizvodnju, trgovinu i usluge, OIB 95325472047</item>
      <item>Ranka Rukljač, OIB 07489757616</item>
      <item>ZOU Dragoslav Zuber i Senka Zuber Šanjek</item>
      <item>Branimir Sabioni, OIB 46448621696</item>
      <item>Odvjetničko društvo Župić &amp; partneri d.o.o, OIB 42524586447</item>
      <item>Tomo Garić, OIB 95091095662</item>
    </izvorni_sadrzaj>
    <derivirana_varijabla naziv="DomainObject.Predmet.OstaliListFormatedOIB_1">
      <item>Tamara Igrec punomoćnik sudionika u postupku MONTMONTAŽA-PLINOVODOVOD d.o.o.</item>
      <item>Financijska agencija, OIB 85821130368</item>
      <item>Kristina Krajačić</item>
      <item>Davor Petera, OIB 90695323330</item>
      <item>Zdenko Lalić, OIB 76678850100</item>
      <item>RH, MF, Porezna uprava, OIB 18683136487</item>
      <item>Županijsko državno odvjetništvo u Zagrebu, OIB 16488001145</item>
      <item>RH Ministarstvo pravosuđa, OIB 26635293339</item>
      <item>Općinski sud u Novom Zagrebu, zk odjel Samobor</item>
      <item>Općinski sud u Novom Zagrebu, zk odjel Novi Zagreb</item>
      <item>Općinski sud u Osijeku, OIB 38625793303</item>
      <item>HŽ PUTNIČKI PRIJEVOZ d.o.o. za prijevoz putnika, OIB 80572192786</item>
      <item>MONTMONTAŽA dioničko društvo za inženjering i izgradnju, OIB 48696032271</item>
      <item>Nenad Cetinja, OIB 15489081131</item>
      <item>DDServis društvo s ograničenom odgovornošću za proizvodnju, trgovinu i usluge, OIB 95325472047</item>
      <item>Ranka Rukljač, OIB 07489757616</item>
      <item>ZOU Dragoslav Zuber i Senka Zuber Šanjek</item>
      <item>Branimir Sabioni, OIB 46448621696</item>
      <item>Odvjetničko društvo Župić &amp; partneri d.o.o, OIB 42524586447</item>
      <item>Tomo Garić, OIB 95091095662</item>
    </derivirana_varijabla>
  </DomainObject.Predmet.OstaliListFormatedOIB>
  <DomainObject.Predmet.OstaliListFormatedWithAdress>
    <izvorni_sadrzaj>
      <item>Tamara Igrec, Đorđićeva 3 b, 10000 Zagreb punomoćnik sudionika u postupku MONTMONTAŽA-PLINOVODOVOD d.o.o.</item>
      <item>Financijska agencija, Ulica grada Vukovara 70, 10000 Zagreb</item>
      <item>Kristina Krajačić, K.Š. Đalskog 4, 49210 Zabok</item>
      <item>Davor Petera, Srebrnjak 84, 10000 Zagreb</item>
      <item>Zdenko Lalić, Palinovečka 49, 10000 Zagreb</item>
      <item>RH, MF, Porezna uprava, Av. Dubrovnik 32, 10000 Zagreb</item>
      <item>Županijsko državno odvjetništvo u Zagrebu</item>
      <item>RH Ministarstvo pravosuđa, Ul. grada Vukovara 49, 10000 Zagreb</item>
      <item>Općinski sud u Novom Zagrebu, zk odjel Samobor, Obrtnička 2, 10430 Samobor</item>
      <item>Općinski sud u Novom Zagrebu, zk odjel Novi Zagreb, Turinina 3, 10000 Zagreb</item>
      <item>Općinski sud u Osijeku, Europske avenije 7, 31000 Osijek</item>
      <item>HŽ PUTNIČKI PRIJEVOZ d.o.o. za prijevoz putnika, Strojarska cesta 11, 10000 Zagreb</item>
      <item>MONTMONTAŽA dioničko društvo za inženjering i izgradnju, Rakitnica 2, 10000 Zagreb</item>
      <item>Nenad Cetinja, Horvaćanska cesta 17A/VII, 10000 Zagreb</item>
      <item>DDServis društvo s ograničenom odgovornošću za proizvodnju, trgovinu i usluge, Sisačka cesta, III odvojak 7, 10000 Zagreb</item>
      <item>Ranka Rukljač, Kršnjavoga 9, 10000 Zagreb</item>
      <item>ZOU Dragoslav Zuber i Senka Zuber Šanjek, Braće Radić 7, 42000 Varaždin</item>
      <item>Branimir Sabioni, Slovenska 3, 10000 Zagreb</item>
      <item>Odvjetničko društvo Župić &amp; partneri d.o.o, Radnička cesta 37B, 10000 Zagreb</item>
      <item>Tomo Garić, Dore Pejačević 1, 10000 Zagreb</item>
    </izvorni_sadrzaj>
    <derivirana_varijabla naziv="DomainObject.Predmet.OstaliListFormatedWithAdress_1">
      <item>Tamara Igrec, Đorđićeva 3 b, 10000 Zagreb punomoćnik sudionika u postupku MONTMONTAŽA-PLINOVODOVOD d.o.o.</item>
      <item>Financijska agencija, Ulica grada Vukovara 70, 10000 Zagreb</item>
      <item>Kristina Krajačić, K.Š. Đalskog 4, 49210 Zabok</item>
      <item>Davor Petera, Srebrnjak 84, 10000 Zagreb</item>
      <item>Zdenko Lalić, Palinovečka 49, 10000 Zagreb</item>
      <item>RH, MF, Porezna uprava, Av. Dubrovnik 32, 10000 Zagreb</item>
      <item>Županijsko državno odvjetništvo u Zagrebu</item>
      <item>RH Ministarstvo pravosuđa, Ul. grada Vukovara 49, 10000 Zagreb</item>
      <item>Općinski sud u Novom Zagrebu, zk odjel Samobor, Obrtnička 2, 10430 Samobor</item>
      <item>Općinski sud u Novom Zagrebu, zk odjel Novi Zagreb, Turinina 3, 10000 Zagreb</item>
      <item>Općinski sud u Osijeku, Europske avenije 7, 31000 Osijek</item>
      <item>HŽ PUTNIČKI PRIJEVOZ d.o.o. za prijevoz putnika, Strojarska cesta 11, 10000 Zagreb</item>
      <item>MONTMONTAŽA dioničko društvo za inženjering i izgradnju, Rakitnica 2, 10000 Zagreb</item>
      <item>Nenad Cetinja, Horvaćanska cesta 17A/VII, 10000 Zagreb</item>
      <item>DDServis društvo s ograničenom odgovornošću za proizvodnju, trgovinu i usluge, Sisačka cesta, III odvojak 7, 10000 Zagreb</item>
      <item>Ranka Rukljač, Kršnjavoga 9, 10000 Zagreb</item>
      <item>ZOU Dragoslav Zuber i Senka Zuber Šanjek, Braće Radić 7, 42000 Varaždin</item>
      <item>Branimir Sabioni, Slovenska 3, 10000 Zagreb</item>
      <item>Odvjetničko društvo Župić &amp; partneri d.o.o, Radnička cesta 37B, 10000 Zagreb</item>
      <item>Tomo Garić, Dore Pejačević 1, 10000 Zagreb</item>
    </derivirana_varijabla>
  </DomainObject.Predmet.OstaliListFormatedWithAdress>
  <DomainObject.Predmet.OstaliListFormatedWithAdressOIB>
    <izvorni_sadrzaj>
      <item>Tamara Igrec, Đorđićeva 3 b, 10000 Zagreb punomoćnik sudionika u postupku MONTMONTAŽA-PLINOVODOVOD d.o.o.</item>
      <item>Financijska agencija, OIB 85821130368, Ulica grada Vukovara 70, 10000 Zagreb</item>
      <item>Kristina Krajačić, K.Š. Đalskog 4, 49210 Zabok</item>
      <item>Davor Petera, OIB 90695323330, Srebrnjak 84, 10000 Zagreb</item>
      <item>Zdenko Lalić, OIB 76678850100, Palinovečka 49, 10000 Zagreb</item>
      <item>RH, MF, Porezna uprava, OIB 18683136487, Av. Dubrovnik 32, 10000 Zagreb</item>
      <item>Županijsko državno odvjetništvo u Zagrebu, OIB 16488001145</item>
      <item>RH Ministarstvo pravosuđa, OIB 26635293339, Ul. grada Vukovara 49, 10000 Zagreb</item>
      <item>Općinski sud u Novom Zagrebu, zk odjel Samobor, Obrtnička 2, 10430 Samobor</item>
      <item>Općinski sud u Novom Zagrebu, zk odjel Novi Zagreb, Turinina 3, 10000 Zagreb</item>
      <item>Općinski sud u Osijeku, OIB 38625793303, Europske avenije 7, 31000 Osijek</item>
      <item>HŽ PUTNIČKI PRIJEVOZ d.o.o. za prijevoz putnika, OIB 80572192786, Strojarska cesta 11, 10000 Zagreb</item>
      <item>MONTMONTAŽA dioničko društvo za inženjering i izgradnju, OIB 48696032271, Rakitnica 2, 10000 Zagreb</item>
      <item>Nenad Cetinja, OIB 15489081131, Horvaćanska cesta 17A/VII, 10000 Zagreb</item>
      <item>DDServis društvo s ograničenom odgovornošću za proizvodnju, trgovinu i usluge, OIB 95325472047, Sisačka cesta, III odvojak 7, 10000 Zagreb</item>
      <item>Ranka Rukljač, OIB 07489757616, Kršnjavoga 9, 10000 Zagreb</item>
      <item>ZOU Dragoslav Zuber i Senka Zuber Šanjek, Braće Radić 7, 42000 Varaždin</item>
      <item>Branimir Sabioni, OIB 46448621696, Slovenska 3, 10000 Zagreb</item>
      <item>Odvjetničko društvo Župić &amp; partneri d.o.o, OIB 42524586447, Radnička cesta 37B, 10000 Zagreb</item>
      <item>Tomo Garić, OIB 95091095662, Dore Pejačević 1, 10000 Zagreb</item>
    </izvorni_sadrzaj>
    <derivirana_varijabla naziv="DomainObject.Predmet.OstaliListFormatedWithAdressOIB_1">
      <item>Tamara Igrec, Đorđićeva 3 b, 10000 Zagreb punomoćnik sudionika u postupku MONTMONTAŽA-PLINOVODOVOD d.o.o.</item>
      <item>Financijska agencija, OIB 85821130368, Ulica grada Vukovara 70, 10000 Zagreb</item>
      <item>Kristina Krajačić, K.Š. Đalskog 4, 49210 Zabok</item>
      <item>Davor Petera, OIB 90695323330, Srebrnjak 84, 10000 Zagreb</item>
      <item>Zdenko Lalić, OIB 76678850100, Palinovečka 49, 10000 Zagreb</item>
      <item>RH, MF, Porezna uprava, OIB 18683136487, Av. Dubrovnik 32, 10000 Zagreb</item>
      <item>Županijsko državno odvjetništvo u Zagrebu, OIB 16488001145</item>
      <item>RH Ministarstvo pravosuđa, OIB 26635293339, Ul. grada Vukovara 49, 10000 Zagreb</item>
      <item>Općinski sud u Novom Zagrebu, zk odjel Samobor, Obrtnička 2, 10430 Samobor</item>
      <item>Općinski sud u Novom Zagrebu, zk odjel Novi Zagreb, Turinina 3, 10000 Zagreb</item>
      <item>Općinski sud u Osijeku, OIB 38625793303, Europske avenije 7, 31000 Osijek</item>
      <item>HŽ PUTNIČKI PRIJEVOZ d.o.o. za prijevoz putnika, OIB 80572192786, Strojarska cesta 11, 10000 Zagreb</item>
      <item>MONTMONTAŽA dioničko društvo za inženjering i izgradnju, OIB 48696032271, Rakitnica 2, 10000 Zagreb</item>
      <item>Nenad Cetinja, OIB 15489081131, Horvaćanska cesta 17A/VII, 10000 Zagreb</item>
      <item>DDServis društvo s ograničenom odgovornošću za proizvodnju, trgovinu i usluge, OIB 95325472047, Sisačka cesta, III odvojak 7, 10000 Zagreb</item>
      <item>Ranka Rukljač, OIB 07489757616, Kršnjavoga 9, 10000 Zagreb</item>
      <item>ZOU Dragoslav Zuber i Senka Zuber Šanjek, Braće Radić 7, 42000 Varaždin</item>
      <item>Branimir Sabioni, OIB 46448621696, Slovenska 3, 10000 Zagreb</item>
      <item>Odvjetničko društvo Župić &amp; partneri d.o.o, OIB 42524586447, Radnička cesta 37B, 10000 Zagreb</item>
      <item>Tomo Garić, OIB 95091095662, Dore Pejačević 1, 10000 Zagreb</item>
    </derivirana_varijabla>
  </DomainObject.Predmet.OstaliListFormatedWithAdressOIB>
  <DomainObject.Predmet.OstaliListNazivFormated>
    <izvorni_sadrzaj>
      <item>Tamara Igrec</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item>ZOU Dragoslav Zuber i Senka Zuber Šanjek</item>
      <item>Branimir Sabioni</item>
      <item>Odvjetničko društvo Župić &amp; partneri d.o.o</item>
      <item>Tomo Garić</item>
    </izvorni_sadrzaj>
    <derivirana_varijabla naziv="DomainObject.Predmet.OstaliListNazivFormated_1">
      <item>Tamara Igrec</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item>ZOU Dragoslav Zuber i Senka Zuber Šanjek</item>
      <item>Branimir Sabioni</item>
      <item>Odvjetničko društvo Župić &amp; partneri d.o.o</item>
      <item>Tomo Garić</item>
    </derivirana_varijabla>
  </DomainObject.Predmet.OstaliListNazivFormated>
  <DomainObject.Predmet.OstaliListNazivFormatedOIB>
    <izvorni_sadrzaj>
      <item>Tamara Igrec</item>
      <item>Financijska agencija, OIB 85821130368</item>
      <item>Kristina Krajačić</item>
      <item>Davor Petera, OIB 90695323330</item>
      <item>Zdenko Lalić, OIB 76678850100</item>
      <item>RH, MF, Porezna uprava, OIB 18683136487</item>
      <item>Županijsko državno odvjetništvo u Zagrebu, OIB 16488001145</item>
      <item>RH Ministarstvo pravosuđa, OIB 26635293339</item>
      <item>Općinski sud u Novom Zagrebu, zk odjel Samobor</item>
      <item>Općinski sud u Novom Zagrebu, zk odjel Novi Zagreb</item>
      <item>Općinski sud u Osijeku, OIB 38625793303</item>
      <item>HŽ PUTNIČKI PRIJEVOZ d.o.o. za prijevoz putnika, OIB 80572192786</item>
      <item>MONTMONTAŽA dioničko društvo za inženjering i izgradnju, OIB 48696032271</item>
      <item>Nenad Cetinja, OIB 15489081131</item>
      <item>DDServis društvo s ograničenom odgovornošću za proizvodnju, trgovinu i usluge, OIB 95325472047</item>
      <item>Ranka Rukljač, OIB 07489757616</item>
      <item>ZOU Dragoslav Zuber i Senka Zuber Šanjek</item>
      <item>Branimir Sabioni, OIB 46448621696</item>
      <item>Odvjetničko društvo Župić &amp; partneri d.o.o, OIB 42524586447</item>
      <item>Tomo Garić, OIB 95091095662</item>
    </izvorni_sadrzaj>
    <derivirana_varijabla naziv="DomainObject.Predmet.OstaliListNazivFormatedOIB_1">
      <item>Tamara Igrec</item>
      <item>Financijska agencija, OIB 85821130368</item>
      <item>Kristina Krajačić</item>
      <item>Davor Petera, OIB 90695323330</item>
      <item>Zdenko Lalić, OIB 76678850100</item>
      <item>RH, MF, Porezna uprava, OIB 18683136487</item>
      <item>Županijsko državno odvjetništvo u Zagrebu, OIB 16488001145</item>
      <item>RH Ministarstvo pravosuđa, OIB 26635293339</item>
      <item>Općinski sud u Novom Zagrebu, zk odjel Samobor</item>
      <item>Općinski sud u Novom Zagrebu, zk odjel Novi Zagreb</item>
      <item>Općinski sud u Osijeku, OIB 38625793303</item>
      <item>HŽ PUTNIČKI PRIJEVOZ d.o.o. za prijevoz putnika, OIB 80572192786</item>
      <item>MONTMONTAŽA dioničko društvo za inženjering i izgradnju, OIB 48696032271</item>
      <item>Nenad Cetinja, OIB 15489081131</item>
      <item>DDServis društvo s ograničenom odgovornošću za proizvodnju, trgovinu i usluge, OIB 95325472047</item>
      <item>Ranka Rukljač, OIB 07489757616</item>
      <item>ZOU Dragoslav Zuber i Senka Zuber Šanjek</item>
      <item>Branimir Sabioni, OIB 46448621696</item>
      <item>Odvjetničko društvo Župić &amp; partneri d.o.o, OIB 42524586447</item>
      <item>Tomo Garić, OIB 95091095662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2019.</izvorni_sadrzaj>
    <derivirana_varijabla naziv="DomainObject.Datum_1">2. srpnja 2019.</derivirana_varijabla>
  </DomainObject.Datum>
  <DomainObject.PoslovniBrojDokumenta>
    <izvorni_sadrzaj/>
    <derivirana_varijabla naziv="DomainObject.PoslovniBrojDokumenta_1"/>
  </DomainObject.PoslovniBrojDokumenta>
  <DomainObject.Predmet.StrankaIDrugi>
    <izvorni_sadrzaj>PA-EL d.o.o.</izvorni_sadrzaj>
    <derivirana_varijabla naziv="DomainObject.Predmet.StrankaIDrugi_1">PA-EL d.o.o.</derivirana_varijabla>
  </DomainObject.Predmet.StrankaIDrugi>
  <DomainObject.Predmet.ProtustrankaIDrugi>
    <izvorni_sadrzaj>MONTMONTAŽA-PLINOVODOVOD d.o.o.</izvorni_sadrzaj>
    <derivirana_varijabla naziv="DomainObject.Predmet.ProtustrankaIDrugi_1">MONTMONTAŽA-PLINOVODOVOD d.o.o.</derivirana_varijabla>
  </DomainObject.Predmet.ProtustrankaIDrugi>
  <DomainObject.Predmet.StrankaIDrugiAdressOIB>
    <izvorni_sadrzaj>PA-EL d.o.o., OIB 56740849320, Dubrovčan 33/B, Veliko Trgovišće</izvorni_sadrzaj>
    <derivirana_varijabla naziv="DomainObject.Predmet.StrankaIDrugiAdressOIB_1">PA-EL d.o.o., OIB 56740849320, Dubrovčan 33/B, Veliko Trgovišće</derivirana_varijabla>
  </DomainObject.Predmet.StrankaIDrugiAdressOIB>
  <DomainObject.Predmet.ProtustrankaIDrugiAdressOIB>
    <izvorni_sadrzaj>MONTMONTAŽA-PLINOVODOVOD d.o.o., OIB 48137524285, CMP Savica Šanci 123, 10000 Zagreb</izvorni_sadrzaj>
    <derivirana_varijabla naziv="DomainObject.Predmet.ProtustrankaIDrugiAdressOIB_1">MONTMONTAŽA-PLINOVODOVOD d.o.o., OIB 48137524285, CMP Savica Šanci 123,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MONTMONTAŽA-PLINOVODOVOD d.o.o.</item>
      <item>PA-EL d.o.o.</item>
      <item>Tamara Igrec</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item>ZOU Dragoslav Zuber i Senka Zuber Šanjek</item>
      <item>Branimir Sabioni</item>
      <item>Odvjetničko društvo Župić &amp; partneri d.o.o</item>
      <item>Tomo Garić</item>
    </izvorni_sadrzaj>
    <derivirana_varijabla naziv="DomainObject.Predmet.SudioniciListNaziv_1">
      <item>MONTMONTAŽA-PLINOVODOVOD d.o.o.</item>
      <item>PA-EL d.o.o.</item>
      <item>Tamara Igrec</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item>ZOU Dragoslav Zuber i Senka Zuber Šanjek</item>
      <item>Branimir Sabioni</item>
      <item>Odvjetničko društvo Župić &amp; partneri d.o.o</item>
      <item>Tomo Garić</item>
    </derivirana_varijabla>
  </DomainObject.Predmet.SudioniciListNaziv>
  <DomainObject.Predmet.SudioniciListAdressOIB>
    <izvorni_sadrzaj>
      <item>MONTMONTAŽA-PLINOVODOVOD d.o.o., OIB 48137524285, CMP Savica Šanci 123,10000 Zagreb</item>
      <item>PA-EL d.o.o., OIB 56740849320, Dubrovčan 33/B,Veliko Trgovišće</item>
      <item>Tamara Igrec, Đorđićeva 3 b,10000 Zagreb</item>
      <item>Financijska agencija, OIB 85821130368, Ulica grada Vukovara 70,10000 Zagreb</item>
      <item>Kristina Krajačić, K.Š. Đalskog 4,49210 Zabok</item>
      <item>Davor Petera, OIB 90695323330, Srebrnjak 84,10000 Zagreb</item>
      <item>Zdenko Lalić, OIB 76678850100, Palinovečka 49,10000 Zagreb</item>
      <item>RH, MF, Porezna uprava, OIB 18683136487, Av. Dubrovnik 32,10000 Zagreb</item>
      <item>Županijsko državno odvjetništvo u Zagrebu, OIB 16488001145</item>
      <item>RH Ministarstvo pravosuđa, OIB 26635293339, Ul. grada Vukovara 49,10000 Zagreb</item>
      <item>Općinski sud u Novom Zagrebu, zk odjel Samobor, Obrtnička 2,10430 Samobor</item>
      <item>Općinski sud u Novom Zagrebu, zk odjel Novi Zagreb, Turinina 3,10000 Zagreb</item>
      <item>Općinski sud u Osijeku, OIB 38625793303, Europske avenije 7,31000 Osijek</item>
      <item>HŽ PUTNIČKI PRIJEVOZ d.o.o. za prijevoz putnika, OIB 80572192786, Strojarska cesta 11,10000 Zagreb</item>
      <item>MONTMONTAŽA dioničko društvo za inženjering i izgradnju, OIB 48696032271, Rakitnica 2,10000 Zagreb</item>
      <item>Nenad Cetinja, OIB 15489081131, Horvaćanska cesta 17A/VII,10000 Zagreb</item>
      <item>DDServis društvo s ograničenom odgovornošću za proizvodnju, trgovinu i usluge, OIB 95325472047, Sisačka cesta, III odvojak 7,10000 Zagreb</item>
      <item>Ranka Rukljač, OIB 07489757616, Kršnjavoga 9,10000 Zagreb</item>
      <item>ZOU Dragoslav Zuber i Senka Zuber Šanjek, Braće Radić 7,42000 Varaždin</item>
      <item>Branimir Sabioni, OIB 46448621696, Slovenska 3,10000 Zagreb</item>
      <item>Odvjetničko društvo Župić &amp; partneri d.o.o, OIB 42524586447, Radnička cesta 37B,10000 Zagreb</item>
      <item>Tomo Garić, OIB 95091095662, Dore Pejačević 1,10000 Zagreb</item>
    </izvorni_sadrzaj>
    <derivirana_varijabla naziv="DomainObject.Predmet.SudioniciListAdressOIB_1">
      <item>MONTMONTAŽA-PLINOVODOVOD d.o.o., OIB 48137524285, CMP Savica Šanci 123,10000 Zagreb</item>
      <item>PA-EL d.o.o., OIB 56740849320, Dubrovčan 33/B,Veliko Trgovišće</item>
      <item>Tamara Igrec, Đorđićeva 3 b,10000 Zagreb</item>
      <item>Financijska agencija, OIB 85821130368, Ulica grada Vukovara 70,10000 Zagreb</item>
      <item>Kristina Krajačić, K.Š. Đalskog 4,49210 Zabok</item>
      <item>Davor Petera, OIB 90695323330, Srebrnjak 84,10000 Zagreb</item>
      <item>Zdenko Lalić, OIB 76678850100, Palinovečka 49,10000 Zagreb</item>
      <item>RH, MF, Porezna uprava, OIB 18683136487, Av. Dubrovnik 32,10000 Zagreb</item>
      <item>Županijsko državno odvjetništvo u Zagrebu, OIB 16488001145</item>
      <item>RH Ministarstvo pravosuđa, OIB 26635293339, Ul. grada Vukovara 49,10000 Zagreb</item>
      <item>Općinski sud u Novom Zagrebu, zk odjel Samobor, Obrtnička 2,10430 Samobor</item>
      <item>Općinski sud u Novom Zagrebu, zk odjel Novi Zagreb, Turinina 3,10000 Zagreb</item>
      <item>Općinski sud u Osijeku, OIB 38625793303, Europske avenije 7,31000 Osijek</item>
      <item>HŽ PUTNIČKI PRIJEVOZ d.o.o. za prijevoz putnika, OIB 80572192786, Strojarska cesta 11,10000 Zagreb</item>
      <item>MONTMONTAŽA dioničko društvo za inženjering i izgradnju, OIB 48696032271, Rakitnica 2,10000 Zagreb</item>
      <item>Nenad Cetinja, OIB 15489081131, Horvaćanska cesta 17A/VII,10000 Zagreb</item>
      <item>DDServis društvo s ograničenom odgovornošću za proizvodnju, trgovinu i usluge, OIB 95325472047, Sisačka cesta, III odvojak 7,10000 Zagreb</item>
      <item>Ranka Rukljač, OIB 07489757616, Kršnjavoga 9,10000 Zagreb</item>
      <item>ZOU Dragoslav Zuber i Senka Zuber Šanjek, Braće Radić 7,42000 Varaždin</item>
      <item>Branimir Sabioni, OIB 46448621696, Slovenska 3,10000 Zagreb</item>
      <item>Odvjetničko društvo Župić &amp; partneri d.o.o, OIB 42524586447, Radnička cesta 37B,10000 Zagreb</item>
      <item>Tomo Garić, OIB 95091095662, Dore Pejačević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48137524285</item>
      <item>, OIB 56740849320</item>
      <item>, OIB null</item>
      <item>, OIB 85821130368</item>
      <item>, OIB null</item>
      <item>, OIB 90695323330</item>
      <item>, OIB 76678850100</item>
      <item>, OIB 18683136487</item>
      <item>, OIB 16488001145</item>
      <item>, OIB 26635293339</item>
      <item>, OIB null</item>
      <item>, OIB null</item>
      <item>, OIB 38625793303</item>
      <item>, OIB 80572192786</item>
      <item>, OIB 48696032271</item>
      <item>, OIB 15489081131</item>
      <item>, OIB 95325472047</item>
      <item>, OIB 07489757616</item>
      <item>, OIB null</item>
      <item>, OIB 46448621696</item>
      <item>, OIB 42524586447</item>
      <item>, OIB 95091095662</item>
    </izvorni_sadrzaj>
    <derivirana_varijabla naziv="DomainObject.Predmet.SudioniciListNazivOIB_1">
      <item>, OIB 48137524285</item>
      <item>, OIB 56740849320</item>
      <item>, OIB null</item>
      <item>, OIB 85821130368</item>
      <item>, OIB null</item>
      <item>, OIB 90695323330</item>
      <item>, OIB 76678850100</item>
      <item>, OIB 18683136487</item>
      <item>, OIB 16488001145</item>
      <item>, OIB 26635293339</item>
      <item>, OIB null</item>
      <item>, OIB null</item>
      <item>, OIB 38625793303</item>
      <item>, OIB 80572192786</item>
      <item>, OIB 48696032271</item>
      <item>, OIB 15489081131</item>
      <item>, OIB 95325472047</item>
      <item>, OIB 07489757616</item>
      <item>, OIB null</item>
      <item>, OIB 46448621696</item>
      <item>, OIB 42524586447</item>
      <item>, OIB 95091095662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veljače 2018.</izvorni_sadrzaj>
    <derivirana_varijabla naziv="DomainObject.Predmet.DatumZadnjeOdrzaneSudskeRadnje_1">13. veljače 2018.</derivirana_varijabla>
  </DomainObject.Predmet.DatumZadnjeOdrzaneSudskeRadnje>
  <DomainObject.PredzadnjaOdlukaIzPredmeta.DatumDonosenjaOdluke>
    <izvorni_sadrzaj>13. ožujka 2019.</izvorni_sadrzaj>
    <derivirana_varijabla naziv="DomainObject.PredzadnjaOdlukaIzPredmeta.DatumDonosenjaOdluke_1">13. ožujka 2019.</derivirana_varijabla>
  </DomainObject.PredzadnjaOdlukaIzPredmeta.DatumDonosenjaOdluke>
  <DomainObject.PredzadnjaOdlukaIzPredmeta.Oznaka>
    <izvorni_sadrzaj>St-1498/2017-111</izvorni_sadrzaj>
    <derivirana_varijabla naziv="DomainObject.PredzadnjaOdlukaIzPredmeta.Oznaka_1">St-1498/2017-111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FF851E-2D8B-4A84-B689-27C62E8B0C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1157</properties:Words>
  <properties:Characters>6260</properties:Characters>
  <properties:Lines>151</properties:Lines>
  <properties:Paragraphs>50</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7518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2019-07-02T12:06:00Z</dcterms:created>
  <dc:creator>BISERKA CALIC</dc:creator>
  <cp:lastModifiedBy>Maja Hajtek</cp:lastModifiedBy>
  <cp:lastPrinted>2019-07-02T12:52:00Z</cp:lastPrinted>
  <dcterms:modified xmlns:xsi="http://www.w3.org/2001/XMLSchema-instance" xsi:type="dcterms:W3CDTF">2019-07-02T12:52:00Z</dcterms:modified>
  <cp:revision>6</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montmontaža plinovodovod 2.7.2019. - 117.docx)</vt:lpwstr>
  </prop:property>
  <prop:property name="CC_coloring" pid="4" fmtid="{D5CDD505-2E9C-101B-9397-08002B2CF9AE}">
    <vt:bool>false</vt:bool>
  </prop:property>
  <prop:property name="BrojStranica" pid="5" fmtid="{D5CDD505-2E9C-101B-9397-08002B2CF9AE}">
    <vt:i4>3</vt:i4>
  </prop:property>
</prop:Properties>
</file>