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9affe" w14:paraId="5f9affe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552F4F">
      <w:r w:rsidRPr="002342CC">
        <w:rPr>
          <w:rStyle w:val="Naglaeno"/>
        </w:rPr>
        <w:t xml:space="preserve">             </w:t>
      </w:r>
      <w:r w:rsidRPr="00552F4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552F4F"/>
    <w:p w:rsidRDefault="0023770D" w:rsidP="0023770D" w:rsidR="0023770D" w:rsidRPr="00552F4F">
      <w:pPr>
        <w:ind w:hanging="720" w:left="360"/>
        <w:rPr>
          <w:b/>
        </w:rPr>
      </w:pPr>
      <w:r w:rsidRPr="00552F4F">
        <w:rPr>
          <w:b/>
        </w:rPr>
        <w:t xml:space="preserve">     REPUBLIKA HRVATSKA</w:t>
      </w:r>
      <w:r w:rsidRPr="00552F4F">
        <w:rPr>
          <w:b/>
        </w:rPr>
        <w:tab/>
        <w:t xml:space="preserve">                                       </w:t>
      </w:r>
    </w:p>
    <w:p w:rsidRDefault="0023770D" w:rsidP="002342CC" w:rsidR="0023770D" w:rsidRPr="00552F4F">
      <w:pPr>
        <w:ind w:hanging="720" w:left="360"/>
        <w:jc w:val="both"/>
        <w:rPr>
          <w:sz w:val="22"/>
          <w:szCs w:val="22"/>
        </w:rPr>
      </w:pPr>
      <w:r w:rsidRPr="00552F4F">
        <w:rPr>
          <w:sz w:val="22"/>
          <w:szCs w:val="22"/>
        </w:rPr>
        <w:t xml:space="preserve">     TRGOVAČKI SUD U OSIJEKU</w:t>
      </w:r>
      <w:r w:rsidR="002342CC" w:rsidRPr="00552F4F">
        <w:rPr>
          <w:sz w:val="22"/>
          <w:szCs w:val="22"/>
        </w:rPr>
        <w:t xml:space="preserve">                                                          </w:t>
      </w:r>
      <w:r w:rsidR="006D244D" w:rsidRPr="00552F4F">
        <w:rPr>
          <w:sz w:val="22"/>
          <w:szCs w:val="22"/>
        </w:rPr>
        <w:t xml:space="preserve">               </w:t>
      </w:r>
      <w:r w:rsidR="002342CC" w:rsidRPr="00552F4F">
        <w:rPr>
          <w:sz w:val="22"/>
          <w:szCs w:val="22"/>
        </w:rPr>
        <w:t xml:space="preserve">      </w:t>
      </w:r>
      <w:r w:rsidR="002342CC" w:rsidRPr="00552F4F">
        <w:t>3 St-</w:t>
      </w:r>
      <w:r w:rsidR="00C84D29">
        <w:t>18</w:t>
      </w:r>
      <w:r w:rsidR="005B5307">
        <w:t>75</w:t>
      </w:r>
      <w:r w:rsidR="00D73DB7" w:rsidRPr="00552F4F">
        <w:t>/16-</w:t>
      </w:r>
      <w:r w:rsidR="003947A4">
        <w:t>4</w:t>
      </w:r>
      <w:r w:rsidR="00D73DB7" w:rsidRPr="00552F4F">
        <w:rPr>
          <w:sz w:val="22"/>
          <w:szCs w:val="22"/>
        </w:rPr>
        <w:t xml:space="preserve">           </w:t>
      </w:r>
    </w:p>
    <w:p w:rsidRDefault="00EF770D" w:rsidP="00520DFA" w:rsidR="00EF770D" w:rsidRPr="00552F4F">
      <w:pPr>
        <w:rPr>
          <w:b/>
          <w:bCs/>
        </w:rPr>
      </w:pPr>
    </w:p>
    <w:p w:rsidRDefault="0065408A" w:rsidP="002342CC" w:rsidR="0065408A" w:rsidRPr="00552F4F">
      <w:pPr>
        <w:jc w:val="center"/>
        <w:rPr>
          <w:bCs/>
        </w:rPr>
      </w:pPr>
    </w:p>
    <w:p w:rsidRDefault="00CA7DA3" w:rsidP="002342CC" w:rsidR="0024241D" w:rsidRPr="00552F4F">
      <w:pPr>
        <w:jc w:val="center"/>
        <w:rPr>
          <w:bCs/>
        </w:rPr>
      </w:pPr>
      <w:r w:rsidRPr="00552F4F">
        <w:rPr>
          <w:bCs/>
        </w:rPr>
        <w:t xml:space="preserve">U  I M E  R E P U B L I K E  H R VA T S K E </w:t>
      </w:r>
    </w:p>
    <w:p w:rsidRDefault="00520DFA" w:rsidP="00520DFA" w:rsidR="00520DFA" w:rsidRPr="00552F4F">
      <w:pPr>
        <w:jc w:val="center"/>
        <w:rPr>
          <w:bCs/>
        </w:rPr>
      </w:pPr>
      <w:r w:rsidRPr="00552F4F">
        <w:rPr>
          <w:bCs/>
        </w:rPr>
        <w:t>R J E Š E N J E</w:t>
      </w:r>
    </w:p>
    <w:p w:rsidRDefault="00EF770D" w:rsidP="00520DFA" w:rsidR="00EF770D" w:rsidRPr="00552F4F">
      <w:pPr>
        <w:ind w:left="1485"/>
        <w:jc w:val="both"/>
      </w:pPr>
    </w:p>
    <w:p w:rsidRDefault="00EF770D" w:rsidP="00520DFA" w:rsidR="00EF770D" w:rsidRPr="00552F4F">
      <w:pPr>
        <w:ind w:left="1485"/>
        <w:jc w:val="both"/>
      </w:pPr>
    </w:p>
    <w:p w:rsidRDefault="008C4A50" w:rsidP="00582538" w:rsidR="00582538" w:rsidRPr="00552F4F">
      <w:pPr>
        <w:jc w:val="both"/>
      </w:pPr>
      <w:r w:rsidRPr="00552F4F">
        <w:t xml:space="preserve">               TRGOVAČKI SUD U OSIJEKU, po sucu Gordani Njari, u stečajnom predmetu povodom zahtjeva </w:t>
      </w:r>
      <w:r w:rsidR="00204EAF" w:rsidRPr="00552F4F">
        <w:t>Financijske agencije OIB 85821130368, Regionalni centar Zagreb Podružnica Zagreb, Trg svibanjskih žrtava 1995. 1,</w:t>
      </w:r>
      <w:r w:rsidR="00550286" w:rsidRPr="00552F4F">
        <w:t xml:space="preserve"> Zagreb,</w:t>
      </w:r>
      <w:r w:rsidR="00204EAF" w:rsidRPr="00552F4F">
        <w:t xml:space="preserve"> za provedbom skraćenog stečajnog postupka nad dužnikom </w:t>
      </w:r>
      <w:r w:rsidR="0080747E" w:rsidRPr="0080747E">
        <w:rPr>
          <w:b/>
        </w:rPr>
        <w:t>MALI PODUZETNIK POSLOVNA UDRUGA ZA RAZVOJ MALOG PODUZETNIŠTVA, Jezers</w:t>
      </w:r>
      <w:r w:rsidR="0080747E">
        <w:rPr>
          <w:b/>
        </w:rPr>
        <w:t>ka 55, Zagreb, Registarski broj: 21011419, OIB</w:t>
      </w:r>
      <w:r w:rsidR="0080747E" w:rsidRPr="0080747E">
        <w:rPr>
          <w:b/>
        </w:rPr>
        <w:t>: 82750612666</w:t>
      </w:r>
      <w:r w:rsidR="00204EAF" w:rsidRPr="00552F4F">
        <w:t>,</w:t>
      </w:r>
      <w:r w:rsidRPr="00552F4F">
        <w:t xml:space="preserve"> </w:t>
      </w:r>
      <w:r w:rsidR="00204EAF" w:rsidRPr="00552F4F">
        <w:t xml:space="preserve">dana </w:t>
      </w:r>
      <w:r w:rsidR="00732042">
        <w:t>10</w:t>
      </w:r>
      <w:r w:rsidR="004D755B">
        <w:t>. studenog</w:t>
      </w:r>
      <w:r w:rsidR="004D755B" w:rsidRPr="00552F4F">
        <w:t xml:space="preserve"> </w:t>
      </w:r>
      <w:r w:rsidR="00204EAF" w:rsidRPr="00552F4F">
        <w:t xml:space="preserve">2016. </w:t>
      </w:r>
    </w:p>
    <w:p w:rsidRDefault="00E27D7B" w:rsidP="00582538" w:rsidR="00E27D7B" w:rsidRPr="00552F4F">
      <w:pPr>
        <w:jc w:val="both"/>
      </w:pPr>
    </w:p>
    <w:p w:rsidRDefault="003D1957" w:rsidP="00582538" w:rsidR="003D1957" w:rsidRPr="00552F4F">
      <w:pPr>
        <w:jc w:val="both"/>
      </w:pPr>
    </w:p>
    <w:p w:rsidRDefault="008C4A50" w:rsidP="008C4A50" w:rsidR="008C4A50" w:rsidRPr="00552F4F">
      <w:pPr>
        <w:jc w:val="center"/>
        <w:rPr>
          <w:bCs/>
        </w:rPr>
      </w:pPr>
      <w:r w:rsidRPr="00552F4F">
        <w:rPr>
          <w:bCs/>
        </w:rPr>
        <w:t>r i j e š i o    j e</w:t>
      </w:r>
    </w:p>
    <w:p w:rsidRDefault="008C4A50" w:rsidP="00582538" w:rsidR="008C4A50" w:rsidRPr="00552F4F">
      <w:pPr>
        <w:ind w:left="360"/>
        <w:jc w:val="both"/>
      </w:pPr>
      <w:r w:rsidRPr="00552F4F">
        <w:t xml:space="preserve">                                                </w:t>
      </w:r>
    </w:p>
    <w:p w:rsidRDefault="003D1957" w:rsidP="00582538" w:rsidR="003D1957" w:rsidRPr="00552F4F">
      <w:pPr>
        <w:ind w:left="360"/>
        <w:jc w:val="both"/>
      </w:pPr>
    </w:p>
    <w:p w:rsidRDefault="008C4A50" w:rsidP="006B7979" w:rsidR="00D53934" w:rsidRPr="00552F4F">
      <w:pPr>
        <w:pStyle w:val="Odlomakpopisa"/>
        <w:numPr>
          <w:ilvl w:val="0"/>
          <w:numId w:val="5"/>
        </w:numPr>
        <w:jc w:val="both"/>
      </w:pPr>
      <w:r w:rsidRPr="00552F4F">
        <w:rPr>
          <w:bCs/>
        </w:rPr>
        <w:t>OTVARA SE stečajni postupak nad dužnikom</w:t>
      </w:r>
      <w:r w:rsidRPr="00552F4F">
        <w:t xml:space="preserve"> </w:t>
      </w:r>
      <w:r w:rsidR="0080747E">
        <w:rPr>
          <w:b/>
        </w:rPr>
        <w:t>MALI PODUZETNIK POSLOVNA UDRUGA ZA RAZVOJ MALOG PODUZETNIŠTVA, Jezerska 55, Zagreb, Registarski broj: 21011419, OIB: 82750612666</w:t>
      </w:r>
      <w:r w:rsidR="00204EAF" w:rsidRPr="00552F4F">
        <w:t xml:space="preserve">. </w:t>
      </w:r>
    </w:p>
    <w:p w:rsidRDefault="00D53934" w:rsidP="00D53934" w:rsidR="00D53934" w:rsidRPr="00552F4F">
      <w:pPr>
        <w:pStyle w:val="Odlomakpopisa"/>
        <w:ind w:left="1500"/>
        <w:jc w:val="both"/>
      </w:pPr>
    </w:p>
    <w:p w:rsidRDefault="00A1217B" w:rsidP="00A1217B" w:rsidR="00A1217B" w:rsidRPr="001F21E8">
      <w:pPr>
        <w:pStyle w:val="Odlomakpopisa"/>
        <w:numPr>
          <w:ilvl w:val="0"/>
          <w:numId w:val="5"/>
        </w:numPr>
        <w:jc w:val="both"/>
      </w:pPr>
      <w:r w:rsidRPr="001F21E8">
        <w:t xml:space="preserve">Za stečajnog upravitelja imenuje se </w:t>
      </w:r>
      <w:r>
        <w:t xml:space="preserve">Mladen </w:t>
      </w:r>
      <w:proofErr w:type="spellStart"/>
      <w:r>
        <w:t>Beljo</w:t>
      </w:r>
      <w:proofErr w:type="spellEnd"/>
      <w:r>
        <w:t xml:space="preserve">, </w:t>
      </w:r>
      <w:proofErr w:type="spellStart"/>
      <w:r w:rsidR="00B315C1">
        <w:t>Vikovci</w:t>
      </w:r>
      <w:proofErr w:type="spellEnd"/>
      <w:r w:rsidR="00B315C1">
        <w:t>, Antuna Mihanovića 1</w:t>
      </w:r>
      <w:r>
        <w:t>, OIB: 76591147167</w:t>
      </w:r>
      <w:r w:rsidRPr="001F21E8">
        <w:t>.</w:t>
      </w:r>
    </w:p>
    <w:p w:rsidRDefault="00623C71" w:rsidP="00623C71" w:rsidR="00623C71" w:rsidRPr="00552F4F">
      <w:pPr>
        <w:jc w:val="both"/>
      </w:pPr>
    </w:p>
    <w:p w:rsidRDefault="008C4A50" w:rsidP="006B7979" w:rsidR="008C4A50" w:rsidRPr="00552F4F">
      <w:pPr>
        <w:pStyle w:val="Odlomakpopisa"/>
        <w:numPr>
          <w:ilvl w:val="0"/>
          <w:numId w:val="5"/>
        </w:numPr>
        <w:jc w:val="both"/>
        <w:rPr>
          <w:bCs/>
        </w:rPr>
      </w:pPr>
      <w:r w:rsidRPr="00552F4F">
        <w:rPr>
          <w:bCs/>
        </w:rPr>
        <w:t xml:space="preserve">ZAKLJUČUJE SE stečajni postupak nad dužnikom </w:t>
      </w:r>
      <w:r w:rsidR="0080747E">
        <w:rPr>
          <w:b/>
        </w:rPr>
        <w:t>MALI PODUZETNIK POSLOVNA UDRUGA ZA RAZVOJ MALOG PODUZETNIŠTVA, Jezerska 55, Zagreb, Registarski broj: 21011419, OIB: 82750612666</w:t>
      </w:r>
      <w:r w:rsidR="00D47369" w:rsidRPr="00552F4F">
        <w:rPr>
          <w:bCs/>
        </w:rPr>
        <w:t xml:space="preserve">.   </w:t>
      </w:r>
    </w:p>
    <w:p w:rsidRDefault="008C4A50" w:rsidP="008C4A50" w:rsidR="008C4A50" w:rsidRPr="00552F4F">
      <w:pPr>
        <w:pStyle w:val="Odlomakpopisa"/>
        <w:rPr>
          <w:bCs/>
        </w:rPr>
      </w:pPr>
    </w:p>
    <w:p w:rsidRDefault="008C4A50" w:rsidP="008C4A50" w:rsidR="008C4A50" w:rsidRPr="00552F4F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52F4F">
        <w:rPr>
          <w:bCs/>
        </w:rPr>
        <w:t>Ovo rješenje objavit će se na mrežnoj stranici e-</w:t>
      </w:r>
      <w:r w:rsidR="00BC3E82" w:rsidRPr="00552F4F">
        <w:rPr>
          <w:bCs/>
        </w:rPr>
        <w:t>o</w:t>
      </w:r>
      <w:r w:rsidRPr="00552F4F">
        <w:rPr>
          <w:bCs/>
        </w:rPr>
        <w:t>glasna ploča sudova i dostaviti  registru nadležnom za dužnika.</w:t>
      </w: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jc w:val="center"/>
        <w:rPr>
          <w:bCs/>
        </w:rPr>
      </w:pPr>
      <w:r w:rsidRPr="00552F4F">
        <w:rPr>
          <w:bCs/>
        </w:rPr>
        <w:t>Obrazloženje</w:t>
      </w:r>
    </w:p>
    <w:p w:rsidRDefault="0023770D" w:rsidP="008C4A50" w:rsidR="0023770D" w:rsidRPr="00552F4F">
      <w:pPr>
        <w:pStyle w:val="Tijeloteksta"/>
        <w:jc w:val="center"/>
        <w:rPr>
          <w:bCs/>
        </w:rPr>
      </w:pPr>
    </w:p>
    <w:p w:rsidRDefault="00C16ED2" w:rsidP="00C16ED2" w:rsidR="00C16ED2" w:rsidRPr="00552F4F">
      <w:pPr>
        <w:jc w:val="both"/>
        <w:rPr>
          <w:b/>
          <w:bCs/>
        </w:rPr>
      </w:pPr>
    </w:p>
    <w:p w:rsidRDefault="00C16ED2" w:rsidP="00C16ED2" w:rsidR="00C16ED2" w:rsidRPr="00552F4F">
      <w:pPr>
        <w:ind w:firstLine="720"/>
        <w:jc w:val="both"/>
      </w:pPr>
      <w:r w:rsidRPr="00552F4F">
        <w:t xml:space="preserve">FINA Regionalni centar Zagreb je </w:t>
      </w:r>
      <w:r w:rsidR="0080747E">
        <w:t>7. travnja</w:t>
      </w:r>
      <w:r w:rsidR="005D6F21">
        <w:t xml:space="preserve"> 2016</w:t>
      </w:r>
      <w:r w:rsidR="006B7979">
        <w:t>.</w:t>
      </w:r>
      <w:r w:rsidRPr="00552F4F">
        <w:t xml:space="preserve"> dostavila Trgovačkom sudu u Zagrebu zahtjev za provedbu skraćenog stečajnog postupka nad dužnikom </w:t>
      </w:r>
      <w:r w:rsidR="00B66ADF">
        <w:rPr>
          <w:b/>
        </w:rPr>
        <w:t>MALI PODUZETNIK POSLOVNA UDRUGA ZA RAZVOJ MALOG PODUZETNIŠTVA, Jezerska 55, Zagreb, Registarski broj: 21011419, OIB: 82750612666</w:t>
      </w:r>
      <w:r w:rsidR="00D54022" w:rsidRPr="00552F4F">
        <w:t xml:space="preserve">.  </w:t>
      </w:r>
      <w:r w:rsidR="006127CD">
        <w:t xml:space="preserve"> </w:t>
      </w:r>
    </w:p>
    <w:p w:rsidRDefault="00D54022" w:rsidP="00C16ED2" w:rsidR="00D54022" w:rsidRPr="00552F4F">
      <w:pPr>
        <w:ind w:firstLine="720"/>
        <w:jc w:val="both"/>
      </w:pPr>
    </w:p>
    <w:p w:rsidRDefault="00C16ED2" w:rsidP="00AB4254" w:rsidR="00313E0B">
      <w:pPr>
        <w:ind w:firstLine="720"/>
        <w:jc w:val="both"/>
      </w:pPr>
      <w:r w:rsidRPr="00552F4F">
        <w:t>Temeljem rješenja Visokog trgovačkog suda RH u Zagr</w:t>
      </w:r>
      <w:r w:rsidR="00D54022" w:rsidRPr="00552F4F">
        <w:t>ebu broj 31-Su-</w:t>
      </w:r>
      <w:r w:rsidR="005D6F21">
        <w:t>525</w:t>
      </w:r>
      <w:r w:rsidR="00D54022" w:rsidRPr="00552F4F">
        <w:t>/</w:t>
      </w:r>
      <w:r w:rsidR="003D7C17">
        <w:t>1</w:t>
      </w:r>
      <w:r w:rsidR="006D26FC">
        <w:t>6</w:t>
      </w:r>
      <w:r w:rsidR="003D7C17">
        <w:t xml:space="preserve">-6 od </w:t>
      </w:r>
      <w:r w:rsidRPr="00552F4F">
        <w:t xml:space="preserve">5. </w:t>
      </w:r>
      <w:r w:rsidR="005D6F21">
        <w:t>svibnja</w:t>
      </w:r>
      <w:r w:rsidRPr="00552F4F">
        <w:t xml:space="preserve"> 2016. je određen Trgovački sud u Osijeku kao drugi stvarno nadležni sud, za </w:t>
      </w:r>
      <w:r w:rsidRPr="00552F4F">
        <w:lastRenderedPageBreak/>
        <w:t xml:space="preserve">postupanje u stečajnim predmetima Trgovačkog suda u Zagrebu, te je Trgovački sud u Zagrebu ustupio ovome sudu navedeni stečajni predmet na daljnji postupak. </w:t>
      </w:r>
    </w:p>
    <w:p w:rsidRDefault="00AB4254" w:rsidP="00AB4254" w:rsidR="00AB4254" w:rsidRPr="00552F4F">
      <w:pPr>
        <w:ind w:firstLine="720"/>
        <w:jc w:val="both"/>
      </w:pPr>
    </w:p>
    <w:p w:rsidRDefault="008C4A50" w:rsidP="008C4A50" w:rsidR="008C4A50" w:rsidRPr="00552F4F">
      <w:pPr>
        <w:jc w:val="both"/>
        <w:rPr>
          <w:bCs/>
        </w:rPr>
      </w:pPr>
      <w:r w:rsidRPr="00552F4F">
        <w:rPr>
          <w:bCs/>
        </w:rPr>
        <w:t xml:space="preserve">              Sukladno odredbi čl. 428.</w:t>
      </w:r>
      <w:r w:rsidR="00D228E2" w:rsidRPr="00552F4F">
        <w:rPr>
          <w:bCs/>
        </w:rPr>
        <w:t xml:space="preserve"> Stečajnog zakona </w:t>
      </w:r>
      <w:r w:rsidRPr="00552F4F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552F4F">
      <w:pPr>
        <w:pStyle w:val="Tijeloteksta"/>
        <w:ind w:firstLine="708"/>
      </w:pPr>
    </w:p>
    <w:p w:rsidRDefault="008C4A50" w:rsidP="008C4A50" w:rsidR="008C4A50" w:rsidRPr="00552F4F">
      <w:pPr>
        <w:pStyle w:val="Tijeloteksta"/>
        <w:ind w:firstLine="708"/>
      </w:pPr>
      <w:r w:rsidRPr="00552F4F">
        <w:t>Kako su isp</w:t>
      </w:r>
      <w:r w:rsidR="00480AD2" w:rsidRPr="00552F4F">
        <w:t>unjene pretpostavke iz citirane</w:t>
      </w:r>
      <w:r w:rsidRPr="00552F4F">
        <w:t xml:space="preserve"> odredbe SZ-a, Trgovački sud u Osijeku je dana </w:t>
      </w:r>
      <w:r w:rsidR="00D34632">
        <w:t>4</w:t>
      </w:r>
      <w:r w:rsidR="00B06C55" w:rsidRPr="00552F4F">
        <w:t xml:space="preserve">. </w:t>
      </w:r>
      <w:r w:rsidR="0079451D">
        <w:t>srpnja</w:t>
      </w:r>
      <w:r w:rsidR="00D54022" w:rsidRPr="00552F4F">
        <w:t xml:space="preserve"> 2016.</w:t>
      </w:r>
      <w:r w:rsidRPr="00552F4F">
        <w:t xml:space="preserve"> objavio oglas na mrežnoj stranici e-</w:t>
      </w:r>
      <w:r w:rsidR="00E6345F" w:rsidRPr="00552F4F">
        <w:t>o</w:t>
      </w:r>
      <w:r w:rsidRPr="00552F4F">
        <w:t>glasna ploča sudova pod posl</w:t>
      </w:r>
      <w:r w:rsidR="00E6345F" w:rsidRPr="00552F4F">
        <w:t>ovnim</w:t>
      </w:r>
      <w:r w:rsidRPr="00552F4F">
        <w:t xml:space="preserve"> brojem St</w:t>
      </w:r>
      <w:r w:rsidR="00D54022" w:rsidRPr="00552F4F">
        <w:t>-</w:t>
      </w:r>
      <w:r w:rsidR="0031512F">
        <w:t>18</w:t>
      </w:r>
      <w:r w:rsidR="005B5307">
        <w:t>75</w:t>
      </w:r>
      <w:r w:rsidR="00D54022" w:rsidRPr="00552F4F">
        <w:t>/16-3</w:t>
      </w:r>
      <w:r w:rsidR="00D54022" w:rsidRPr="00552F4F">
        <w:rPr>
          <w:b/>
        </w:rPr>
        <w:t xml:space="preserve"> </w:t>
      </w:r>
      <w:r w:rsidRPr="00552F4F">
        <w:t>sukladno čl. 430</w:t>
      </w:r>
      <w:r w:rsidR="00E6345F" w:rsidRPr="00552F4F">
        <w:t xml:space="preserve">. SZ-a </w:t>
      </w:r>
      <w:r w:rsidRPr="00552F4F">
        <w:t xml:space="preserve">kojim su pozvane osobe ovlaštene za zastupanje dužnika po zakonu da sudu u roku od 15 dana od dana objave oglasa dostave javnobilježnički ovjerovljeni </w:t>
      </w:r>
      <w:proofErr w:type="spellStart"/>
      <w:r w:rsidRPr="00552F4F">
        <w:t>prokazni</w:t>
      </w:r>
      <w:proofErr w:type="spellEnd"/>
      <w:r w:rsidRPr="00552F4F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552F4F">
        <w:t>.</w:t>
      </w:r>
      <w:r w:rsidRPr="00552F4F">
        <w:t xml:space="preserve"> S</w:t>
      </w:r>
      <w:r w:rsidR="00D228E2" w:rsidRPr="00552F4F">
        <w:t xml:space="preserve">Z-a.                          </w:t>
      </w:r>
    </w:p>
    <w:p w:rsidRDefault="008C4A50" w:rsidP="008C4A50" w:rsidR="008C4A50" w:rsidRPr="00552F4F">
      <w:pPr>
        <w:pStyle w:val="Tijeloteksta"/>
        <w:ind w:firstLine="708"/>
        <w:jc w:val="center"/>
      </w:pPr>
    </w:p>
    <w:p w:rsidRDefault="008C4A50" w:rsidP="00446FD2" w:rsidR="008C4A50" w:rsidRPr="00552F4F">
      <w:pPr>
        <w:pStyle w:val="Tijeloteksta"/>
        <w:ind w:firstLine="708"/>
      </w:pPr>
      <w:r w:rsidRPr="00552F4F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552F4F">
        <w:t>S</w:t>
      </w:r>
      <w:r w:rsidR="00C36B8C" w:rsidRPr="00552F4F">
        <w:t>Z-</w:t>
      </w:r>
      <w:r w:rsidR="00926AFE" w:rsidRPr="00552F4F">
        <w:t>a -</w:t>
      </w:r>
      <w:r w:rsidRPr="00552F4F">
        <w:t xml:space="preserve"> nesposobnost za plaćanje, te je sukladno čl. 431</w:t>
      </w:r>
      <w:r w:rsidR="00C36B8C" w:rsidRPr="00552F4F">
        <w:t xml:space="preserve">. </w:t>
      </w:r>
      <w:r w:rsidRPr="00552F4F">
        <w:t xml:space="preserve">st.1 i 2 </w:t>
      </w:r>
      <w:r w:rsidR="00554F01" w:rsidRPr="00552F4F">
        <w:t>SZ-a</w:t>
      </w:r>
      <w:r w:rsidRPr="00552F4F">
        <w:t xml:space="preserve">  po službenoj dužnosti riješeno kao u izreci.</w:t>
      </w:r>
    </w:p>
    <w:p w:rsidRDefault="00446FD2" w:rsidP="00446FD2" w:rsidR="00446FD2" w:rsidRPr="00552F4F">
      <w:pPr>
        <w:pStyle w:val="Tijeloteksta"/>
        <w:ind w:firstLine="708"/>
      </w:pPr>
    </w:p>
    <w:p w:rsidRDefault="008C4A50" w:rsidP="004B4C25" w:rsidR="00B06C55" w:rsidRPr="00552F4F">
      <w:pPr>
        <w:pStyle w:val="Tijeloteksta"/>
        <w:jc w:val="center"/>
      </w:pPr>
      <w:r w:rsidRPr="00552F4F">
        <w:t xml:space="preserve">U Osijeku </w:t>
      </w:r>
      <w:r w:rsidR="00732042">
        <w:t>10</w:t>
      </w:r>
      <w:r w:rsidR="002275B8">
        <w:t>. studenog</w:t>
      </w:r>
      <w:r w:rsidR="002275B8" w:rsidRPr="00552F4F">
        <w:t xml:space="preserve"> </w:t>
      </w:r>
      <w:r w:rsidR="00595ED5" w:rsidRPr="00552F4F">
        <w:t xml:space="preserve">2016.            </w:t>
      </w:r>
    </w:p>
    <w:p w:rsidRDefault="00B06C55" w:rsidP="00FD2CCF" w:rsidR="00B06C55" w:rsidRPr="00552F4F">
      <w:pPr>
        <w:pStyle w:val="Tijeloteksta"/>
        <w:ind w:firstLine="708" w:left="708"/>
        <w:jc w:val="left"/>
      </w:pPr>
      <w:r w:rsidRPr="00552F4F">
        <w:t xml:space="preserve">                                                                                               S U D A C </w:t>
      </w:r>
    </w:p>
    <w:p w:rsidRDefault="00FD2CCF" w:rsidP="00FD2CCF" w:rsidR="00B06C55" w:rsidRPr="00552F4F">
      <w:pPr>
        <w:pStyle w:val="Tijeloteksta"/>
        <w:ind w:firstLine="708"/>
        <w:jc w:val="left"/>
      </w:pPr>
      <w:r w:rsidRPr="00552F4F">
        <w:t xml:space="preserve">    </w:t>
      </w:r>
      <w:r w:rsidR="00B06C55" w:rsidRPr="00552F4F">
        <w:t xml:space="preserve">                                                                                                    Gordana Njari   </w:t>
      </w:r>
    </w:p>
    <w:p w:rsidRDefault="00360CB1" w:rsidP="00FD2CCF" w:rsidR="00360CB1" w:rsidRPr="00552F4F">
      <w:pPr>
        <w:pStyle w:val="Tijeloteksta"/>
        <w:ind w:firstLine="708"/>
        <w:jc w:val="left"/>
      </w:pPr>
    </w:p>
    <w:p w:rsidRDefault="00F369D1" w:rsidP="00FD2CCF" w:rsidR="00F369D1" w:rsidRPr="00552F4F">
      <w:pPr>
        <w:pStyle w:val="Tijeloteksta"/>
        <w:ind w:firstLine="708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2786D" w:rsidP="00B06C55" w:rsidR="00B2786D" w:rsidRPr="00552F4F">
      <w:pPr>
        <w:pStyle w:val="Tijeloteksta"/>
        <w:jc w:val="left"/>
      </w:pPr>
    </w:p>
    <w:p w:rsidRDefault="00FD2CCF" w:rsidP="00B06C55" w:rsidR="00B06C55" w:rsidRPr="00552F4F">
      <w:pPr>
        <w:pStyle w:val="Tijeloteksta"/>
        <w:jc w:val="left"/>
      </w:pPr>
      <w:r w:rsidRPr="00552F4F">
        <w:t>Zapisničar Danijela Špeletić</w:t>
      </w:r>
    </w:p>
    <w:p w:rsidRDefault="00FD2CCF" w:rsidP="00B06C55" w:rsidR="00FD2CCF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</w:pPr>
      <w:r w:rsidRPr="00552F4F">
        <w:t>POUKA O PRAVNOM LIJEKU:</w:t>
      </w:r>
    </w:p>
    <w:p w:rsidRDefault="00B06C55" w:rsidP="00B06C55" w:rsidR="00B06C55" w:rsidRPr="00552F4F">
      <w:pPr>
        <w:jc w:val="both"/>
      </w:pPr>
      <w:r w:rsidRPr="00552F4F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  <w:r w:rsidRPr="00552F4F">
        <w:t>DNA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Predlagatelj FINA RC Zagreb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Dužnik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Stečajni upravitelj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e-Oglasna ploča</w:t>
      </w:r>
    </w:p>
    <w:p w:rsidRDefault="00B06C55" w:rsidP="00B06C55" w:rsidR="00B06C55" w:rsidRPr="004733DA">
      <w:pPr>
        <w:pStyle w:val="Tijeloteksta"/>
        <w:numPr>
          <w:ilvl w:val="0"/>
          <w:numId w:val="2"/>
        </w:numPr>
        <w:jc w:val="left"/>
        <w:rPr>
          <w:b/>
        </w:rPr>
      </w:pPr>
      <w:r w:rsidRPr="004733DA">
        <w:rPr>
          <w:b/>
        </w:rPr>
        <w:t>Registar – nakon pravomoćnosti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Riješeno istodobno otvaranjem i</w:t>
      </w:r>
    </w:p>
    <w:p w:rsidRDefault="00B06C55" w:rsidP="00FD2CCF" w:rsidR="00B06C55" w:rsidRPr="00552F4F">
      <w:pPr>
        <w:pStyle w:val="Tijeloteksta"/>
        <w:ind w:left="720"/>
        <w:jc w:val="left"/>
      </w:pPr>
      <w:r w:rsidRPr="00552F4F">
        <w:t xml:space="preserve">zaključenjem </w:t>
      </w:r>
      <w:proofErr w:type="spellStart"/>
      <w:r w:rsidRPr="00552F4F">
        <w:t>sk</w:t>
      </w:r>
      <w:proofErr w:type="spellEnd"/>
      <w:r w:rsidRPr="00552F4F">
        <w:t xml:space="preserve">. st. postupka 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K</w:t>
      </w:r>
      <w:r w:rsidR="00E739E0">
        <w:t>-</w:t>
      </w:r>
      <w:r w:rsidR="00342E84">
        <w:t>15.12</w:t>
      </w:r>
      <w:r w:rsidR="00E739E0">
        <w:t>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lastRenderedPageBreak/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0F13" w:rsidP="00FD0D3C" w:rsidR="00AD0F13">
      <w:r>
        <w:separator/>
      </w:r>
    </w:p>
  </w:endnote>
  <w:endnote w:id="0" w:type="continuationSeparator">
    <w:p w:rsidRDefault="00AD0F13" w:rsidP="00FD0D3C" w:rsidR="00AD0F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0F13" w:rsidP="00FD0D3C" w:rsidR="00AD0F13">
      <w:r>
        <w:separator/>
      </w:r>
    </w:p>
  </w:footnote>
  <w:footnote w:id="0" w:type="continuationSeparator">
    <w:p w:rsidRDefault="00AD0F13" w:rsidP="00FD0D3C" w:rsidR="00AD0F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0F13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5D5C44">
          <w:rPr>
            <w:noProof/>
          </w:rPr>
          <w:t>3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706BE" w:rsidR="00C706BE" w:rsidRPr="00552F4F">
    <w:pPr>
      <w:ind w:hanging="720" w:left="360"/>
      <w:jc w:val="right"/>
      <w:rPr>
        <w:sz w:val="22"/>
        <w:szCs w:val="22"/>
      </w:rPr>
    </w:pPr>
    <w:r w:rsidRPr="00344D0B">
      <w:rPr>
        <w:b/>
      </w:rPr>
      <w:t xml:space="preserve">           </w:t>
    </w:r>
    <w:r w:rsidR="00F7556A" w:rsidRPr="00552F4F">
      <w:t>3 St-</w:t>
    </w:r>
    <w:r w:rsidR="00C84D29">
      <w:t>18</w:t>
    </w:r>
    <w:r w:rsidR="005B5307">
      <w:t>75</w:t>
    </w:r>
    <w:r w:rsidR="00F7556A" w:rsidRPr="00552F4F">
      <w:t>/16-</w:t>
    </w:r>
    <w:r w:rsidR="00F7556A">
      <w:t>4</w:t>
    </w:r>
    <w:r w:rsidR="00F7556A" w:rsidRPr="00552F4F">
      <w:rPr>
        <w:sz w:val="22"/>
        <w:szCs w:val="22"/>
      </w:rPr>
      <w:t xml:space="preserve">           </w:t>
    </w:r>
  </w:p>
  <w:p w:rsidRDefault="00CA7DA3" w:rsidP="00C706BE" w:rsidR="00CA7DA3">
    <w:pPr>
      <w:pStyle w:val="Zaglavlje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3252"/>
    <w:rsid w:val="00017F4A"/>
    <w:rsid w:val="000219FB"/>
    <w:rsid w:val="00054465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5CC1"/>
    <w:rsid w:val="000E6A82"/>
    <w:rsid w:val="00102AA4"/>
    <w:rsid w:val="00105CFE"/>
    <w:rsid w:val="00134B5A"/>
    <w:rsid w:val="00146A74"/>
    <w:rsid w:val="001539A9"/>
    <w:rsid w:val="00155BD6"/>
    <w:rsid w:val="001566DE"/>
    <w:rsid w:val="001643FC"/>
    <w:rsid w:val="00171061"/>
    <w:rsid w:val="001710FA"/>
    <w:rsid w:val="00180465"/>
    <w:rsid w:val="00191741"/>
    <w:rsid w:val="001A0AC9"/>
    <w:rsid w:val="001B7A8B"/>
    <w:rsid w:val="001C3228"/>
    <w:rsid w:val="001C5317"/>
    <w:rsid w:val="001D462F"/>
    <w:rsid w:val="00200BAC"/>
    <w:rsid w:val="00204EAF"/>
    <w:rsid w:val="00211802"/>
    <w:rsid w:val="00211D68"/>
    <w:rsid w:val="00215DA9"/>
    <w:rsid w:val="002275B8"/>
    <w:rsid w:val="0023378A"/>
    <w:rsid w:val="002342CC"/>
    <w:rsid w:val="00234EB0"/>
    <w:rsid w:val="0023770D"/>
    <w:rsid w:val="0024241D"/>
    <w:rsid w:val="00247109"/>
    <w:rsid w:val="00277679"/>
    <w:rsid w:val="002A0AB3"/>
    <w:rsid w:val="002A2FA0"/>
    <w:rsid w:val="002A52BB"/>
    <w:rsid w:val="002C5E10"/>
    <w:rsid w:val="002E3FA7"/>
    <w:rsid w:val="002F7DCA"/>
    <w:rsid w:val="00313E0B"/>
    <w:rsid w:val="0031512F"/>
    <w:rsid w:val="00315DA9"/>
    <w:rsid w:val="00320F3B"/>
    <w:rsid w:val="0033604D"/>
    <w:rsid w:val="00342E84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D7C17"/>
    <w:rsid w:val="003E0E8B"/>
    <w:rsid w:val="003E24A0"/>
    <w:rsid w:val="003F03B2"/>
    <w:rsid w:val="0040454D"/>
    <w:rsid w:val="004243A8"/>
    <w:rsid w:val="004330A2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D755B"/>
    <w:rsid w:val="004E31E7"/>
    <w:rsid w:val="004E5D2C"/>
    <w:rsid w:val="004E5DC9"/>
    <w:rsid w:val="004E6A4C"/>
    <w:rsid w:val="004F1ABF"/>
    <w:rsid w:val="004F3B9A"/>
    <w:rsid w:val="00500FF8"/>
    <w:rsid w:val="005064EA"/>
    <w:rsid w:val="0051324D"/>
    <w:rsid w:val="00517532"/>
    <w:rsid w:val="00520DFA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5ED5"/>
    <w:rsid w:val="005B021C"/>
    <w:rsid w:val="005B5307"/>
    <w:rsid w:val="005C0AA3"/>
    <w:rsid w:val="005C581A"/>
    <w:rsid w:val="005D5C44"/>
    <w:rsid w:val="005D6F21"/>
    <w:rsid w:val="005E34CE"/>
    <w:rsid w:val="005E74EB"/>
    <w:rsid w:val="005F16F3"/>
    <w:rsid w:val="005F606B"/>
    <w:rsid w:val="006127CD"/>
    <w:rsid w:val="00617B3C"/>
    <w:rsid w:val="00623C71"/>
    <w:rsid w:val="00634A00"/>
    <w:rsid w:val="00642B53"/>
    <w:rsid w:val="0065408A"/>
    <w:rsid w:val="00656BD6"/>
    <w:rsid w:val="006923A0"/>
    <w:rsid w:val="006B7979"/>
    <w:rsid w:val="006D244D"/>
    <w:rsid w:val="006D26FC"/>
    <w:rsid w:val="006F7B62"/>
    <w:rsid w:val="0071192E"/>
    <w:rsid w:val="007272CA"/>
    <w:rsid w:val="007305A3"/>
    <w:rsid w:val="00732042"/>
    <w:rsid w:val="00751321"/>
    <w:rsid w:val="007711C6"/>
    <w:rsid w:val="00782E35"/>
    <w:rsid w:val="007937C6"/>
    <w:rsid w:val="0079451D"/>
    <w:rsid w:val="007A3125"/>
    <w:rsid w:val="007A4B35"/>
    <w:rsid w:val="007B19D5"/>
    <w:rsid w:val="007C0B45"/>
    <w:rsid w:val="007C1675"/>
    <w:rsid w:val="007C4617"/>
    <w:rsid w:val="007E7F9D"/>
    <w:rsid w:val="007F179D"/>
    <w:rsid w:val="007F728B"/>
    <w:rsid w:val="007F7404"/>
    <w:rsid w:val="0080747E"/>
    <w:rsid w:val="00811407"/>
    <w:rsid w:val="00812BBF"/>
    <w:rsid w:val="008151B4"/>
    <w:rsid w:val="00815972"/>
    <w:rsid w:val="00830399"/>
    <w:rsid w:val="00854B77"/>
    <w:rsid w:val="00862BB7"/>
    <w:rsid w:val="00862C08"/>
    <w:rsid w:val="008954D0"/>
    <w:rsid w:val="008C4A50"/>
    <w:rsid w:val="00900445"/>
    <w:rsid w:val="00913130"/>
    <w:rsid w:val="009202C9"/>
    <w:rsid w:val="00926AFE"/>
    <w:rsid w:val="00944B78"/>
    <w:rsid w:val="009776BC"/>
    <w:rsid w:val="00980238"/>
    <w:rsid w:val="009865D2"/>
    <w:rsid w:val="009B409D"/>
    <w:rsid w:val="009B556F"/>
    <w:rsid w:val="009C31E6"/>
    <w:rsid w:val="009D1C07"/>
    <w:rsid w:val="009D363B"/>
    <w:rsid w:val="009D42F4"/>
    <w:rsid w:val="00A11D11"/>
    <w:rsid w:val="00A1217B"/>
    <w:rsid w:val="00A12C16"/>
    <w:rsid w:val="00A235A5"/>
    <w:rsid w:val="00A2428C"/>
    <w:rsid w:val="00A2752E"/>
    <w:rsid w:val="00A35140"/>
    <w:rsid w:val="00A353A4"/>
    <w:rsid w:val="00A47FBD"/>
    <w:rsid w:val="00A54BCD"/>
    <w:rsid w:val="00A579DC"/>
    <w:rsid w:val="00A93359"/>
    <w:rsid w:val="00A94EE7"/>
    <w:rsid w:val="00A97A22"/>
    <w:rsid w:val="00AB4254"/>
    <w:rsid w:val="00AC0D47"/>
    <w:rsid w:val="00AD0F13"/>
    <w:rsid w:val="00AD10D4"/>
    <w:rsid w:val="00AE52FF"/>
    <w:rsid w:val="00AF376F"/>
    <w:rsid w:val="00B06C55"/>
    <w:rsid w:val="00B07BD9"/>
    <w:rsid w:val="00B1043B"/>
    <w:rsid w:val="00B22D71"/>
    <w:rsid w:val="00B2786D"/>
    <w:rsid w:val="00B315C1"/>
    <w:rsid w:val="00B417BA"/>
    <w:rsid w:val="00B430EE"/>
    <w:rsid w:val="00B46738"/>
    <w:rsid w:val="00B66ADF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562F"/>
    <w:rsid w:val="00C163C5"/>
    <w:rsid w:val="00C165C0"/>
    <w:rsid w:val="00C16ED2"/>
    <w:rsid w:val="00C23B13"/>
    <w:rsid w:val="00C2455F"/>
    <w:rsid w:val="00C36B8C"/>
    <w:rsid w:val="00C706BE"/>
    <w:rsid w:val="00C72F70"/>
    <w:rsid w:val="00C76909"/>
    <w:rsid w:val="00C803E3"/>
    <w:rsid w:val="00C83026"/>
    <w:rsid w:val="00C84D29"/>
    <w:rsid w:val="00CA7583"/>
    <w:rsid w:val="00CA7DA3"/>
    <w:rsid w:val="00CB3D16"/>
    <w:rsid w:val="00CC0820"/>
    <w:rsid w:val="00CD017A"/>
    <w:rsid w:val="00CD3B3C"/>
    <w:rsid w:val="00CE2DA1"/>
    <w:rsid w:val="00CF2F58"/>
    <w:rsid w:val="00D05D7F"/>
    <w:rsid w:val="00D1579A"/>
    <w:rsid w:val="00D17A08"/>
    <w:rsid w:val="00D220FE"/>
    <w:rsid w:val="00D228E2"/>
    <w:rsid w:val="00D25184"/>
    <w:rsid w:val="00D34632"/>
    <w:rsid w:val="00D40ADF"/>
    <w:rsid w:val="00D47369"/>
    <w:rsid w:val="00D53934"/>
    <w:rsid w:val="00D54022"/>
    <w:rsid w:val="00D57595"/>
    <w:rsid w:val="00D60C16"/>
    <w:rsid w:val="00D73DB7"/>
    <w:rsid w:val="00D830A2"/>
    <w:rsid w:val="00D93EA3"/>
    <w:rsid w:val="00D97FB4"/>
    <w:rsid w:val="00DA054D"/>
    <w:rsid w:val="00DB052E"/>
    <w:rsid w:val="00DB25D0"/>
    <w:rsid w:val="00DC416F"/>
    <w:rsid w:val="00DC4443"/>
    <w:rsid w:val="00DD35AD"/>
    <w:rsid w:val="00DD390A"/>
    <w:rsid w:val="00DD3CFA"/>
    <w:rsid w:val="00DD4697"/>
    <w:rsid w:val="00DE5440"/>
    <w:rsid w:val="00DF0F5B"/>
    <w:rsid w:val="00DF3709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345F"/>
    <w:rsid w:val="00E64C75"/>
    <w:rsid w:val="00E658BE"/>
    <w:rsid w:val="00E72D3D"/>
    <w:rsid w:val="00E739E0"/>
    <w:rsid w:val="00E8265C"/>
    <w:rsid w:val="00E928CE"/>
    <w:rsid w:val="00E93965"/>
    <w:rsid w:val="00EB5CAB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56A"/>
    <w:rsid w:val="00F758CB"/>
    <w:rsid w:val="00F8212F"/>
    <w:rsid w:val="00FB02E5"/>
    <w:rsid w:val="00FD0D3C"/>
    <w:rsid w:val="00FD2CCF"/>
    <w:rsid w:val="00FE0D9E"/>
    <w:rsid w:val="00FE41D4"/>
    <w:rsid w:val="00FE6183"/>
    <w:rsid w:val="00FF194A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5C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5C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C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C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C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5C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5C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C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C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C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1875</izvorni_sadrzaj>
    <derivirana_varijabla naziv="DomainObject.Predmet.Broj_1">1875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St-1875/2016</izvorni_sadrzaj>
    <derivirana_varijabla naziv="DomainObject.Predmet.OznakaBroj_1">St-1875/2016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PODUZETNIK POSLOVNA UDRUGA ZA RAZVOJ MALOG PODUZETNIŠTVA</izvorni_sadrzaj>
    <derivirana_varijabla naziv="DomainObject.Predmet.ProtustrankaFormated_1">  MALI PODUZETNIK POSLOVNA UDRUGA ZA RAZVOJ MALOG PODUZETNIŠTVA</derivirana_varijabla>
  </DomainObject.Predmet.ProtustrankaFormated>
  <DomainObject.Predmet.ProtustrankaFormatedOIB>
    <izvorni_sadrzaj>  MALI PODUZETNIK POSLOVNA UDRUGA ZA RAZVOJ MALOG PODUZETNIŠTVA, OIB 82750612666</izvorni_sadrzaj>
    <derivirana_varijabla naziv="DomainObject.Predmet.ProtustrankaFormatedOIB_1">  MALI PODUZETNIK POSLOVNA UDRUGA ZA RAZVOJ MALOG PODUZETNIŠTVA, OIB 82750612666</derivirana_varijabla>
  </DomainObject.Predmet.ProtustrankaFormatedOIB>
  <DomainObject.Predmet.ProtustrankaFormatedWithAdress>
    <izvorni_sadrzaj> MALI PODUZETNIK POSLOVNA UDRUGA ZA RAZVOJ MALOG PODUZETNIŠTVA, Jezerska 55, 10000 Zagreb</izvorni_sadrzaj>
    <derivirana_varijabla naziv="DomainObject.Predmet.ProtustrankaFormatedWithAdress_1"> MALI PODUZETNIK POSLOVNA UDRUGA ZA RAZVOJ MALOG PODUZETNIŠTVA, Jezerska 55, 10000 Zagreb</derivirana_varijabla>
  </DomainObject.Predmet.ProtustrankaFormatedWithAdress>
  <DomainObject.Predmet.ProtustrankaFormatedWithAdressOIB>
    <izvorni_sadrzaj> MALI PODUZETNIK POSLOVNA UDRUGA ZA RAZVOJ MALOG PODUZETNIŠTVA, OIB 82750612666, Jezerska 55, 10000 Zagreb</izvorni_sadrzaj>
    <derivirana_varijabla naziv="DomainObject.Predmet.ProtustrankaFormatedWithAdressOIB_1"> MALI PODUZETNIK POSLOVNA UDRUGA ZA RAZVOJ MALOG PODUZETNIŠTVA, OIB 82750612666, Jezerska 55, 10000 Zagreb</derivirana_varijabla>
  </DomainObject.Predmet.ProtustrankaFormatedWithAdressOIB>
  <DomainObject.Predmet.ProtustrankaWithAdress>
    <izvorni_sadrzaj>MALI PODUZETNIK POSLOVNA UDRUGA ZA RAZVOJ MALOG PODUZETNIŠTVA Jezerska 55, 10000 Zagreb</izvorni_sadrzaj>
    <derivirana_varijabla naziv="DomainObject.Predmet.ProtustrankaWithAdress_1">MALI PODUZETNIK POSLOVNA UDRUGA ZA RAZVOJ MALOG PODUZETNIŠTVA Jezerska 55, 10000 Zagreb</derivirana_varijabla>
  </DomainObject.Predmet.ProtustrankaWithAdress>
  <DomainObject.Predmet.ProtustrankaWithAdressOIB>
    <izvorni_sadrzaj>MALI PODUZETNIK POSLOVNA UDRUGA ZA RAZVOJ MALOG PODUZETNIŠTVA, OIB 82750612666, Jezerska 55, 10000 Zagreb</izvorni_sadrzaj>
    <derivirana_varijabla naziv="DomainObject.Predmet.ProtustrankaWithAdressOIB_1">MALI PODUZETNIK POSLOVNA UDRUGA ZA RAZVOJ MALOG PODUZETNIŠTVA, OIB 82750612666, Jezerska 55, 10000 Zagreb</derivirana_varijabla>
  </DomainObject.Predmet.ProtustrankaWithAdressOIB>
  <DomainObject.Predmet.ProtustrankaNazivFormated>
    <izvorni_sadrzaj>MALI PODUZETNIK POSLOVNA UDRUGA ZA RAZVOJ MALOG PODUZETNIŠTVA</izvorni_sadrzaj>
    <derivirana_varijabla naziv="DomainObject.Predmet.ProtustrankaNazivFormated_1">MALI PODUZETNIK POSLOVNA UDRUGA ZA RAZVOJ MALOG PODUZETNIŠTVA</derivirana_varijabla>
  </DomainObject.Predmet.ProtustrankaNazivFormated>
  <DomainObject.Predmet.ProtustrankaNazivFormatedOIB>
    <izvorni_sadrzaj>MALI PODUZETNIK POSLOVNA UDRUGA ZA RAZVOJ MALOG PODUZETNIŠTVA, OIB 82750612666</izvorni_sadrzaj>
    <derivirana_varijabla naziv="DomainObject.Predmet.ProtustrankaNazivFormatedOIB_1">MALI PODUZETNIK POSLOVNA UDRUGA ZA RAZVOJ MALOG PODUZETNIŠTVA, OIB 82750612666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PODUZETNIK POSLOVNA UDRUGA ZA RAZVOJ MALOG PODUZETNIŠTVA</item>
    </izvorni_sadrzaj>
    <derivirana_varijabla naziv="DomainObject.Predmet.ProtuStrankaListFormated_1">
      <item>MALI PODUZETNIK POSLOVNA UDRUGA ZA RAZVOJ MALOG PODUZETNIŠTVA</item>
    </derivirana_varijabla>
  </DomainObject.Predmet.ProtuStrankaListFormated>
  <DomainObject.Predmet.ProtuStrankaListFormatedOIB>
    <izvorni_sadrzaj>
      <item>MALI PODUZETNIK POSLOVNA UDRUGA ZA RAZVOJ MALOG PODUZETNIŠTVA, OIB 82750612666</item>
    </izvorni_sadrzaj>
    <derivirana_varijabla naziv="DomainObject.Predmet.ProtuStrankaListFormatedOIB_1">
      <item>MALI PODUZETNIK POSLOVNA UDRUGA ZA RAZVOJ MALOG PODUZETNIŠTVA, OIB 82750612666</item>
    </derivirana_varijabla>
  </DomainObject.Predmet.ProtuStrankaListFormatedOIB>
  <DomainObject.Predmet.ProtuStrankaListFormatedWithAdress>
    <izvorni_sadrzaj>
      <item>MALI PODUZETNIK POSLOVNA UDRUGA ZA RAZVOJ MALOG PODUZETNIŠTVA, Jezerska 55, 10000 Zagreb</item>
    </izvorni_sadrzaj>
    <derivirana_varijabla naziv="DomainObject.Predmet.ProtuStrankaListFormatedWithAdress_1">
      <item>MALI PODUZETNIK POSLOVNA UDRUGA ZA RAZVOJ MALOG PODUZETNIŠTVA, Jezerska 55, 10000 Zagreb</item>
    </derivirana_varijabla>
  </DomainObject.Predmet.ProtuStrankaListFormatedWithAdress>
  <DomainObject.Predmet.ProtuStrankaListFormatedWithAdressOIB>
    <izvorni_sadrzaj>
      <item>MALI PODUZETNIK POSLOVNA UDRUGA ZA RAZVOJ MALOG PODUZETNIŠTVA, OIB 82750612666, Jezerska 55, 10000 Zagreb</item>
    </izvorni_sadrzaj>
    <derivirana_varijabla naziv="DomainObject.Predmet.ProtuStrankaListFormatedWithAdressOIB_1">
      <item>MALI PODUZETNIK POSLOVNA UDRUGA ZA RAZVOJ MALOG PODUZETNIŠTVA, OIB 82750612666, Jezerska 55, 10000 Zagreb</item>
    </derivirana_varijabla>
  </DomainObject.Predmet.ProtuStrankaListFormatedWithAdressOIB>
  <DomainObject.Predmet.ProtuStrankaListNazivFormated>
    <izvorni_sadrzaj>
      <item>MALI PODUZETNIK POSLOVNA UDRUGA ZA RAZVOJ MALOG PODUZETNIŠTVA</item>
    </izvorni_sadrzaj>
    <derivirana_varijabla naziv="DomainObject.Predmet.ProtuStrankaListNazivFormated_1">
      <item>MALI PODUZETNIK POSLOVNA UDRUGA ZA RAZVOJ MALOG PODUZETNIŠTVA</item>
    </derivirana_varijabla>
  </DomainObject.Predmet.ProtuStrankaListNazivFormated>
  <DomainObject.Predmet.ProtuStrankaListNazivFormatedOIB>
    <izvorni_sadrzaj>
      <item>MALI PODUZETNIK POSLOVNA UDRUGA ZA RAZVOJ MALOG PODUZETNIŠTVA, OIB 82750612666</item>
    </izvorni_sadrzaj>
    <derivirana_varijabla naziv="DomainObject.Predmet.ProtuStrankaListNazivFormatedOIB_1">
      <item>MALI PODUZETNIK POSLOVNA UDRUGA ZA RAZVOJ MALOG PODUZETNIŠTVA, OIB 82750612666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PODUZETNIK POSLOVNA UDRUGA ZA RAZVOJ MALOG PODUZETNIŠTVA</izvorni_sadrzaj>
    <derivirana_varijabla naziv="DomainObject.Predmet.ProtustrankaIDrugi_1">MALI PODUZETNIK POSLOVNA UDRUGA ZA RAZVOJ MALOG PODUZETNIŠTVA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MALI PODUZETNIK POSLOVNA UDRUGA ZA RAZVOJ MALOG PODUZETNIŠTVA, OIB 82750612666, Jezerska 55, 10000 Zagreb</izvorni_sadrzaj>
    <derivirana_varijabla naziv="DomainObject.Predmet.ProtustrankaIDrugiAdressOIB_1">MALI PODUZETNIK POSLOVNA UDRUGA ZA RAZVOJ MALOG PODUZETNIŠTVA, OIB 82750612666, Jezerska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MALI PODUZETNIK POSLOVNA UDRUGA ZA RAZVOJ MALOG PODUZETNIŠTVA</item>
    </izvorni_sadrzaj>
    <derivirana_varijabla naziv="DomainObject.Predmet.SudioniciListNaziv_1">
      <item>FINA Regionalni centar Zagreb</item>
      <item>MALI PODUZETNIK POSLOVNA UDRUGA ZA RAZVOJ MALOG PODUZETNIŠTVA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MALI PODUZETNIK POSLOVNA UDRUGA ZA RAZVOJ MALOG PODUZETNIŠTVA, OIB 82750612666, Jezerska 55,10000 Zagreb</item>
    </izvorni_sadrzaj>
    <derivirana_varijabla naziv="DomainObject.Predmet.SudioniciListAdressOIB_1">
      <item>FINA Regionalni centar Zagreb, OIB 85821130368, Trg svibanjskih žrtava 1995. br. 1,10000 Zagreb</item>
      <item>MALI PODUZETNIK POSLOVNA UDRUGA ZA RAZVOJ MALOG PODUZETNIŠTVA, OIB 82750612666, Jezerska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82750612666</item>
    </izvorni_sadrzaj>
    <derivirana_varijabla naziv="DomainObject.Predmet.SudioniciListNazivOIB_1">
      <item>, OIB 85821130368</item>
      <item>, OIB 82750612666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6FBA64-E024-4D6D-800D-37C9226975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559</properties:Words>
  <properties:Characters>3049</properties:Characters>
  <properties:Lines>97</properties:Lines>
  <properties:Paragraphs>31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2016-11-10T09:57:00Z</dcterms:modified>
  <cp:revision>487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