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a5cb" w14:paraId="061a5cb" w:rsidRDefault="00083BF1" w:rsidP="0038496A" w:rsidR="00083BF1">
      <w:pPr>
        <w:jc w:val="both"/>
        <w15:collapsed w:val="false"/>
      </w:pPr>
      <w:bookmarkStart w:name="_GoBack" w:id="0"/>
      <w:bookmarkEnd w:id="0"/>
      <w:r>
        <w:t xml:space="preserve">      </w:t>
      </w:r>
    </w:p>
    <w:p w:rsidRDefault="00083BF1" w:rsidP="0038496A" w:rsidR="00083BF1">
      <w:pPr>
        <w:jc w:val="both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83BF1" w:rsidP="0038496A" w:rsidR="00083BF1">
      <w:pPr>
        <w:jc w:val="both"/>
      </w:pPr>
      <w:r>
        <w:t>REPUBLIKA HRVATSKA</w:t>
      </w:r>
    </w:p>
    <w:p w:rsidRDefault="00083BF1" w:rsidP="0038496A" w:rsidR="00083BF1">
      <w:pPr>
        <w:jc w:val="both"/>
      </w:pPr>
      <w:r>
        <w:t xml:space="preserve"> Trgovački sud u Zagrebu</w:t>
      </w:r>
    </w:p>
    <w:p w:rsidRDefault="00083BF1" w:rsidP="0038496A" w:rsidR="00083BF1">
      <w:pPr>
        <w:jc w:val="both"/>
      </w:pPr>
      <w:r>
        <w:t xml:space="preserve">  Zagreb, Amruševa 2/II</w:t>
      </w:r>
    </w:p>
    <w:p w:rsidRDefault="00083BF1" w:rsidP="0038496A" w:rsidR="00083B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St-688/2019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</w:p>
    <w:p w:rsidRDefault="00083BF1" w:rsidP="0038496A" w:rsidR="00083BF1">
      <w:pPr>
        <w:ind w:firstLine="708" w:left="2124"/>
        <w:jc w:val="both"/>
      </w:pPr>
      <w:r>
        <w:t>R E P U B L I K A    H R V A T S K A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 w:rsidRPr="00083BF1">
        <w:t>Trgovački sud u Zagrebu, sudac Danijela Uzelac, u stečajnom postupku nad dužnikom L.D. ŽITO d.o.o. u likvidaciji, OIB 38533944327, Zagreb, Slavonska avenija 6, kojeg zastupa punomoćnica Sandra Markač Greif, odvjetnica u Odvjetničkom društvu Markač-Greif  &amp; partneri j.t.d., Zagreb,</w:t>
      </w:r>
      <w:r>
        <w:t xml:space="preserve"> </w:t>
      </w:r>
      <w:r w:rsidR="00D86C93">
        <w:t>1. travnja</w:t>
      </w:r>
      <w:r w:rsidRPr="00083BF1">
        <w:t xml:space="preserve"> 2019.</w:t>
      </w:r>
    </w:p>
    <w:p w:rsidRDefault="00083BF1" w:rsidP="0038496A" w:rsidR="00083BF1">
      <w:pPr>
        <w:jc w:val="both"/>
      </w:pPr>
      <w:r>
        <w:tab/>
      </w:r>
    </w:p>
    <w:p w:rsidRDefault="00083BF1" w:rsidP="0038496A" w:rsidR="00083BF1">
      <w:pPr>
        <w:ind w:firstLine="708" w:left="2832"/>
        <w:jc w:val="both"/>
      </w:pPr>
      <w:r>
        <w:t>r i j e š i o   j e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 xml:space="preserve">I. Poziva se dužnik  </w:t>
      </w:r>
      <w:r w:rsidRPr="00083BF1">
        <w:t>L.D. ŽITO d.o.o. u likvidaciji, OIB 38533944327, Zagreb, Slavonska avenija 6</w:t>
      </w:r>
      <w:r>
        <w:t>, kao podnositelj prijedloga, u roku 8 dana od dana dostave ovog rješenja uplatiti 1.000,00 kuna u Fond za namirenje troškova stečajnog postupka na račun IBAN broj: HR9223900011300000460, pozivom na broj 2001-</w:t>
      </w:r>
      <w:r w:rsidR="00580126">
        <w:t>688-2019.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>II. Ako dužnik kao podnositelj prijedloga, u određenom roku ne uplati predujam u skladu s pozivom ovoga suda iz točke I. izreke ovog rješenja, sud će odbaciti prijedlog za otvaranje stečajnog postupka kao nedopušten.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>Dužnik</w:t>
      </w:r>
      <w:r w:rsidRPr="00083BF1">
        <w:t xml:space="preserve"> L.D. ŽITO d.o.o. u likvidaciji, OIB 38533944327, Zagreb, Slavonska avenija 6</w:t>
      </w:r>
      <w:r>
        <w:t xml:space="preserve">, podnio je sudu po osobi ovlaštenoj za zastupanje dužnika po zakonu, </w:t>
      </w:r>
      <w:r w:rsidR="00C0583A">
        <w:t>15. ožujka 2019.</w:t>
      </w:r>
      <w:r>
        <w:t xml:space="preserve"> prijedlog za otvaranje stečajnog postupka na temelju odredaba čl. 16. i čl. 109. Stečajnog zakona (“Narodne novine” broj 71/15, dalje: SZ). 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 xml:space="preserve">U prijedlogu se u bitnome navodi kako kod dužnika postoji stečajni razlog nesposobnosti za plaćanje </w:t>
      </w:r>
      <w:r w:rsidR="00C0583A">
        <w:t xml:space="preserve">su u </w:t>
      </w:r>
      <w:r>
        <w:t xml:space="preserve">prilog koje tvrdnje </w:t>
      </w:r>
      <w:r w:rsidR="00C0583A">
        <w:t>dostavljene isprave</w:t>
      </w:r>
      <w:r>
        <w:t xml:space="preserve"> (list 4. spisa) te je dostavljen popis imovine i obveza dužnika u skladu s odredbama čl. 17. SZ-a.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 xml:space="preserve">Uvidom u sudski registar ovoga suda utvrđeno je kako </w:t>
      </w:r>
      <w:r w:rsidR="00580126">
        <w:t>Miha Skubic</w:t>
      </w:r>
      <w:r>
        <w:t xml:space="preserve">, koji je u podnio prijedlog za otvaranje stečajnog postupka u ime dužnika,  upisan kao </w:t>
      </w:r>
      <w:r w:rsidR="00580126">
        <w:t>likvidator</w:t>
      </w:r>
      <w:r>
        <w:t>. Iz navedenog proizlazi kako je prijedlog za otvaranje stečajnog postupka podnesen od strane ovlaštene osobe.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 xml:space="preserve">Uvidom u Potvrdu Financijske agencije od </w:t>
      </w:r>
      <w:r w:rsidR="0038496A">
        <w:t>25. ožujka 2019. (list 25</w:t>
      </w:r>
      <w:r>
        <w:t xml:space="preserve">. spisa), utvrđeno je kako je na dan izdavanja potvrde na računima i novčanim sredstvima dužnika evidentirano </w:t>
      </w:r>
      <w:r w:rsidR="0038496A">
        <w:t>2120</w:t>
      </w:r>
      <w:r>
        <w:t xml:space="preserve"> dana nepr</w:t>
      </w:r>
      <w:r w:rsidR="0038496A">
        <w:t>ekidne blokade</w:t>
      </w:r>
      <w:r>
        <w:t xml:space="preserve">. 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>Budući da dužnik u očevidniku o redoslijedu plaćanja ima evidentirane neizvršene osnove za plaćanje u razdoblju dužem od 60 dana, zbog čega se, u skladu s odredbom čl. 6. st. 2. podst. 1. SZ-a, smatra da je nesposoban za plaćanje, to u konkretnom slučaju postoji stečajni razlog nesposobnosti za plaćanje u smislu odredaba čl. 6. SZ-a.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083BF1" w:rsidP="0038496A" w:rsidR="00083BF1">
      <w:pPr>
        <w:jc w:val="both"/>
      </w:pPr>
    </w:p>
    <w:p w:rsidRDefault="00083BF1" w:rsidP="0038496A" w:rsidR="00083BF1">
      <w:pPr>
        <w:ind w:firstLine="708"/>
        <w:jc w:val="both"/>
      </w:pPr>
      <w:r>
        <w:t xml:space="preserve">Iz Obavijesti Financijske agencije o osiguranju sredstava za namirenje troškova stečajnog postupka od </w:t>
      </w:r>
      <w:r w:rsidR="0038496A">
        <w:t xml:space="preserve">25. ožujka 2019. (list 24. spisa) </w:t>
      </w:r>
      <w:r>
        <w:t>proizlazi kako u konkretnom slučaju nema zaplijenjenih novčanih sredstava na ime predujma za namiren</w:t>
      </w:r>
      <w:r w:rsidR="0038496A">
        <w:t>je troškova stečajnog postupka</w:t>
      </w:r>
      <w:r w:rsidR="001D3624">
        <w:t>, a provjerom u računovodstvu suda je utvrđeno da navedeni predujam nije plaćen</w:t>
      </w:r>
      <w:r w:rsidR="00CB3E1B">
        <w:t>.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  <w:r>
        <w:tab/>
        <w:t>Uzevši u obzir navedeno, sud je na temelju odredbe čl. 114. st. 1. SZ-a,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   U Zagrebu </w:t>
      </w:r>
      <w:r w:rsidR="00D86C93">
        <w:t>1. travnja</w:t>
      </w:r>
      <w:r>
        <w:t xml:space="preserve"> 2019.</w:t>
      </w:r>
    </w:p>
    <w:p w:rsidRDefault="00083BF1" w:rsidP="0038496A" w:rsidR="00083B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8496A">
        <w:t xml:space="preserve"> </w:t>
      </w:r>
      <w:r>
        <w:t xml:space="preserve">   </w:t>
      </w:r>
      <w:r w:rsidR="001D3624">
        <w:t xml:space="preserve"> </w:t>
      </w:r>
      <w:r>
        <w:t>Sudac</w:t>
      </w:r>
    </w:p>
    <w:p w:rsidRDefault="00083BF1" w:rsidP="0038496A" w:rsidR="00083BF1">
      <w:pPr>
        <w:jc w:val="both"/>
      </w:pPr>
      <w:r>
        <w:t xml:space="preserve">         </w:t>
      </w:r>
      <w:r w:rsidR="0038496A">
        <w:tab/>
      </w:r>
      <w:r w:rsidR="0038496A">
        <w:tab/>
      </w:r>
      <w:r w:rsidR="0038496A">
        <w:tab/>
      </w:r>
      <w:r w:rsidR="0038496A">
        <w:tab/>
      </w:r>
      <w:r w:rsidR="0038496A">
        <w:tab/>
      </w:r>
      <w:r w:rsidR="0038496A">
        <w:tab/>
      </w:r>
      <w:r w:rsidR="0038496A">
        <w:tab/>
      </w:r>
      <w:r w:rsidR="0038496A">
        <w:tab/>
      </w:r>
      <w:r w:rsidR="0038496A">
        <w:tab/>
      </w:r>
      <w:r>
        <w:t xml:space="preserve"> Danijela Uzelac</w:t>
      </w:r>
      <w:r w:rsidR="00C40D90">
        <w:t xml:space="preserve"> v.r.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  <w:r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(čl.12. st.1. SZ-a).</w:t>
      </w:r>
    </w:p>
    <w:p w:rsidRDefault="00083BF1" w:rsidP="0038496A" w:rsidR="00083BF1">
      <w:pPr>
        <w:jc w:val="both"/>
      </w:pPr>
    </w:p>
    <w:p w:rsidRDefault="00083BF1" w:rsidP="0038496A" w:rsidR="00083BF1">
      <w:pPr>
        <w:jc w:val="both"/>
      </w:pPr>
    </w:p>
    <w:p w:rsidRDefault="00F852CD" w:rsidP="0038496A" w:rsidR="00F852CD">
      <w:pPr>
        <w:jc w:val="both"/>
      </w:pPr>
    </w:p>
    <w:p w:rsidRDefault="00C40D90" w:rsidP="00C40D90" w:rsidR="00C40D90">
      <w:pPr>
        <w:jc w:val="both"/>
      </w:pPr>
      <w:r>
        <w:t>Za točnost otpravka – ovlašteni službenik</w:t>
      </w:r>
    </w:p>
    <w:p w:rsidRDefault="00C40D90" w:rsidP="00C40D90" w:rsidR="00C40D90">
      <w:pPr>
        <w:jc w:val="both"/>
      </w:pPr>
      <w:r>
        <w:tab/>
      </w:r>
      <w:r>
        <w:tab/>
        <w:t>Ivana Stampf</w:t>
      </w:r>
    </w:p>
    <w:sectPr w:rsidR="00C40D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EF3"/>
    <w:rsid w:val="00083BF1"/>
    <w:rsid w:val="001D3624"/>
    <w:rsid w:val="0038496A"/>
    <w:rsid w:val="00414EF3"/>
    <w:rsid w:val="00580126"/>
    <w:rsid w:val="00C0583A"/>
    <w:rsid w:val="00C40D90"/>
    <w:rsid w:val="00CB3E1B"/>
    <w:rsid w:val="00D86C93"/>
    <w:rsid w:val="00F8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D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D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42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u FOND</izvorni_sadrzaj>
    <derivirana_varijabla naziv="DomainObject.Primjedba_1">poziv na uplatu u FOND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St-688/2019</izvorni_sadrzaj>
    <derivirana_varijabla naziv="DomainObject.Predmet.OznakaBroj_1">St-688/2019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 ŽITO d.o.o. u likvidaciji</izvorni_sadrzaj>
    <derivirana_varijabla naziv="DomainObject.Predmet.ProtustrankaFormated_1">  L.D. ŽITO d.o.o. u likvidaciji</derivirana_varijabla>
  </DomainObject.Predmet.ProtustrankaFormated>
  <DomainObject.Predmet.ProtustrankaFormatedOIB>
    <izvorni_sadrzaj>  L.D. ŽITO d.o.o. u likvidaciji, OIB 38533944327</izvorni_sadrzaj>
    <derivirana_varijabla naziv="DomainObject.Predmet.ProtustrankaFormatedOIB_1">  L.D. ŽITO d.o.o. u likvidaciji, OIB 38533944327</derivirana_varijabla>
  </DomainObject.Predmet.ProtustrankaFormatedOIB>
  <DomainObject.Predmet.ProtustrankaFormatedWithAdress>
    <izvorni_sadrzaj> L.D. ŽITO d.o.o. u likvidaciji, Slavonska avenija 6, 10000 Zagreb</izvorni_sadrzaj>
    <derivirana_varijabla naziv="DomainObject.Predmet.ProtustrankaFormatedWithAdress_1"> L.D. ŽITO d.o.o. u likvidaciji, Slavonska avenija 6, 10000 Zagreb</derivirana_varijabla>
  </DomainObject.Predmet.ProtustrankaFormatedWithAdress>
  <DomainObject.Predmet.ProtustrankaFormatedWithAdressOIB>
    <izvorni_sadrzaj> L.D. ŽITO d.o.o. u likvidaciji, OIB 38533944327, Slavonska avenija 6, 10000 Zagreb</izvorni_sadrzaj>
    <derivirana_varijabla naziv="DomainObject.Predmet.ProtustrankaFormatedWithAdressOIB_1"> L.D. ŽITO d.o.o. u likvidaciji, OIB 38533944327, Slavonska avenija 6, 10000 Zagreb</derivirana_varijabla>
  </DomainObject.Predmet.ProtustrankaFormatedWithAdressOIB>
  <DomainObject.Predmet.ProtustrankaWithAdress>
    <izvorni_sadrzaj>L.D. ŽITO d.o.o. u likvidaciji Slavonska avenija 6, 10000 Zagreb</izvorni_sadrzaj>
    <derivirana_varijabla naziv="DomainObject.Predmet.ProtustrankaWithAdress_1">L.D. ŽITO d.o.o. u likvidaciji Slavonska avenija 6, 10000 Zagreb</derivirana_varijabla>
  </DomainObject.Predmet.ProtustrankaWithAdress>
  <DomainObject.Predmet.ProtustrankaWithAdressOIB>
    <izvorni_sadrzaj>L.D. ŽITO d.o.o. u likvidaciji, OIB 38533944327, Slavonska avenija 6, 10000 Zagreb</izvorni_sadrzaj>
    <derivirana_varijabla naziv="DomainObject.Predmet.ProtustrankaWithAdressOIB_1">L.D. ŽITO d.o.o. u likvidaciji, OIB 38533944327, Slavonska avenija 6, 10000 Zagreb</derivirana_varijabla>
  </DomainObject.Predmet.ProtustrankaWithAdressOIB>
  <DomainObject.Predmet.ProtustrankaNazivFormated>
    <izvorni_sadrzaj>L.D. ŽITO d.o.o. u likvidaciji</izvorni_sadrzaj>
    <derivirana_varijabla naziv="DomainObject.Predmet.ProtustrankaNazivFormated_1">L.D. ŽITO d.o.o. u likvidaciji</derivirana_varijabla>
  </DomainObject.Predmet.ProtustrankaNazivFormated>
  <DomainObject.Predmet.ProtustrankaNazivFormatedOIB>
    <izvorni_sadrzaj>L.D. ŽITO d.o.o. u likvidaciji, OIB 38533944327</izvorni_sadrzaj>
    <derivirana_varijabla naziv="DomainObject.Predmet.ProtustrankaNazivFormatedOIB_1">L.D. ŽITO d.o.o. u likvidaciji, OIB 38533944327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L.D. ŽITO d.o.o. u likvidaciji zastupanog po punomoćniku Odvjetničko društvo MARKAČ-GREIF &amp; PARTNERI j.t.d.</izvorni_sadrzaj>
    <derivirana_varijabla naziv="DomainObject.Predmet.StrankaFormated_1">  L.D. ŽITO d.o.o. u likvidaciji zastupanog po punomoćniku Odvjetničko društvo MARKAČ-GREIF &amp; PARTNERI j.t.d.</derivirana_varijabla>
  </DomainObject.Predmet.StrankaFormated>
  <DomainObject.Predmet.StrankaFormatedOIB>
    <izvorni_sadrzaj>  L.D. ŽITO d.o.o. u likvidaciji, OIB 38533944327 zastupanog po punomoćniku Odvjetničko društvo MARKAČ-GREIF &amp; PARTNERI j.t.d.</izvorni_sadrzaj>
    <derivirana_varijabla naziv="DomainObject.Predmet.StrankaFormatedOIB_1">  L.D. ŽITO d.o.o. u likvidaciji, OIB 38533944327 zastupanog po punomoćniku Odvjetničko društvo MARKAČ-GREIF &amp; PARTNERI j.t.d.</derivirana_varijabla>
  </DomainObject.Predmet.StrankaFormatedOIB>
  <DomainObject.Predmet.StrankaFormatedWithAdress>
    <izvorni_sadrzaj> L.D. ŽITO d.o.o. u likvidaciji, Slavonska avenija 6, 10000 Zagreb zastupanog po punomoćniku Odvjetničko društvo MARKAČ-GREIF &amp; PARTNERI j.t.d.</izvorni_sadrzaj>
    <derivirana_varijabla naziv="DomainObject.Predmet.StrankaFormatedWithAdress_1"> L.D. ŽITO d.o.o. u likvidaciji, Slavonska avenija 6, 10000 Zagreb zastupanog po punomoćniku Odvjetničko društvo MARKAČ-GREIF &amp; PARTNERI j.t.d.</derivirana_varijabla>
  </DomainObject.Predmet.StrankaFormatedWithAdress>
  <DomainObject.Predmet.StrankaFormatedWithAdressOIB>
    <izvorni_sadrzaj> L.D. ŽITO d.o.o. u likvidaciji, OIB 38533944327, Slavonska avenija 6, 10000 Zagreb zastupanog po punomoćniku Odvjetničko društvo MARKAČ-GREIF &amp; PARTNERI j.t.d.</izvorni_sadrzaj>
    <derivirana_varijabla naziv="DomainObject.Predmet.StrankaFormatedWithAdressOIB_1"> L.D. ŽITO d.o.o. u likvidaciji, OIB 38533944327, Slavonska avenija 6, 10000 Zagreb zastupanog po punomoćniku Odvjetničko društvo MARKAČ-GREIF &amp; PARTNERI j.t.d.</derivirana_varijabla>
  </DomainObject.Predmet.StrankaFormatedWithAdressOIB>
  <DomainObject.Predmet.StrankaWithAdress>
    <izvorni_sadrzaj>L.D. ŽITO d.o.o. u likvidaciji Slavonska avenija 6,10000 Zagreb</izvorni_sadrzaj>
    <derivirana_varijabla naziv="DomainObject.Predmet.StrankaWithAdress_1">L.D. ŽITO d.o.o. u likvidaciji Slavonska avenija 6,10000 Zagreb</derivirana_varijabla>
  </DomainObject.Predmet.StrankaWithAdress>
  <DomainObject.Predmet.StrankaWithAdressOIB>
    <izvorni_sadrzaj>L.D. ŽITO d.o.o. u likvidaciji, OIB 38533944327, Slavonska avenija 6,10000 Zagreb</izvorni_sadrzaj>
    <derivirana_varijabla naziv="DomainObject.Predmet.StrankaWithAdressOIB_1">L.D. ŽITO d.o.o. u likvidaciji, OIB 38533944327, Slavonska avenija 6,10000 Zagreb</derivirana_varijabla>
  </DomainObject.Predmet.StrankaWithAdressOIB>
  <DomainObject.Predmet.StrankaNazivFormated>
    <izvorni_sadrzaj>L.D. ŽITO d.o.o. u likvidaciji</izvorni_sadrzaj>
    <derivirana_varijabla naziv="DomainObject.Predmet.StrankaNazivFormated_1">L.D. ŽITO d.o.o. u likvidaciji</derivirana_varijabla>
  </DomainObject.Predmet.StrankaNazivFormated>
  <DomainObject.Predmet.StrankaNazivFormatedOIB>
    <izvorni_sadrzaj>L.D. ŽITO d.o.o. u likvidaciji, OIB 38533944327</izvorni_sadrzaj>
    <derivirana_varijabla naziv="DomainObject.Predmet.StrankaNazivFormatedOIB_1">L.D. ŽITO d.o.o. u likvidaciji, OIB 38533944327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L.D. ŽITO d.o.o. u likvidaciji zastupanog po punomoćniku Odvjetničko društvo MARKAČ-GREIF &amp; PARTNERI j.t.d.</item>
    </izvorni_sadrzaj>
    <derivirana_varijabla naziv="DomainObject.Predmet.StrankaListFormated_1">
      <item>L.D. ŽITO d.o.o. u likvidaciji zastupanog po punomoćniku Odvjetničko društvo MARKAČ-GREIF &amp; PARTNERI j.t.d.</item>
    </derivirana_varijabla>
  </DomainObject.Predmet.StrankaListFormated>
  <DomainObject.Predmet.StrankaListFormatedOIB>
    <izvorni_sadrzaj>
      <item>L.D. ŽITO d.o.o. u likvidaciji, OIB 38533944327 zastupanog po punomoćniku Odvjetničko društvo MARKAČ-GREIF &amp; PARTNERI j.t.d.</item>
    </izvorni_sadrzaj>
    <derivirana_varijabla naziv="DomainObject.Predmet.StrankaListFormatedOIB_1">
      <item>L.D. ŽITO d.o.o. u likvidaciji, OIB 38533944327 zastupanog po punomoćniku Odvjetničko društvo MARKAČ-GREIF &amp; PARTNERI j.t.d.</item>
    </derivirana_varijabla>
  </DomainObject.Predmet.StrankaListFormatedOIB>
  <DomainObject.Predmet.StrankaListFormatedWithAdress>
    <izvorni_sadrzaj>
      <item>L.D. ŽITO d.o.o. u likvidaciji, Slavonska avenija 6, 10000 Zagreb zastupanog po punomoćniku Odvjetničko društvo MARKAČ-GREIF &amp; PARTNERI j.t.d.</item>
    </izvorni_sadrzaj>
    <derivirana_varijabla naziv="DomainObject.Predmet.StrankaListFormatedWithAdress_1">
      <item>L.D. ŽITO d.o.o. u likvidaciji, Slavonska avenija 6, 10000 Zagreb zastupanog po punomoćniku Odvjetničko društvo MARKAČ-GREIF &amp; PARTNERI j.t.d.</item>
    </derivirana_varijabla>
  </DomainObject.Predmet.StrankaListFormatedWithAdress>
  <DomainObject.Predmet.StrankaListFormatedWithAdressOIB>
    <izvorni_sadrzaj>
      <item>L.D. ŽITO d.o.o. u likvidaciji, OIB 38533944327, Slavonska avenija 6, 10000 Zagreb zastupanog po punomoćniku Odvjetničko društvo MARKAČ-GREIF &amp; PARTNERI j.t.d.</item>
    </izvorni_sadrzaj>
    <derivirana_varijabla naziv="DomainObject.Predmet.StrankaListFormatedWithAdressOIB_1">
      <item>L.D. ŽITO d.o.o. u likvidaciji, OIB 38533944327, Slavonska avenija 6, 10000 Zagreb zastupanog po punomoćniku Odvjetničko društvo MARKAČ-GREIF &amp; PARTNERI j.t.d.</item>
    </derivirana_varijabla>
  </DomainObject.Predmet.StrankaListFormatedWithAdressOIB>
  <DomainObject.Predmet.StrankaListNazivFormated>
    <izvorni_sadrzaj>
      <item>L.D. ŽITO d.o.o. u likvidaciji</item>
    </izvorni_sadrzaj>
    <derivirana_varijabla naziv="DomainObject.Predmet.StrankaListNazivFormated_1">
      <item>L.D. ŽITO d.o.o. u likvidaciji</item>
    </derivirana_varijabla>
  </DomainObject.Predmet.StrankaListNazivFormated>
  <DomainObject.Predmet.StrankaListNazivFormatedOIB>
    <izvorni_sadrzaj>
      <item>L.D. ŽITO d.o.o. u likvidaciji, OIB 38533944327</item>
    </izvorni_sadrzaj>
    <derivirana_varijabla naziv="DomainObject.Predmet.StrankaListNazivFormatedOIB_1">
      <item>L.D. ŽITO d.o.o. u likvidaciji, OIB 38533944327</item>
    </derivirana_varijabla>
  </DomainObject.Predmet.StrankaListNazivFormatedOIB>
  <DomainObject.Predmet.ProtuStrankaListFormated>
    <izvorni_sadrzaj>
      <item>L.D. ŽITO d.o.o. u likvidaciji</item>
    </izvorni_sadrzaj>
    <derivirana_varijabla naziv="DomainObject.Predmet.ProtuStrankaListFormated_1">
      <item>L.D. ŽITO d.o.o. u likvidaciji</item>
    </derivirana_varijabla>
  </DomainObject.Predmet.ProtuStrankaListFormated>
  <DomainObject.Predmet.ProtuStrankaListFormatedOIB>
    <izvorni_sadrzaj>
      <item>L.D. ŽITO d.o.o. u likvidaciji, OIB 38533944327</item>
    </izvorni_sadrzaj>
    <derivirana_varijabla naziv="DomainObject.Predmet.ProtuStrankaListFormatedOIB_1">
      <item>L.D. ŽITO d.o.o. u likvidaciji, OIB 38533944327</item>
    </derivirana_varijabla>
  </DomainObject.Predmet.ProtuStrankaListFormatedOIB>
  <DomainObject.Predmet.ProtuStrankaListFormatedWithAdress>
    <izvorni_sadrzaj>
      <item>L.D. ŽITO d.o.o. u likvidaciji, Slavonska avenija 6, 10000 Zagreb</item>
    </izvorni_sadrzaj>
    <derivirana_varijabla naziv="DomainObject.Predmet.ProtuStrankaListFormatedWithAdress_1">
      <item>L.D. ŽITO d.o.o. u likvidaciji, Slavonska avenija 6, 10000 Zagreb</item>
    </derivirana_varijabla>
  </DomainObject.Predmet.ProtuStrankaListFormatedWithAdress>
  <DomainObject.Predmet.ProtuStrankaListFormatedWithAdressOIB>
    <izvorni_sadrzaj>
      <item>L.D. ŽITO d.o.o. u likvidaciji, OIB 38533944327, Slavonska avenija 6, 10000 Zagreb</item>
    </izvorni_sadrzaj>
    <derivirana_varijabla naziv="DomainObject.Predmet.ProtuStrankaListFormatedWithAdressOIB_1">
      <item>L.D. ŽITO d.o.o. u likvidaciji, OIB 38533944327, Slavonska avenija 6, 10000 Zagreb</item>
    </derivirana_varijabla>
  </DomainObject.Predmet.ProtuStrankaListFormatedWithAdressOIB>
  <DomainObject.Predmet.ProtuStrankaListNazivFormated>
    <izvorni_sadrzaj>
      <item>L.D. ŽITO d.o.o. u likvidaciji</item>
    </izvorni_sadrzaj>
    <derivirana_varijabla naziv="DomainObject.Predmet.ProtuStrankaListNazivFormated_1">
      <item>L.D. ŽITO d.o.o. u likvidaciji</item>
    </derivirana_varijabla>
  </DomainObject.Predmet.ProtuStrankaListNazivFormated>
  <DomainObject.Predmet.ProtuStrankaListNazivFormatedOIB>
    <izvorni_sadrzaj>
      <item>L.D. ŽITO d.o.o. u likvidaciji, OIB 38533944327</item>
    </izvorni_sadrzaj>
    <derivirana_varijabla naziv="DomainObject.Predmet.ProtuStrankaListNazivFormatedOIB_1">
      <item>L.D. ŽITO d.o.o. u likvidaciji, OIB 38533944327</item>
    </derivirana_varijabla>
  </DomainObject.Predmet.ProtuStrankaListNazivFormatedOIB>
  <DomainObject.Predmet.OstaliListFormated>
    <izvorni_sadrzaj>
      <item>Odvjetničko društvo MARKAČ-GREIF &amp; PARTNERI j.t.d. punomoćnik sudionika u postupku L.D. ŽITO d.o.o. u likvidaciji</item>
    </izvorni_sadrzaj>
    <derivirana_varijabla naziv="DomainObject.Predmet.OstaliListFormated_1">
      <item>Odvjetničko društvo MARKAČ-GREIF &amp; PARTNERI j.t.d. punomoćnik sudionika u postupku L.D. ŽITO d.o.o. u likvidaciji</item>
    </derivirana_varijabla>
  </DomainObject.Predmet.OstaliListFormated>
  <DomainObject.Predmet.OstaliListFormatedOIB>
    <izvorni_sadrzaj>
      <item>Odvjetničko društvo MARKAČ-GREIF &amp; PARTNERI j.t.d., OIB 17941529361 punomoćnik sudionika u postupku L.D. ŽITO d.o.o. u likvidaciji</item>
    </izvorni_sadrzaj>
    <derivirana_varijabla naziv="DomainObject.Predmet.OstaliListFormatedOIB_1">
      <item>Odvjetničko društvo MARKAČ-GREIF &amp; PARTNERI j.t.d., OIB 17941529361 punomoćnik sudionika u postupku L.D. ŽITO d.o.o. u likvidaciji</item>
    </derivirana_varijabla>
  </DomainObject.Predmet.OstaliListFormatedOIB>
  <DomainObject.Predmet.OstaliListFormatedWithAdress>
    <izvorni_sadrzaj>
      <item>Odvjetničko društvo MARKAČ-GREIF &amp; PARTNERI j.t.d., Ulica Matije Mrazovića 5, 10000 Zagreb punomoćnik sudionika u postupku L.D. ŽITO d.o.o. u likvidaciji</item>
    </izvorni_sadrzaj>
    <derivirana_varijabla naziv="DomainObject.Predmet.OstaliListFormatedWithAdress_1">
      <item>Odvjetničko društvo MARKAČ-GREIF &amp; PARTNERI j.t.d., Ulica Matije Mrazovića 5, 10000 Zagreb punomoćnik sudionika u postupku L.D. ŽITO d.o.o. u likvidaciji</item>
    </derivirana_varijabla>
  </DomainObject.Predmet.OstaliListFormatedWithAdress>
  <DomainObject.Predmet.OstaliListFormatedWithAdressOIB>
    <izvorni_sadrzaj>
      <item>Odvjetničko društvo MARKAČ-GREIF &amp; PARTNERI j.t.d., OIB 17941529361, Ulica Matije Mrazovića 5, 10000 Zagreb punomoćnik sudionika u postupku L.D. ŽITO d.o.o. u likvidaciji</item>
    </izvorni_sadrzaj>
    <derivirana_varijabla naziv="DomainObject.Predmet.OstaliListFormatedWithAdressOIB_1">
      <item>Odvjetničko društvo MARKAČ-GREIF &amp; PARTNERI j.t.d., OIB 17941529361, Ulica Matije Mrazovića 5, 10000 Zagreb punomoćnik sudionika u postupku L.D. ŽITO d.o.o. u likvidaciji</item>
    </derivirana_varijabla>
  </DomainObject.Predmet.OstaliListFormatedWithAdressOIB>
  <DomainObject.Predmet.OstaliListNazivFormated>
    <izvorni_sadrzaj>
      <item>Odvjetničko društvo MARKAČ-GREIF &amp; PARTNERI j.t.d.</item>
    </izvorni_sadrzaj>
    <derivirana_varijabla naziv="DomainObject.Predmet.OstaliListNazivFormated_1">
      <item>Odvjetničko društvo MARKAČ-GREIF &amp; PARTNERI j.t.d.</item>
    </derivirana_varijabla>
  </DomainObject.Predmet.OstaliListNazivFormated>
  <DomainObject.Predmet.OstaliListNazivFormatedOIB>
    <izvorni_sadrzaj>
      <item>Odvjetničko društvo MARKAČ-GREIF &amp; PARTNERI j.t.d., OIB 17941529361</item>
    </izvorni_sadrzaj>
    <derivirana_varijabla naziv="DomainObject.Predmet.OstaliListNazivFormatedOIB_1">
      <item>Odvjetničko društvo MARKAČ-GREIF &amp; PARTNERI j.t.d., OIB 17941529361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L.D. ŽITO d.o.o. u likvidaciji</izvorni_sadrzaj>
    <derivirana_varijabla naziv="DomainObject.Predmet.StrankaIDrugi_1">L.D. ŽITO d.o.o. u likvidaciji</derivirana_varijabla>
  </DomainObject.Predmet.StrankaIDrugi>
  <DomainObject.Predmet.ProtustrankaIDrugi>
    <izvorni_sadrzaj>L.D. ŽITO d.o.o. u likvidaciji</izvorni_sadrzaj>
    <derivirana_varijabla naziv="DomainObject.Predmet.ProtustrankaIDrugi_1">L.D. ŽITO d.o.o. u likvidaciji</derivirana_varijabla>
  </DomainObject.Predmet.ProtustrankaIDrugi>
  <DomainObject.Predmet.StrankaIDrugiAdressOIB>
    <izvorni_sadrzaj>L.D. ŽITO d.o.o. u likvidaciji, OIB 38533944327, Slavonska avenija 6, 10000 Zagreb</izvorni_sadrzaj>
    <derivirana_varijabla naziv="DomainObject.Predmet.StrankaIDrugiAdressOIB_1">L.D. ŽITO d.o.o. u likvidaciji, OIB 38533944327, Slavonska avenija 6, 10000 Zagreb</derivirana_varijabla>
  </DomainObject.Predmet.StrankaIDrugiAdressOIB>
  <DomainObject.Predmet.ProtustrankaIDrugiAdressOIB>
    <izvorni_sadrzaj>L.D. ŽITO d.o.o. u likvidaciji, OIB 38533944327, Slavonska avenija 6, 10000 Zagreb</izvorni_sadrzaj>
    <derivirana_varijabla naziv="DomainObject.Predmet.ProtustrankaIDrugiAdressOIB_1">L.D. ŽITO d.o.o. u likvidaciji, OIB 38533944327,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 ŽITO d.o.o. u likvidaciji</item>
      <item>L.D. ŽITO d.o.o. u likvidaciji</item>
      <item>Odvjetničko društvo MARKAČ-GREIF &amp; PARTNERI j.t.d.</item>
    </izvorni_sadrzaj>
    <derivirana_varijabla naziv="DomainObject.Predmet.SudioniciListNaziv_1">
      <item>L.D. ŽITO d.o.o. u likvidaciji</item>
      <item>L.D. ŽITO d.o.o. u likvidaciji</item>
      <item>Odvjetničko društvo MARKAČ-GREIF &amp; PARTNERI j.t.d.</item>
    </derivirana_varijabla>
  </DomainObject.Predmet.SudioniciListNaziv>
  <DomainObject.Predmet.SudioniciListAdressOIB>
    <izvorni_sadrzaj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</izvorni_sadrzaj>
    <derivirana_varijabla naziv="DomainObject.Predmet.SudioniciListAdressOIB_1"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38533944327</item>
      <item>, OIB 38533944327</item>
      <item>, OIB 17941529361</item>
    </izvorni_sadrzaj>
    <derivirana_varijabla naziv="DomainObject.Predmet.SudioniciListNazivOIB_1">
      <item>, OIB 38533944327</item>
      <item>, OIB 38533944327</item>
      <item>, OIB 17941529361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St-688/2019-2</izvorni_sadrzaj>
    <derivirana_varijabla naziv="DomainObject.PredzadnjaOdlukaIzPredmeta.Oznaka_1">St-688/2019-2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635</properties:Words>
  <properties:Characters>3409</properties:Characters>
  <properties:Lines>88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2019-03-27T07:24:00Z</dcterms:created>
  <dc:creator>Danijela Uzelac</dc:creator>
  <dc:description/>
  <cp:keywords/>
  <cp:lastModifiedBy>Katarina Franjić</cp:lastModifiedBy>
  <dcterms:modified xmlns:xsi="http://www.w3.org/2001/XMLSchema-instance" xsi:type="dcterms:W3CDTF">2019-04-02T11:39:00Z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(st-688-19 rješenje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