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0947" w14:paraId="fb80947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9206B4">
        <w:rPr>
          <w:noProof/>
          <w:sz w:val="23"/>
          <w:szCs w:val="23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  <w:r w:rsidR="00090A50" w:rsidRPr="00E63DE8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C144AF" w:rsidRPr="00C144AF">
        <w:t>KESEROVIĆ j.d.o.o. Poreč, Franca Prešerna 18 A, OIB: 01278724518</w:t>
      </w:r>
      <w:r w:rsidR="00090A50" w:rsidRPr="00042A52">
        <w:t xml:space="preserve">, </w:t>
      </w:r>
      <w:r w:rsidR="00F7557E">
        <w:rPr>
          <w:sz w:val="23"/>
          <w:szCs w:val="23"/>
        </w:rPr>
        <w:t>16</w:t>
      </w:r>
      <w:r w:rsidR="002836F4" w:rsidRPr="002836F4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2836F4">
        <w:rPr>
          <w:sz w:val="23"/>
          <w:szCs w:val="23"/>
        </w:rPr>
        <w:t>nja</w:t>
      </w:r>
      <w:r w:rsidR="002836F4" w:rsidRPr="002836F4">
        <w:rPr>
          <w:sz w:val="23"/>
          <w:szCs w:val="23"/>
        </w:rPr>
        <w:t xml:space="preserve"> 2016.</w:t>
      </w:r>
    </w:p>
    <w:p w:rsidRDefault="00CC5545" w:rsidP="00350D95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C144AF" w:rsidRPr="00C144AF">
        <w:t>KESEROVIĆ j.d.o.o. Poreč, Franca Prešerna 18 A, OIB: 01278724518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C144AF">
        <w:rPr>
          <w:sz w:val="23"/>
          <w:szCs w:val="23"/>
        </w:rPr>
        <w:t>686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C144AF" w:rsidR="00C144AF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C144AF">
        <w:t>686</w:t>
      </w:r>
      <w:r w:rsidR="00F7557E">
        <w:t>/16</w:t>
      </w:r>
      <w:r w:rsidR="00BA018B">
        <w:t>-</w:t>
      </w:r>
      <w:r w:rsidR="00C16845">
        <w:t>4</w:t>
      </w:r>
      <w:r>
        <w:t xml:space="preserve"> </w:t>
      </w:r>
      <w:r w:rsidRPr="001B1D09">
        <w:t xml:space="preserve">od </w:t>
      </w:r>
      <w:r w:rsidR="00C144AF">
        <w:t>25. travnja 2016. odlučeno je:</w:t>
      </w:r>
    </w:p>
    <w:p w:rsidRDefault="00C144AF" w:rsidP="00C144AF" w:rsidR="00C144AF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KESEROVIĆ j.d.o.o. Poreč, Franca Prešerna 18 A, OIB: 01278724518, te se određuje ročište radi očitovanja o prijedlogu za otvaranje stečajnoga postupka (čl. 123. SZ-a) i radi rasprave o pretpostavkama za otvaranje stečajnoga postupka (čl. 128. st. 1. SZ-a) za dan </w:t>
      </w:r>
    </w:p>
    <w:p w:rsidRDefault="00C144AF" w:rsidP="00C144AF" w:rsidR="00C144AF">
      <w:pPr>
        <w:ind w:firstLine="708"/>
        <w:jc w:val="center"/>
      </w:pPr>
      <w:r>
        <w:t>16. lipnja 2016. u 12:30 sati, u Trgovačkom sudu u Pazinu, Dršćevka 1, sudnica 1,</w:t>
      </w:r>
    </w:p>
    <w:p w:rsidRDefault="00C144AF" w:rsidP="00C144AF" w:rsidR="00C144AF">
      <w:pPr>
        <w:ind w:firstLine="708"/>
        <w:jc w:val="both"/>
      </w:pPr>
      <w:r>
        <w:t>na koje se pozivaju:</w:t>
      </w:r>
    </w:p>
    <w:p w:rsidRDefault="00C144AF" w:rsidP="00C144AF" w:rsidR="00C144AF">
      <w:pPr>
        <w:ind w:firstLine="708"/>
        <w:jc w:val="both"/>
      </w:pPr>
      <w:r>
        <w:tab/>
      </w:r>
      <w:r>
        <w:tab/>
        <w:t>-  predlagatelj,</w:t>
      </w:r>
    </w:p>
    <w:p w:rsidRDefault="00C144AF" w:rsidP="00C144AF" w:rsidR="00C144AF">
      <w:pPr>
        <w:ind w:firstLine="708"/>
        <w:jc w:val="both"/>
      </w:pPr>
      <w:r>
        <w:tab/>
      </w:r>
      <w:r>
        <w:tab/>
        <w:t xml:space="preserve">-  dužnik, </w:t>
      </w:r>
    </w:p>
    <w:p w:rsidRDefault="00C144AF" w:rsidP="00C144AF" w:rsidR="00C144AF">
      <w:pPr>
        <w:ind w:firstLine="708"/>
        <w:jc w:val="both"/>
      </w:pPr>
      <w:r>
        <w:tab/>
      </w:r>
      <w:r>
        <w:tab/>
        <w:t>-  zakonski zastupnik dužnika Damir Keserović iz Poreča, Franca Prešerna 18 A.</w:t>
      </w:r>
    </w:p>
    <w:p w:rsidRDefault="00C144AF" w:rsidP="00C144AF" w:rsidR="00C144AF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C144AF" w:rsidP="00C144AF" w:rsidR="002836F4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>
        <w:t>“.</w:t>
      </w:r>
    </w:p>
    <w:p w:rsidRDefault="00C144AF" w:rsidP="002836F4" w:rsidR="00C144AF">
      <w:pPr>
        <w:ind w:firstLine="708"/>
        <w:jc w:val="both"/>
      </w:pPr>
    </w:p>
    <w:p w:rsidRDefault="002836F4" w:rsidP="002836F4" w:rsidR="002836F4" w:rsidRPr="001B1D09">
      <w:pPr>
        <w:ind w:firstLine="708"/>
        <w:jc w:val="both"/>
      </w:pPr>
      <w:r>
        <w:lastRenderedPageBreak/>
        <w:t>To je rješenje</w:t>
      </w:r>
      <w:r w:rsidRPr="008C471C">
        <w:t xml:space="preserve"> objavljeno na mrežnoj s</w:t>
      </w:r>
      <w:r w:rsidR="006E422B">
        <w:t>tranici</w:t>
      </w:r>
      <w:r w:rsidR="00CD25C8">
        <w:t xml:space="preserve"> e-oglasna ploča sud</w:t>
      </w:r>
      <w:r w:rsidR="00C16845">
        <w:t>ova 26</w:t>
      </w:r>
      <w:r w:rsidRPr="008C471C">
        <w:t xml:space="preserve">. </w:t>
      </w:r>
      <w:r>
        <w:t>travnja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8C2F77" w:rsidP="00BA018B" w:rsidR="00BA018B">
      <w:pPr>
        <w:jc w:val="both"/>
      </w:pPr>
      <w:r>
        <w:tab/>
      </w:r>
    </w:p>
    <w:p w:rsidRDefault="00BA018B" w:rsidP="00AD58B8" w:rsidR="00323467">
      <w:pPr>
        <w:jc w:val="both"/>
      </w:pPr>
      <w:r>
        <w:tab/>
      </w:r>
      <w:r w:rsidR="00090A50">
        <w:t>Na ročišt</w:t>
      </w:r>
      <w:r w:rsidR="00323467">
        <w:t>e</w:t>
      </w:r>
      <w:r w:rsidR="00090A50">
        <w:t xml:space="preserve"> od </w:t>
      </w:r>
      <w:r w:rsidR="00F7557E" w:rsidRPr="00F7557E">
        <w:t xml:space="preserve">16. lipnja 2016. </w:t>
      </w:r>
      <w:r w:rsidR="00323467">
        <w:t>nitko nije pristupio.</w:t>
      </w:r>
    </w:p>
    <w:p w:rsidRDefault="00323467" w:rsidP="00AD58B8" w:rsidR="00AD58B8">
      <w:pPr>
        <w:jc w:val="both"/>
      </w:pPr>
      <w:r>
        <w:t xml:space="preserve"> </w:t>
      </w:r>
    </w:p>
    <w:p w:rsidRDefault="008D4A8D" w:rsidP="00BA018B" w:rsidR="00BA018B">
      <w:pPr>
        <w:jc w:val="both"/>
      </w:pPr>
      <w:r>
        <w:tab/>
      </w:r>
      <w:r w:rsidR="00BA018B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>
      <w:pPr>
        <w:jc w:val="both"/>
      </w:pPr>
      <w:r>
        <w:tab/>
      </w:r>
    </w:p>
    <w:p w:rsidRDefault="00BA018B" w:rsidP="00BA018B" w:rsidR="00973222" w:rsidRPr="001B1D09">
      <w:pPr>
        <w:jc w:val="both"/>
      </w:pPr>
      <w:r>
        <w:tab/>
        <w:t>Budući da nije utvrđeno da dužnik ima imovinu, temeljem čl. 132. SZ-a, odlučeno je kao u izreci.</w:t>
      </w:r>
    </w:p>
    <w:p w:rsidRDefault="00CC5545" w:rsidP="00CC5545" w:rsidR="00CC554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F7557E">
        <w:rPr>
          <w:sz w:val="23"/>
          <w:szCs w:val="23"/>
        </w:rPr>
        <w:t>16</w:t>
      </w:r>
      <w:r w:rsidR="00FE408C" w:rsidRPr="008F34AD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B104D0" w:rsidRPr="008F34AD">
        <w:rPr>
          <w:sz w:val="23"/>
          <w:szCs w:val="23"/>
        </w:rPr>
        <w:t>nja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CC5545" w:rsidP="00CC5545" w:rsidR="00CC5545" w:rsidRPr="008F34AD">
      <w:pPr>
        <w:ind w:firstLine="720" w:left="2880"/>
        <w:jc w:val="both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</w:t>
      </w:r>
      <w:smartTag w:element="PersonName" w:uri="urn:schemas-microsoft-com:office:smarttags">
        <w:r w:rsidR="00DC7997" w:rsidRPr="008F34AD">
          <w:rPr>
            <w:sz w:val="23"/>
            <w:szCs w:val="23"/>
          </w:rPr>
          <w:t>Ivan Dujić</w:t>
        </w:r>
      </w:smartTag>
    </w:p>
    <w:p w:rsidRDefault="00CC5545" w:rsidP="00CC5545" w:rsidR="00CC5545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2D2F98" w:rsidR="002D2F9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F7557E">
        <w:rPr>
          <w:sz w:val="23"/>
          <w:szCs w:val="23"/>
        </w:rPr>
        <w:t>16</w:t>
      </w:r>
      <w:r w:rsidR="00BA018B" w:rsidRPr="00BA018B">
        <w:rPr>
          <w:sz w:val="23"/>
          <w:szCs w:val="23"/>
        </w:rPr>
        <w:t>. lipnja 2016.</w:t>
      </w:r>
      <w:r w:rsidR="00976974" w:rsidRPr="00976974">
        <w:rPr>
          <w:sz w:val="23"/>
          <w:szCs w:val="23"/>
        </w:rPr>
        <w:t xml:space="preserve">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p w:rsidRDefault="00CC5545" w:rsidP="00CC5545" w:rsidR="00CC5545" w:rsidRPr="008F34AD">
      <w:pPr>
        <w:ind w:left="360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057E97" w:rsidR="00057E97" w:rsidRPr="008F34AD">
      <w:pPr>
        <w:rPr>
          <w:sz w:val="23"/>
          <w:szCs w:val="23"/>
        </w:rPr>
      </w:pPr>
    </w:p>
    <w:sectPr w:rsidSect="00CC5545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9ED" w:rsidR="002639ED">
      <w:r>
        <w:separator/>
      </w:r>
    </w:p>
  </w:endnote>
  <w:endnote w:id="0" w:type="continuationSeparator">
    <w:p w:rsidRDefault="002639ED" w:rsidR="0026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9ED" w:rsidR="002639ED">
      <w:r>
        <w:separator/>
      </w:r>
    </w:p>
  </w:footnote>
  <w:footnote w:id="0" w:type="continuationSeparator">
    <w:p w:rsidRDefault="002639ED" w:rsidR="002639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44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144AF" w:rsidRPr="00C144AF">
      <w:rPr>
        <w:sz w:val="23"/>
        <w:szCs w:val="23"/>
      </w:rPr>
      <w:t>Posl. br. 10 St-686/16-7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C144AF">
      <w:rPr>
        <w:sz w:val="23"/>
        <w:szCs w:val="23"/>
      </w:rPr>
      <w:t>686</w:t>
    </w:r>
    <w:r w:rsidR="00AC4D95" w:rsidRPr="00AC4D95">
      <w:rPr>
        <w:sz w:val="23"/>
        <w:szCs w:val="23"/>
      </w:rPr>
      <w:t>/16-</w:t>
    </w:r>
    <w:r w:rsidR="00C144AF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7ED7"/>
    <w:rsid w:val="000262FD"/>
    <w:rsid w:val="00036267"/>
    <w:rsid w:val="00050199"/>
    <w:rsid w:val="00056493"/>
    <w:rsid w:val="00057E97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26BB4"/>
    <w:rsid w:val="001462F8"/>
    <w:rsid w:val="001A0D4C"/>
    <w:rsid w:val="001A6A20"/>
    <w:rsid w:val="001A6A9D"/>
    <w:rsid w:val="001B1D09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45449"/>
    <w:rsid w:val="002526C5"/>
    <w:rsid w:val="00253A0B"/>
    <w:rsid w:val="002639ED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06B4"/>
    <w:rsid w:val="00941D36"/>
    <w:rsid w:val="00950926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D44E7"/>
    <w:rsid w:val="00BD735D"/>
    <w:rsid w:val="00BE3666"/>
    <w:rsid w:val="00C0018E"/>
    <w:rsid w:val="00C1222F"/>
    <w:rsid w:val="00C144A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24161"/>
    <w:rsid w:val="00F31105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45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449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449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449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449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45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449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449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449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449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KESEROVIĆ j.d.o.o. POREČ</izvorni_sadrzaj>
    <derivirana_varijabla naziv="DomainObject.Predmet.ProtustrankaFormated_1">  KESEROVIĆ j.d.o.o. POREČ</derivirana_varijabla>
  </DomainObject.Predmet.ProtustrankaFormated>
  <DomainObject.Predmet.ProtustrankaFormatedOIB>
    <izvorni_sadrzaj>  KESEROVIĆ j.d.o.o. POREČ, OIB 01278724518</izvorni_sadrzaj>
    <derivirana_varijabla naziv="DomainObject.Predmet.ProtustrankaFormatedOIB_1">  KESEROVIĆ j.d.o.o. POREČ, OIB 01278724518</derivirana_varijabla>
  </DomainObject.Predmet.ProtustrankaFormatedOIB>
  <DomainObject.Predmet.ProtustrankaFormatedWithAdress>
    <izvorni_sadrzaj> KESEROVIĆ j.d.o.o. POREČ, Franca Prešerna 18 A, 52440 Poreč</izvorni_sadrzaj>
    <derivirana_varijabla naziv="DomainObject.Predmet.ProtustrankaFormatedWithAdress_1"> KESEROVIĆ j.d.o.o. POREČ, Franca Prešerna 18 A, 52440 Poreč</derivirana_varijabla>
  </DomainObject.Predmet.ProtustrankaFormatedWithAdress>
  <DomainObject.Predmet.ProtustrankaFormatedWithAdressOIB>
    <izvorni_sadrzaj> KESEROVIĆ j.d.o.o. POREČ, OIB 01278724518, Franca Prešerna 18 A, 52440 Poreč</izvorni_sadrzaj>
    <derivirana_varijabla naziv="DomainObject.Predmet.ProtustrankaFormatedWithAdressOIB_1"> KESEROVIĆ j.d.o.o. POREČ, OIB 01278724518, Franca Prešerna 18 A, 52440 Poreč</derivirana_varijabla>
  </DomainObject.Predmet.ProtustrankaFormatedWithAdressOIB>
  <DomainObject.Predmet.ProtustrankaWithAdress>
    <izvorni_sadrzaj>KESEROVIĆ j.d.o.o. POREČ Franca Prešerna 18 A, 52440 Poreč</izvorni_sadrzaj>
    <derivirana_varijabla naziv="DomainObject.Predmet.ProtustrankaWithAdress_1">KESEROVIĆ j.d.o.o. POREČ Franca Prešerna 18 A, 52440 Poreč</derivirana_varijabla>
  </DomainObject.Predmet.ProtustrankaWithAdress>
  <DomainObject.Predmet.ProtustrankaWithAdressOIB>
    <izvorni_sadrzaj>KESEROVIĆ j.d.o.o. POREČ, OIB 01278724518, Franca Prešerna 18 A, 52440 Poreč</izvorni_sadrzaj>
    <derivirana_varijabla naziv="DomainObject.Predmet.ProtustrankaWithAdressOIB_1">KESEROVIĆ j.d.o.o. POREČ, OIB 01278724518, Franca Prešerna 18 A, 52440 Poreč</derivirana_varijabla>
  </DomainObject.Predmet.ProtustrankaWithAdressOIB>
  <DomainObject.Predmet.ProtustrankaNazivFormated>
    <izvorni_sadrzaj>KESEROVIĆ j.d.o.o. POREČ</izvorni_sadrzaj>
    <derivirana_varijabla naziv="DomainObject.Predmet.ProtustrankaNazivFormated_1">KESEROVIĆ j.d.o.o. POREČ</derivirana_varijabla>
  </DomainObject.Predmet.ProtustrankaNazivFormated>
  <DomainObject.Predmet.ProtustrankaNazivFormatedOIB>
    <izvorni_sadrzaj>KESEROVIĆ j.d.o.o. POREČ, OIB 01278724518</izvorni_sadrzaj>
    <derivirana_varijabla naziv="DomainObject.Predmet.ProtustrankaNazivFormatedOIB_1">KESEROVIĆ j.d.o.o. POREČ, OIB 01278724518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14752.28</izvorni_sadrzaj>
    <derivirana_varijabla naziv="DomainObject.Predmet.TrenutnaVrijednost_1">14752.28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KESEROVIĆ j.d.o.o. POREČ</item>
    </izvorni_sadrzaj>
    <derivirana_varijabla naziv="DomainObject.Predmet.ProtuStrankaListFormated_1">
      <item>KESEROVIĆ j.d.o.o. POREČ</item>
    </derivirana_varijabla>
  </DomainObject.Predmet.ProtuStrankaListFormated>
  <DomainObject.Predmet.ProtuStrankaListFormatedOIB>
    <izvorni_sadrzaj>
      <item>KESEROVIĆ j.d.o.o. POREČ, OIB 01278724518</item>
    </izvorni_sadrzaj>
    <derivirana_varijabla naziv="DomainObject.Predmet.ProtuStrankaListFormatedOIB_1">
      <item>KESEROVIĆ j.d.o.o. POREČ, OIB 01278724518</item>
    </derivirana_varijabla>
  </DomainObject.Predmet.ProtuStrankaListFormatedOIB>
  <DomainObject.Predmet.ProtuStrankaListFormatedWithAdress>
    <izvorni_sadrzaj>
      <item>KESEROVIĆ j.d.o.o. POREČ, Franca Prešerna 18 A, 52440 Poreč</item>
    </izvorni_sadrzaj>
    <derivirana_varijabla naziv="DomainObject.Predmet.ProtuStrankaListFormatedWithAdress_1">
      <item>KESEROVIĆ j.d.o.o. POREČ, Franca Prešerna 18 A, 52440 Poreč</item>
    </derivirana_varijabla>
  </DomainObject.Predmet.ProtuStrankaListFormatedWithAdress>
  <DomainObject.Predmet.ProtuStrankaListFormatedWithAdressOIB>
    <izvorni_sadrzaj>
      <item>KESEROVIĆ j.d.o.o. POREČ, OIB 01278724518, Franca Prešerna 18 A, 52440 Poreč</item>
    </izvorni_sadrzaj>
    <derivirana_varijabla naziv="DomainObject.Predmet.ProtuStrankaListFormatedWithAdressOIB_1">
      <item>KESEROVIĆ j.d.o.o. POREČ, OIB 01278724518, Franca Prešerna 18 A, 52440 Poreč</item>
    </derivirana_varijabla>
  </DomainObject.Predmet.ProtuStrankaListFormatedWithAdressOIB>
  <DomainObject.Predmet.ProtuStrankaListNazivFormated>
    <izvorni_sadrzaj>
      <item>KESEROVIĆ j.d.o.o. POREČ</item>
    </izvorni_sadrzaj>
    <derivirana_varijabla naziv="DomainObject.Predmet.ProtuStrankaListNazivFormated_1">
      <item>KESEROVIĆ j.d.o.o. POREČ</item>
    </derivirana_varijabla>
  </DomainObject.Predmet.ProtuStrankaListNazivFormated>
  <DomainObject.Predmet.ProtuStrankaListNazivFormatedOIB>
    <izvorni_sadrzaj>
      <item>KESEROVIĆ j.d.o.o. POREČ, OIB 01278724518</item>
    </izvorni_sadrzaj>
    <derivirana_varijabla naziv="DomainObject.Predmet.ProtuStrankaListNazivFormatedOIB_1">
      <item>KESEROVIĆ j.d.o.o. POREČ, OIB 01278724518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KESEROVIĆ j.d.o.o. POREČ</izvorni_sadrzaj>
    <derivirana_varijabla naziv="DomainObject.Predmet.ProtustrankaIDrugi_1">KESEROVIĆ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KESEROVIĆ j.d.o.o. POREČ, OIB 01278724518, Franca Prešerna 18 A, 52440 Poreč</izvorni_sadrzaj>
    <derivirana_varijabla naziv="DomainObject.Predmet.ProtustrankaIDrugiAdressOIB_1">KESEROVIĆ j.d.o.o. POREČ, OIB 01278724518, Franca Prešerna 18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KESEROVIĆ j.d.o.o. POREČ</item>
    </izvorni_sadrzaj>
    <derivirana_varijabla naziv="DomainObject.Predmet.SudioniciListNaziv_1">
      <item>FINANCIJSKA AGENCIJA, RC RIJEKA, PODRUŽNICA PULA, PULA</item>
      <item>KESEROVIĆ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KESEROVIĆ j.d.o.o. POREČ, OIB 01278724518, Franca Prešerna 18 A,52440 Poreč</item>
    </izvorni_sadrzaj>
    <derivirana_varijabla naziv="DomainObject.Predmet.SudioniciListAdressOIB_1">
      <item>FINANCIJSKA AGENCIJA, RC RIJEKA, PODRUŽNICA PULA, PULA, OIB 85821130368, Ulica grada Vukovara 70,10000 Zagreb</item>
      <item>KESEROVIĆ j.d.o.o. POREČ, OIB 01278724518, Franca Prešerna 18 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01278724518</item>
    </izvorni_sadrzaj>
    <derivirana_varijabla naziv="DomainObject.Predmet.SudioniciListNazivOIB_1">
      <item>, OIB 85821130368</item>
      <item>, OIB 01278724518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0B0F8-96D3-4A9C-8C91-E441FF0D8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3135</properties:Characters>
  <properties:Lines>87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2016-06-16T11:06:00Z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2016-06-16T11:07:00Z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