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dfbe" w14:paraId="277dfbe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E231B5">
        <w:rPr>
          <w:b/>
          <w:sz w:val="22"/>
          <w:szCs w:val="22"/>
        </w:rPr>
        <w:t>447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E231B5">
        <w:rPr>
          <w:sz w:val="22"/>
          <w:szCs w:val="22"/>
        </w:rPr>
        <w:t>24. rujna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231B5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vratiti uplatiteljima koji su istakli valjanu ponudu</w:t>
      </w:r>
      <w:r w:rsidR="00E231B5">
        <w:rPr>
          <w:sz w:val="22"/>
          <w:szCs w:val="22"/>
        </w:rPr>
        <w:t xml:space="preserve"> za identifikator prodaje </w:t>
      </w:r>
      <w:r w:rsidR="00315EF1">
        <w:rPr>
          <w:sz w:val="22"/>
          <w:szCs w:val="22"/>
        </w:rPr>
        <w:t>2808</w:t>
      </w:r>
      <w:r w:rsidR="007C2608">
        <w:rPr>
          <w:sz w:val="22"/>
          <w:szCs w:val="22"/>
        </w:rPr>
        <w:t>:</w:t>
      </w:r>
    </w:p>
    <w:p w:rsidRDefault="00E63DD8" w:rsidP="00E63DD8" w:rsidR="00E63DD8">
      <w:pPr>
        <w:numPr>
          <w:ilvl w:val="0"/>
          <w:numId w:val="11"/>
        </w:numPr>
        <w:tabs>
          <w:tab w:pos="142" w:val="num"/>
        </w:tabs>
        <w:jc w:val="both"/>
      </w:pPr>
      <w:r w:rsidRPr="0044596F">
        <w:t xml:space="preserve">Ivan </w:t>
      </w:r>
      <w:proofErr w:type="spellStart"/>
      <w:r w:rsidRPr="0044596F">
        <w:t>Vrnoga</w:t>
      </w:r>
      <w:proofErr w:type="spellEnd"/>
      <w:r w:rsidRPr="0044596F">
        <w:t xml:space="preserve">, </w:t>
      </w:r>
      <w:proofErr w:type="spellStart"/>
      <w:r w:rsidRPr="0044596F">
        <w:t>Vidonje</w:t>
      </w:r>
      <w:proofErr w:type="spellEnd"/>
      <w:r w:rsidRPr="0044596F">
        <w:t>,</w:t>
      </w:r>
      <w:r w:rsidRPr="00E63DD8">
        <w:t xml:space="preserve"> </w:t>
      </w:r>
    </w:p>
    <w:p w:rsidRDefault="00E63DD8" w:rsidP="00E63DD8" w:rsidR="00E63DD8">
      <w:pPr>
        <w:numPr>
          <w:ilvl w:val="0"/>
          <w:numId w:val="11"/>
        </w:numPr>
        <w:jc w:val="both"/>
      </w:pPr>
      <w:r w:rsidRPr="0044596F">
        <w:t xml:space="preserve">RILIA d.o.o., Solin, </w:t>
      </w:r>
    </w:p>
    <w:p w:rsidRDefault="00E231B5" w:rsidP="00E231B5" w:rsidR="00F06E62">
      <w:pPr>
        <w:numPr>
          <w:ilvl w:val="0"/>
          <w:numId w:val="11"/>
        </w:numPr>
        <w:jc w:val="both"/>
      </w:pPr>
      <w:r>
        <w:t xml:space="preserve">Branimira </w:t>
      </w:r>
      <w:proofErr w:type="spellStart"/>
      <w:r>
        <w:t>Vrnoga</w:t>
      </w:r>
      <w:proofErr w:type="spellEnd"/>
      <w:r w:rsidR="00EA75DD">
        <w:t>.</w:t>
      </w:r>
    </w:p>
    <w:p w:rsidRDefault="00E63DD8" w:rsidP="00F231D5" w:rsidR="00E63DD8">
      <w:pPr>
        <w:ind w:firstLine="851"/>
        <w:jc w:val="both"/>
        <w:rPr>
          <w:sz w:val="22"/>
          <w:szCs w:val="22"/>
        </w:rPr>
      </w:pP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022B81">
        <w:rPr>
          <w:sz w:val="22"/>
          <w:szCs w:val="22"/>
        </w:rPr>
        <w:t>24. rujna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022B81">
        <w:rPr>
          <w:sz w:val="22"/>
          <w:szCs w:val="22"/>
        </w:rPr>
        <w:t>24.09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Ivan </w:t>
      </w:r>
      <w:proofErr w:type="spellStart"/>
      <w:r w:rsidRPr="0044596F">
        <w:t>Vrnoga</w:t>
      </w:r>
      <w:proofErr w:type="spellEnd"/>
      <w:r w:rsidRPr="0044596F">
        <w:t xml:space="preserve">, </w:t>
      </w:r>
      <w:proofErr w:type="spellStart"/>
      <w:r w:rsidRPr="0044596F">
        <w:t>Vidonje</w:t>
      </w:r>
      <w:proofErr w:type="spellEnd"/>
      <w:r w:rsidRPr="0044596F">
        <w:t>,</w:t>
      </w:r>
      <w:r w:rsidRPr="00E63DD8">
        <w:t xml:space="preserve"> 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RILIA d.o.o., Solin,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Branimira </w:t>
      </w:r>
      <w:proofErr w:type="spellStart"/>
      <w:r w:rsidRPr="0044596F">
        <w:t>Vrnoga</w:t>
      </w:r>
      <w:proofErr w:type="spellEnd"/>
      <w:r w:rsidRPr="0044596F">
        <w:t xml:space="preserve">, </w:t>
      </w:r>
      <w:proofErr w:type="spellStart"/>
      <w:r w:rsidRPr="0044596F">
        <w:t>Vidonje</w:t>
      </w:r>
      <w:proofErr w:type="spellEnd"/>
      <w:r w:rsidRPr="0044596F">
        <w:t xml:space="preserve">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e oglasna</w:t>
      </w:r>
      <w:r w:rsidR="00B53A5F">
        <w:t xml:space="preserve"> </w:t>
      </w:r>
      <w: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022B81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5EF1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748EC"/>
    <w:rsid w:val="009858AC"/>
    <w:rsid w:val="0099414D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231B5"/>
    <w:rsid w:val="00E40564"/>
    <w:rsid w:val="00E42439"/>
    <w:rsid w:val="00E47677"/>
    <w:rsid w:val="00E63DD8"/>
    <w:rsid w:val="00E65784"/>
    <w:rsid w:val="00E65901"/>
    <w:rsid w:val="00E72DE8"/>
    <w:rsid w:val="00EA0B38"/>
    <w:rsid w:val="00EA75DD"/>
    <w:rsid w:val="00EC4A02"/>
    <w:rsid w:val="00EE51F2"/>
    <w:rsid w:val="00EF51CC"/>
    <w:rsid w:val="00F06E62"/>
    <w:rsid w:val="00F178A3"/>
    <w:rsid w:val="00F231D5"/>
    <w:rsid w:val="00F27402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40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40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4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4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40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40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4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4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St-444/2013-446</izvorni_sadrzaj>
    <derivirana_varijabla naziv="DomainObject.Oznaka_1">St-444/2013-446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i tomovi 9,10,11 
u suca od 17.09.18. a drugi sa strane stola.</izvorni_sadrzaj>
    <derivirana_varijabla naziv="DomainObject.Predmet.PrimjedbaSuca_1">I i zadnji tom u suca i tomovi 9,10,11 
u suca od 17.09.18. a drugi sa strane stola.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St-444/2013-446</izvorni_sadrzaj>
    <derivirana_varijabla naziv="DomainObject.PoslovniBrojDokumenta_1">St-444/2013-446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998</properties:Characters>
  <properties:Lines>45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2018-05-30T12:44:00Z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2018-09-24T11:06:00Z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St-444/2013-446 / Odluka - Zaključak (Zaključak - NOVO - nalog FINA za povrat jamčevine - 788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