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1757048" w14:paraId="1757048" w:rsidRDefault="00080AE0" w:rsidP="00080AE0" w:rsidR="00080AE0">
      <w:pPr>
        <w:autoSpaceDE w:val="false"/>
        <w:autoSpaceDN w:val="false"/>
        <w:adjustRightInd w:val="false"/>
        <w:spacing w:lineRule="exact" w:line="230" w:after="0"/>
        <w:ind w:left="20"/>
        <w15:collapsed w:val="false"/>
        <w:rPr>
          <w:rFonts w:cs="ArialUnicodeMS" w:hAnsi="ArialUnicodeMS" w:ascii="ArialUnicodeMS"/>
          <w:color w:val="000000"/>
          <w:sz w:val="20"/>
          <w:szCs w:val="20"/>
        </w:rPr>
      </w:pPr>
      <w:r>
        <w:rPr>
          <w:rFonts w:cs="ArialUnicodeMS" w:hAnsi="ArialUnicodeMS" w:ascii="ArialUnicodeMS"/>
          <w:color w:val="000000"/>
          <w:position w:val="-4"/>
          <w:sz w:val="20"/>
          <w:szCs w:val="20"/>
        </w:rPr>
        <w:t>Stečajna masa iza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57" w:after="207"/>
        <w:ind w:left="2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t>SLAVONIJA d.d.</w:t>
      </w:r>
      <w:r>
        <w:br/>
      </w:r>
      <w:r>
        <w:rPr>
          <w:rFonts w:cs="Arial-BoldMT" w:hAnsi="Arial-BoldMT" w:ascii="Arial-BoldMT"/>
          <w:color w:val="000000"/>
          <w:sz w:val="20"/>
          <w:szCs w:val="20"/>
        </w:rPr>
        <w:t>F. Rusana 100</w:t>
      </w:r>
      <w:r>
        <w:br/>
      </w:r>
      <w:r>
        <w:rPr>
          <w:rFonts w:cs="Arial-BoldMT" w:hAnsi="Arial-BoldMT" w:ascii="Arial-BoldMT"/>
          <w:color w:val="000000"/>
          <w:sz w:val="20"/>
          <w:szCs w:val="20"/>
        </w:rPr>
        <w:t>Virovitica</w:t>
      </w:r>
      <w:r>
        <w:br/>
      </w:r>
      <w:r>
        <w:rPr>
          <w:rFonts w:cs="Arial-BoldMT" w:hAnsi="Arial-BoldMT" w:ascii="Arial-BoldMT"/>
          <w:color w:val="000000"/>
          <w:sz w:val="20"/>
          <w:szCs w:val="20"/>
        </w:rPr>
        <w:t>OIB 27739721372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7" w:after="0"/>
        <w:ind w:left="2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Virovitica, 26.06.2017.</w:t>
      </w:r>
    </w:p>
    <w:p w:rsidRDefault="00080AE0" w:rsidP="00080AE0" w:rsidR="00080AE0">
      <w:pPr>
        <w:tabs>
          <w:tab w:pos="1118" w:val="left"/>
        </w:tabs>
        <w:autoSpaceDE w:val="false"/>
        <w:autoSpaceDN w:val="false"/>
        <w:adjustRightInd w:val="false"/>
        <w:spacing w:lineRule="exact" w:line="223" w:after="0"/>
        <w:ind w:left="562"/>
        <w:rPr>
          <w:rFonts w:cs="Arial" w:hAnsi="Arial" w:ascii="Arial"/>
          <w:color w:val="000000"/>
          <w:sz w:val="20"/>
          <w:szCs w:val="20"/>
        </w:rPr>
      </w:pPr>
      <w:r>
        <w:rPr>
          <w:rFonts w:cs="Arial" w:hAnsi="Arial" w:ascii="Arial"/>
          <w:color w:val="000000"/>
          <w:sz w:val="20"/>
          <w:szCs w:val="20"/>
        </w:rPr>
        <w:t xml:space="preserve"> </w:t>
      </w:r>
      <w:r>
        <w:rPr>
          <w:rFonts w:cs="Arial" w:hAnsi="Arial" w:ascii="Arial"/>
          <w:b/>
          <w:bCs/>
          <w:color w:val="000000"/>
          <w:sz w:val="20"/>
          <w:szCs w:val="20"/>
        </w:rPr>
        <w:tab/>
        <w:t xml:space="preserve"> 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0" w:after="0"/>
        <w:ind w:left="562"/>
        <w:rPr>
          <w:rFonts w:cs="Arial" w:hAnsi="Arial" w:ascii="Arial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2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t>Na broj: St-217/17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2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2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385" w:after="0"/>
        <w:ind w:left="2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tabs>
          <w:tab w:pos="1252" w:val="left"/>
        </w:tabs>
        <w:autoSpaceDE w:val="false"/>
        <w:autoSpaceDN w:val="false"/>
        <w:adjustRightInd w:val="false"/>
        <w:spacing w:lineRule="exact" w:line="243" w:after="0"/>
        <w:ind w:left="45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Red.</w:t>
      </w:r>
      <w:r>
        <w:rPr>
          <w:rFonts w:cs="Arial-BoldMT" w:hAnsi="Arial-BoldMT" w:ascii="Arial-BoldMT"/>
          <w:color w:val="000000"/>
          <w:sz w:val="20"/>
          <w:szCs w:val="20"/>
        </w:rPr>
        <w:tab/>
      </w: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Vjerovnik</w:t>
      </w:r>
      <w:r>
        <w:br/>
      </w:r>
      <w:r>
        <w:rPr>
          <w:rFonts w:cs="Arial-BoldMT" w:hAnsi="Arial-BoldMT" w:ascii="Arial-BoldMT"/>
          <w:color w:val="000000"/>
          <w:position w:val="-2"/>
          <w:sz w:val="20"/>
          <w:szCs w:val="20"/>
        </w:rPr>
        <w:t>br.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35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1.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Marijan Leš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208"/>
        <w:ind w:left="35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2.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Zdenka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Rudanović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35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3.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Mato Perić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88"/>
        <w:ind w:left="35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4.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Goran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Lulić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208"/>
        <w:ind w:left="35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5.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Ankica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Lulić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35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6.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Ankica Čačić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88"/>
        <w:ind w:left="35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7.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Stevo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Dević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35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8.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Marko Blažević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0"/>
        <w:ind w:left="35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9.</w:t>
      </w:r>
      <w:r>
        <w:rPr>
          <w:rFonts w:cs="ArialUnicodeMS_var1" w:hAnsi="ArialUnicodeMS_var1" w:ascii="ArialUnicodeMS_var1"/>
          <w:color w:val="000000"/>
          <w:spacing w:val="-1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Jadranka Krznarić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2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2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2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2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2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7" w:after="0"/>
        <w:ind w:left="2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2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t xml:space="preserve">     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2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2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2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2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553" w:after="0"/>
        <w:ind w:left="2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214"/>
        <w:ind w:left="621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t>Adresa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2"/>
        <w:rPr>
          <w:rFonts w:cs="ArialUnicodeMS_var1" w:hAnsi="ArialUnicodeMS_var1" w:ascii="ArialUnicodeMS_var1"/>
          <w:color w:val="000000"/>
          <w:sz w:val="20"/>
          <w:szCs w:val="20"/>
        </w:rPr>
      </w:pPr>
      <w:proofErr w:type="spellStart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Štrosmayerova</w:t>
      </w:r>
      <w:proofErr w:type="spellEnd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 xml:space="preserve"> 26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65" w:after="231"/>
        <w:ind w:left="2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  <w:r>
        <w:br/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Rezovac</w:t>
      </w:r>
      <w:proofErr w:type="spellEnd"/>
      <w:r>
        <w:rPr>
          <w:rFonts w:cs="ArialMT" w:hAnsi="ArialMT" w:ascii="ArialMT"/>
          <w:color w:val="000000"/>
          <w:sz w:val="20"/>
          <w:szCs w:val="20"/>
        </w:rPr>
        <w:t xml:space="preserve"> </w:t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bb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4"/>
        <w:ind w:left="22"/>
        <w:rPr>
          <w:rFonts w:cs="ArialMT" w:hAnsi="ArialMT" w:ascii="ArialMT"/>
          <w:color w:val="000000"/>
          <w:sz w:val="20"/>
          <w:szCs w:val="20"/>
        </w:rPr>
      </w:pPr>
      <w:proofErr w:type="spellStart"/>
      <w:r>
        <w:rPr>
          <w:rFonts w:cs="ArialMT" w:hAnsi="ArialMT" w:ascii="ArialMT"/>
          <w:color w:val="000000"/>
          <w:sz w:val="20"/>
          <w:szCs w:val="20"/>
        </w:rPr>
        <w:t>Turanovac</w:t>
      </w:r>
      <w:proofErr w:type="spellEnd"/>
      <w:r>
        <w:rPr>
          <w:rFonts w:cs="ArialMT" w:hAnsi="ArialMT" w:ascii="ArialMT"/>
          <w:color w:val="000000"/>
          <w:sz w:val="20"/>
          <w:szCs w:val="20"/>
        </w:rPr>
        <w:t xml:space="preserve"> 150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2" w:after="188"/>
        <w:ind w:left="22"/>
        <w:rPr>
          <w:rFonts w:cs="ArialUnicodeMS_var1" w:hAnsi="ArialUnicodeMS_var1" w:ascii="ArialUnicodeMS_var1"/>
          <w:color w:val="000000"/>
          <w:sz w:val="20"/>
          <w:szCs w:val="20"/>
        </w:rPr>
      </w:pP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Rezovački</w:t>
      </w:r>
      <w:proofErr w:type="spellEnd"/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 put 59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52" w:after="0"/>
        <w:ind w:left="2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1"/>
          <w:sz w:val="20"/>
          <w:szCs w:val="20"/>
        </w:rPr>
        <w:t>Vinogradska 5</w:t>
      </w:r>
      <w:r>
        <w:br/>
      </w:r>
      <w:r>
        <w:rPr>
          <w:rFonts w:cs="ArialMT" w:hAnsi="ArialMT" w:ascii="ArialMT"/>
          <w:color w:val="000000"/>
          <w:position w:val="-1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7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Zlatnog polja 68</w:t>
      </w:r>
      <w:r>
        <w:br/>
      </w:r>
      <w:r>
        <w:rPr>
          <w:rFonts w:cs="ArialMT" w:hAnsi="ArialMT" w:ascii="ArialMT"/>
          <w:color w:val="000000"/>
          <w:position w:val="-1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2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1"/>
          <w:sz w:val="20"/>
          <w:szCs w:val="20"/>
        </w:rPr>
        <w:t>Vinogradski put 9</w:t>
      </w:r>
      <w:r>
        <w:br/>
      </w:r>
      <w:proofErr w:type="spellStart"/>
      <w:r>
        <w:rPr>
          <w:rFonts w:cs="ArialMT" w:hAnsi="ArialMT" w:ascii="ArialMT"/>
          <w:color w:val="000000"/>
          <w:position w:val="-1"/>
          <w:sz w:val="20"/>
          <w:szCs w:val="20"/>
        </w:rPr>
        <w:t>Milanovac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 xml:space="preserve">Gornje </w:t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Bazje</w:t>
      </w:r>
      <w:proofErr w:type="spellEnd"/>
      <w:r>
        <w:rPr>
          <w:rFonts w:cs="ArialMT" w:hAnsi="ArialMT" w:ascii="ArialMT"/>
          <w:color w:val="000000"/>
          <w:sz w:val="20"/>
          <w:szCs w:val="20"/>
        </w:rPr>
        <w:t xml:space="preserve"> 103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50" w:after="0"/>
        <w:ind w:left="2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2"/>
          <w:sz w:val="20"/>
          <w:szCs w:val="20"/>
        </w:rPr>
        <w:t>V. Nazora 38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2" w:after="0"/>
        <w:ind w:left="22"/>
        <w:rPr>
          <w:rFonts w:cs="ArialUnicodeMS_var1" w:hAnsi="ArialUnicodeMS_var1" w:ascii="ArialUnicodeMS_var1"/>
          <w:color w:val="000000"/>
          <w:sz w:val="20"/>
          <w:szCs w:val="20"/>
        </w:rPr>
      </w:pP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Špišić</w:t>
      </w:r>
      <w:proofErr w:type="spellEnd"/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 Bukovica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167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167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167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167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167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167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167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167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167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167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167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554" w:after="0"/>
        <w:ind w:left="167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44" w:after="0"/>
        <w:ind w:left="167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3"/>
          <w:sz w:val="20"/>
          <w:szCs w:val="20"/>
        </w:rPr>
        <w:t>Redno mjesto i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3" w:after="0"/>
        <w:ind w:left="177"/>
        <w:rPr>
          <w:rFonts w:cs="ArialUnicodeMS" w:hAnsi="ArialUnicodeMS" w:ascii="ArialUnicodeMS"/>
          <w:color w:val="000000"/>
          <w:sz w:val="20"/>
          <w:szCs w:val="20"/>
        </w:rPr>
      </w:pPr>
      <w:r>
        <w:rPr>
          <w:rFonts w:cs="ArialUnicodeMS" w:hAnsi="ArialUnicodeMS" w:ascii="ArialUnicodeMS"/>
          <w:color w:val="000000"/>
          <w:position w:val="-3"/>
          <w:sz w:val="20"/>
          <w:szCs w:val="20"/>
        </w:rPr>
        <w:t>osnova tražbine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3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3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3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3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3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3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3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554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27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4"/>
          <w:sz w:val="20"/>
          <w:szCs w:val="20"/>
        </w:rPr>
        <w:t>Prijavljeno,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60" w:after="0"/>
        <w:ind w:left="416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2"/>
          <w:sz w:val="20"/>
          <w:szCs w:val="20"/>
        </w:rPr>
        <w:t>kn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31,283.44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26,668.90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20,388.40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28,496.71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13,908.56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26,610.48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26,751.10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603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6,168.07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30,368.47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3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3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3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3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3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3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3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3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3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3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3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554" w:after="0"/>
        <w:ind w:left="3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27" w:after="0"/>
        <w:ind w:left="3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4"/>
          <w:sz w:val="20"/>
          <w:szCs w:val="20"/>
        </w:rPr>
        <w:t>Osporeno,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60" w:after="0"/>
        <w:ind w:left="386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2"/>
          <w:sz w:val="20"/>
          <w:szCs w:val="20"/>
        </w:rPr>
        <w:t>kn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3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3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993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993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3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3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41"/>
        <w:ind w:left="993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6" w:after="0"/>
        <w:ind w:left="1032"/>
        <w:rPr>
          <w:rFonts w:cs="ArialMT" w:hAnsi="ArialMT" w:ascii="ArialMT"/>
          <w:color w:val="000000"/>
          <w:sz w:val="18"/>
          <w:szCs w:val="18"/>
        </w:rPr>
      </w:pPr>
      <w:r>
        <w:rPr>
          <w:rFonts w:cs="ArialMT" w:hAnsi="ArialMT" w:ascii="ArialMT"/>
          <w:color w:val="000000"/>
          <w:sz w:val="18"/>
          <w:szCs w:val="18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8" w:after="0"/>
        <w:ind w:left="1032"/>
        <w:rPr>
          <w:rFonts w:cs="ArialMT" w:hAnsi="ArialMT" w:ascii="ArialMT"/>
          <w:color w:val="000000"/>
          <w:sz w:val="18"/>
          <w:szCs w:val="18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46" w:after="0"/>
        <w:ind w:left="1032"/>
        <w:rPr>
          <w:rFonts w:cs="ArialMT" w:hAnsi="ArialMT" w:ascii="ArialMT"/>
          <w:color w:val="000000"/>
          <w:sz w:val="18"/>
          <w:szCs w:val="18"/>
        </w:rPr>
      </w:pPr>
      <w:r>
        <w:rPr>
          <w:rFonts w:cs="ArialMT" w:hAnsi="ArialMT" w:ascii="ArialMT"/>
          <w:color w:val="000000"/>
          <w:sz w:val="18"/>
          <w:szCs w:val="18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544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37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4"/>
          <w:sz w:val="20"/>
          <w:szCs w:val="20"/>
        </w:rPr>
        <w:t>Priznato,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60" w:after="0"/>
        <w:ind w:left="305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2"/>
          <w:sz w:val="20"/>
          <w:szCs w:val="20"/>
        </w:rPr>
        <w:t>kn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31,283.44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26,668.90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20,388.40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28,496.71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13,908.56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26,610.48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26,751.10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66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6,168.07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4229,e" o:spid="_x0000_s1026" id="Prostoručno 2671" style="position:absolute;margin-left:54.25pt;margin-top:72.25pt;width:709.4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2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70" style="position:absolute;margin-left:54.25pt;margin-top:84.6pt;width:709.45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69" style="position:absolute;margin-left:54.25pt;margin-top:96.95pt;width:709.45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Ew1ysFQ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68" style="position:absolute;margin-left:54.25pt;margin-top:109.25pt;width:709.45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WG0W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67" style="position:absolute;margin-left:54.25pt;margin-top:121.6pt;width:709.45pt;height:0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XcBXFQ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66" style="position:absolute;margin-left:54.25pt;margin-top:133.95pt;width:709.45pt;height:0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xvHtFQ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65" style="position:absolute;margin-left:54.25pt;margin-top:146.3pt;width:709.45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4bdL4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64" style="position:absolute;margin-left:54.25pt;margin-top:158.65pt;width:709.45pt;height:0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y9uNC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63" style="position:absolute;margin-left:54.25pt;margin-top:171pt;width:709.45pt;height:0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OpXS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62" style="position:absolute;margin-left:54.25pt;margin-top:171pt;width:709.45pt;height:0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MoaRoFg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61" style="position:absolute;margin-left:54.25pt;margin-top:183.3pt;width:709.45pt;height:0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Cod9FQ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60" style="position:absolute;margin-left:54.25pt;margin-top:195.65pt;width:709.45pt;height:0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59" style="position:absolute;margin-left:54.25pt;margin-top:208pt;width:709.45pt;height:0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6bvnMFQMAALkGAAAOAAAAZHJzL2Uyb0RvYy54bWysVV1u2zAMfh+wOwh6HJDaTp2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58" style="position:absolute;margin-left:54.25pt;margin-top:220.35pt;width:709.45pt;height:0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w9ch2FAMAALkGAAAOAAAAZHJzL2Uyb0RvYy54bWysVV1u2zAMfh+wOwh6HJDaTp2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57" style="position:absolute;margin-left:54.25pt;margin-top:232.7pt;width:709.45pt;height:0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56" style="position:absolute;margin-left:54.25pt;margin-top:245pt;width:709.45pt;height:0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Za1SNFQMAALkGAAAOAAAAZHJzL2Uyb0RvYy54bWysVV1u2zAMfh+wOwh6HJDaTp2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55" style="position:absolute;margin-left:54.25pt;margin-top:257.35pt;width:709.45pt;height:0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GwHeYFAMAALkGAAAOAAAAZHJzL2Uyb0RvYy54bWysVV1u2zAMfh+wOwh6HJDaTp2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54" style="position:absolute;margin-left:54.25pt;margin-top:269.7pt;width:709.45pt;height:0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MW0YiFAMAALkGAAAOAAAAZHJzL2Uyb0RvYy54bWysVV1u2zAMfh+wOwh6HJDaTp2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53" style="position:absolute;margin-left:54.25pt;margin-top:282.05pt;width:709.45pt;height:0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4lzCyFAMAALkGAAAOAAAAZHJzL2Uyb0RvYy54bWysVV1u2zAMfh+wOwh6HJDaTp2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52" style="position:absolute;margin-left:54.25pt;margin-top:294.4pt;width:709.45pt;height:0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DAEIFgMAALkGAAAOAAAAZHJzL2Uyb0RvYy54bWysVV1u2zAMfh+wOwh6HJDaTp2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51" style="position:absolute;margin-left:54.25pt;margin-top:306.75pt;width:709.45pt;height:0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pyIdFQMAALkGAAAOAAAAZHJzL2Uyb0RvYy54bWysVV1u2zAMfh+wOwh6HJDaTp2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50" style="position:absolute;margin-left:54.25pt;margin-top:306.75pt;width:709.45pt;height:0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49" style="position:absolute;margin-left:54.25pt;margin-top:319.05pt;width:709.45pt;height:0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90pa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48" style="position:absolute;margin-left:54.25pt;margin-top:331.4pt;width:709.45pt;height:0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lbHvg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47" style="position:absolute;margin-left:54.25pt;margin-top:343.75pt;width:709.45pt;height:0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adah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46" style="position:absolute;margin-left:54.25pt;margin-top:356.1pt;width:709.45pt;height:0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8ucb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45" style="position:absolute;margin-left:54.25pt;margin-top:368.45pt;width:709.45pt;height:0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TWcQO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44" style="position:absolute;margin-left:54.25pt;margin-top:380.75pt;width:709.45pt;height:0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wvW0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43" style="position:absolute;margin-left:54.25pt;margin-top:393.1pt;width:709.45pt;height:0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tDoMk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42" style="position:absolute;margin-left:54.25pt;margin-top:405.45pt;width:709.45pt;height:0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lbKeFQ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41" style="position:absolute;margin-left:54.25pt;margin-top:417.8pt;width:709.45pt;height:0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4PpGLFQ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40" style="position:absolute;margin-left:54.25pt;margin-top:430.15pt;width:709.45pt;height:0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39" style="position:absolute;margin-left:54.25pt;margin-top:442.5pt;width:709.45pt;height:0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GNLINFQMAALkGAAAOAAAAZHJzL2Uyb0RvYy54bWysVV1u2zAMfh+wOwh6HJDaTty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38" style="position:absolute;margin-left:54.25pt;margin-top:454.8pt;width:709.45pt;height:0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r4O3FAMAALkGAAAOAAAAZHJzL2Uyb0RvYy54bWysVV1u2zAMfh+wOwh6HJDaTty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37" style="position:absolute;margin-left:54.25pt;margin-top:467.15pt;width:709.45pt;height:0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36" style="position:absolute;margin-left:54.25pt;margin-top:479.5pt;width:709.45pt;height:0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MR9MFQMAALkGAAAOAAAAZHJzL2Uyb0RvYy54bWysVV1u2zAMfh+wOwh6HJDaTty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35" style="position:absolute;margin-left:54.25pt;margin-top:491.85pt;width:709.45pt;height:0;z-index: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6mjxZFAMAALkGAAAOAAAAZHJzL2Uyb0RvYy54bWysVV1u2zAMfh+wOwh6HJDaTty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634" style="position:absolute;margin-left:54.25pt;margin-top:504.2pt;width:709.45pt;height:0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wAQ3jFAMAALkGAAAOAAAAZHJzL2Uyb0RvYy54bWysVV1u2zAMfh+wOwh6HJDaTty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4229,e" o:spid="_x0000_s1026" id="Prostoručno 2633" style="position:absolute;margin-left:54.25pt;margin-top:516.5pt;width:709.45pt;height:0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2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o:spid="_x0000_s1026" id="Prostoručno 2632" style="position:absolute;margin-left:53.25pt;margin-top:70.75pt;width:2pt;height:447.25pt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2631" style="position:absolute;margin-left:81pt;margin-top:71.65pt;width:.2pt;height:445.45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2630" style="position:absolute;margin-left:197pt;margin-top:71.65pt;width:.2pt;height:445.45pt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2629" style="position:absolute;margin-left:294.85pt;margin-top:71.65pt;width:.2pt;height:445.45pt;z-index: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2628" style="position:absolute;margin-left:383.2pt;margin-top:71.65pt;width:.2pt;height:445.45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2627" style="position:absolute;margin-left:470.05pt;margin-top:71.65pt;width:.2pt;height:445.45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2626" style="position:absolute;margin-left:560pt;margin-top:71.65pt;width:.2pt;height:445.45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2625" style="position:absolute;margin-left:664.15pt;margin-top:71.65pt;width:.2pt;height:445.45pt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o:spid="_x0000_s1026" id="Prostoručno 2624" style="position:absolute;margin-left:762.7pt;margin-top:70.75pt;width:2pt;height:447.25pt;z-index: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623" style="position:absolute;margin-left:54.25pt;margin-top:257.35pt;width:26.85pt;height:0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622" style="position:absolute;margin-left:383.3pt;margin-top:257.35pt;width:86.8pt;height:0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wgAhFw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2621" style="position:absolute;margin-left:560.1pt;margin-top:257.35pt;width:104.15pt;height:0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620" style="position:absolute;margin-left:81.1pt;margin-top:257.35pt;width:0;height:12.35pt;z-index: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29yny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2619" style="position:absolute;margin-left:54.25pt;margin-top:257.35pt;width:27.35pt;height:0;z-index: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hwCcx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618" style="position:absolute;margin-left:54.25pt;margin-top:256.85pt;width:0;height:12.85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617" style="position:absolute;margin-left:197.1pt;margin-top:257.35pt;width:0;height:12.35pt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q9I3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2616" style="position:absolute;margin-left:81.1pt;margin-top:257.35pt;width:116.5pt;height:0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615" style="position:absolute;margin-left:81.1pt;margin-top:256.85pt;width:0;height:12.85pt;z-index:2517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JKwB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614" style="position:absolute;margin-left:294.95pt;margin-top:257.35pt;width:0;height:12.35pt;z-index:25171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v7Gki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007,e" o:spid="_x0000_s1026" id="Prostoručno 2613" style="position:absolute;margin-left:197.1pt;margin-top:257.35pt;width:98.35pt;height:0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">
            <v:stroke joinstyle="miter" miterlimit="10"/>
            <v:path o:connectangles="0,0" o:connectlocs="0,0;12490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612" style="position:absolute;margin-left:197.1pt;margin-top:256.85pt;width:0;height:12.85pt;z-index: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611" style="position:absolute;margin-left:294.95pt;margin-top:257.35pt;width:88.4pt;height:0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JSZZFw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610" style="position:absolute;margin-left:294.95pt;margin-top:256.85pt;width:0;height:12.85pt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609" style="position:absolute;margin-left:470.15pt;margin-top:257.35pt;width:0;height:12.35pt;z-index:2517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2608" style="position:absolute;margin-left:383.3pt;margin-top:257.35pt;width:87.3pt;height:0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607" style="position:absolute;margin-left:383.3pt;margin-top:256.85pt;width:0;height:12.85pt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dB+id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o3iMkSI1VOkeMDpttj9/KI2CAnhqG5uD+UNzb3ymtrnT9LNFSs8qojb81hjdVpwwQJd4XqOzD/zBwqdo3b7XDGKQrdOBsn1pau8QyED7UJnHY2X43iHaXVK4TUbDZHIZ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606" style="position:absolute;margin-left:560.1pt;margin-top:257.35pt;width:0;height:12.35pt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49,e" o:spid="_x0000_s1026" id="Prostoručno 2605" style="position:absolute;margin-left:470.15pt;margin-top:257.35pt;width:90.45pt;height:0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">
            <v:stroke joinstyle="miter" miterlimit="10"/>
            <v:path o:connectangles="0,0" o:connectlocs="0,0;11487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604" style="position:absolute;margin-left:470.15pt;margin-top:256.85pt;width:0;height:12.85pt;z-index:2517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QFOI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603" style="position:absolute;margin-left:664.25pt;margin-top:257.35pt;width:0;height:12.35pt;z-index: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602" style="position:absolute;margin-left:560.1pt;margin-top:256.85pt;width:0;height:12.85pt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601" style="position:absolute;margin-left:54.25pt;margin-top:282.05pt;width:26.85pt;height:0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600" style="position:absolute;margin-left:81.1pt;margin-top:269.2pt;width:0;height:13.35pt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1mmo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99" style="position:absolute;margin-left:54.25pt;margin-top:269.2pt;width:0;height:13.35pt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JBRUf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598" style="position:absolute;margin-left:81.1pt;margin-top:282.05pt;width:116pt;height:0;z-index: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97" style="position:absolute;margin-left:197.1pt;margin-top:269.2pt;width:0;height:13.35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YgXm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96" style="position:absolute;margin-left:81.1pt;margin-top:269.2pt;width:0;height:13.35pt;z-index: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XUNc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595" style="position:absolute;margin-left:197.1pt;margin-top:282.05pt;width:97.85pt;height:0;z-index: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94" style="position:absolute;margin-left:294.95pt;margin-top:269.2pt;width:0;height:13.35pt;z-index:2517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8Jb7z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OE0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93" style="position:absolute;margin-left:197.1pt;margin-top:269.2pt;width:0;height:13.35pt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9lY5i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592" style="position:absolute;margin-left:294.95pt;margin-top:282.05pt;width:88.4pt;height:0;z-index:2517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91" style="position:absolute;margin-left:294.95pt;margin-top:269.2pt;width:0;height:13.35pt;z-index:25174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7XPN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590" style="position:absolute;margin-left:383.3pt;margin-top:282.05pt;width:86.8pt;height:0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89" style="position:absolute;margin-left:470.15pt;margin-top:269.2pt;width:0;height:13.35pt;z-index: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Xqws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88" style="position:absolute;margin-left:383.3pt;margin-top:269.2pt;width:0;height:13.35pt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+YeqW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OIFa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587" style="position:absolute;margin-left:470.15pt;margin-top:282.05pt;width:89.95pt;height:0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86" style="position:absolute;margin-left:560.1pt;margin-top:269.2pt;width:0;height:13.35pt;z-index:2517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9Bvpv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85" style="position:absolute;margin-left:470.15pt;margin-top:269.2pt;width:0;height:13.35pt;z-index:2517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QUF6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2584" style="position:absolute;margin-left:560.1pt;margin-top:282.05pt;width:104.15pt;height:0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83" style="position:absolute;margin-left:664.25pt;margin-top:269.2pt;width:0;height:13.35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82" style="position:absolute;margin-left:560.1pt;margin-top:269.2pt;width:0;height:13.35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K8XHr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81" style="position:absolute;margin-left:81.1pt;margin-top:282.05pt;width:0;height:12.35pt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IPjDFQ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80" style="position:absolute;margin-left:54.25pt;margin-top:281.55pt;width:0;height:12.85pt;z-index:2517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79" style="position:absolute;margin-left:197.1pt;margin-top:282.05pt;width:0;height:12.35pt;z-index: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1kwvNFA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78" style="position:absolute;margin-left:81.1pt;margin-top:281.55pt;width:0;height:12.85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77" style="position:absolute;margin-left:294.95pt;margin-top:282.05pt;width:0;height:12.35pt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29Bs0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76" style="position:absolute;margin-left:197.1pt;margin-top:281.55pt;width:0;height:12.85pt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FPN4X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75" style="position:absolute;margin-left:383.3pt;margin-top:282.05pt;width:0;height:12.35pt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jOab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74" style="position:absolute;margin-left:294.95pt;margin-top:281.55pt;width:0;height:12.85pt;z-index:25175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73" style="position:absolute;margin-left:470.15pt;margin-top:282.05pt;width:0;height:12.35pt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72" style="position:absolute;margin-left:383.3pt;margin-top:281.55pt;width:0;height:12.85pt;z-index: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71" style="position:absolute;margin-left:560.1pt;margin-top:282.05pt;width:0;height:12.35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e20fFQ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70" style="position:absolute;margin-left:470.15pt;margin-top:281.55pt;width:0;height:12.85pt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69" style="position:absolute;margin-left:664.25pt;margin-top:282.05pt;width:0;height:12.35pt;z-index: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568" style="position:absolute;margin-left:54.25pt;margin-top:306.75pt;width:26.85pt;height:0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67" style="position:absolute;margin-left:81.1pt;margin-top:293.9pt;width:0;height:13.35pt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dOZA6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66" style="position:absolute;margin-left:54.25pt;margin-top:293.9pt;width:0;height:13.35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565" style="position:absolute;margin-left:81.1pt;margin-top:306.75pt;width:116pt;height:0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64" style="position:absolute;margin-left:197.1pt;margin-top:293.9pt;width:0;height:13.35pt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63" style="position:absolute;margin-left:81.1pt;margin-top:293.9pt;width:0;height:13.35pt;z-index:25177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562" style="position:absolute;margin-left:197.1pt;margin-top:306.75pt;width:97.85pt;height:0;z-index: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61" style="position:absolute;margin-left:294.95pt;margin-top:293.9pt;width:0;height:13.35pt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tuYR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60" style="position:absolute;margin-left:197.1pt;margin-top:293.9pt;width:0;height:13.35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559" style="position:absolute;margin-left:294.95pt;margin-top:306.75pt;width:88.4pt;height:0;z-index:2517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58" style="position:absolute;margin-left:383.3pt;margin-top:293.9pt;width:0;height:13.35pt;z-index:2517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57" style="position:absolute;margin-left:294.95pt;margin-top:293.9pt;width:0;height:13.35pt;z-index:2517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1Vtu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556" style="position:absolute;margin-left:383.3pt;margin-top:306.75pt;width:86.8pt;height:0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55" style="position:absolute;margin-left:470.15pt;margin-top:293.9pt;width:0;height:13.35pt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rabB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54" style="position:absolute;margin-left:383.3pt;margin-top:293.9pt;width:0;height:13.35pt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553" style="position:absolute;margin-left:470.15pt;margin-top:306.75pt;width:89.95pt;height:0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52" style="position:absolute;margin-left:560.1pt;margin-top:293.9pt;width:0;height:13.35pt;z-index:2517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51" style="position:absolute;margin-left:470.15pt;margin-top:293.9pt;width:0;height:13.35pt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Wi1F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50" style="position:absolute;margin-left:664.25pt;margin-top:294.4pt;width:0;height:12.35pt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49" style="position:absolute;margin-left:81.1pt;margin-top:306.75pt;width:0;height:12.35pt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f8CZFA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48" style="position:absolute;margin-left:54.25pt;margin-top:306.25pt;width:0;height:12.85pt;z-index:2517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twW6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47" style="position:absolute;margin-left:197.1pt;margin-top:306.75pt;width:0;height:12.35pt;z-index:2517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GNBg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46" style="position:absolute;margin-left:81.1pt;margin-top:306.25pt;width:0;height:12.85pt;z-index:2517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0BVD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45" style="position:absolute;margin-left:294.95pt;margin-top:306.75pt;width:0;height:12.35pt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44" style="position:absolute;margin-left:197.1pt;margin-top:306.25pt;width:0;height:12.85pt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wqOjs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R1mGkSI1VOkeMDpttj9/KI2CAnhqG5uD+UNzb3ymtrnT9LNFSs8qojb81hjdVpwwQJd4XqOzD/zBwqdo3b7XDGKQrdOBsn1pau8QyED7UJnHY2X43iHaXVK4TS6HyWQU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43" style="position:absolute;margin-left:383.3pt;margin-top:306.75pt;width:0;height:12.35pt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42" style="position:absolute;margin-left:294.95pt;margin-top:306.25pt;width:0;height:12.85pt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41" style="position:absolute;margin-left:470.15pt;margin-top:306.75pt;width:0;height:12.35pt;z-index:25179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0l6ZLFQ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40" style="position:absolute;margin-left:383.3pt;margin-top:306.25pt;width:0;height:12.85pt;z-index:2517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39" style="position:absolute;margin-left:560.1pt;margin-top:306.75pt;width:0;height:12.35pt;z-index: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38" style="position:absolute;margin-left:470.15pt;margin-top:306.25pt;width:0;height:12.85pt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uNCsg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R0OolSI1VOkeMDpttj9/KI2CAnhqG5uD+UNzb3ymtrnT9LNFSs8qojb81hjdVpwwQJd4XqOzD/zBwqdo3b7XDGKQrdOBsn1pau8QyED7UJnHY2X43iHaXVK4TS6HyWQU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37" style="position:absolute;margin-left:664.25pt;margin-top:306.75pt;width:0;height:12.35pt;z-index: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2536" style="position:absolute;margin-left:560.1pt;margin-top:306.75pt;width:104.65pt;height:0;z-index:2517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35" style="position:absolute;margin-left:560.1pt;margin-top:306.25pt;width:0;height:12.85pt;z-index:2517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FIDM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534" style="position:absolute;margin-left:54.25pt;margin-top:331.4pt;width:26.85pt;height:0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8ffvw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33" style="position:absolute;margin-left:81.1pt;margin-top:318.55pt;width:0;height:13.35pt;z-index:2518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+kdD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32" style="position:absolute;margin-left:54.25pt;margin-top:318.55pt;width:0;height:13.35pt;z-index:2518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1xQH5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531" style="position:absolute;margin-left:81.1pt;margin-top:331.4pt;width:116pt;height:0;z-index: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30" style="position:absolute;margin-left:197.1pt;margin-top:318.55pt;width:0;height:13.35pt;z-index: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uvfxW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OACCFKmgSveA0Wmz+/lDaRQUwFNT2wzMH+p74zO19Z2mny1Sel4SteW3xuim5IQBusTzGl184A8WPkWb5r1mEIPsnA6UHQpTeYdABjqEyjyeKsMPDtH2ksJtMpoO02FwTrLjd3Rn3Vuugw+yv7OurSkDKVSEdUmtIb2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29" style="position:absolute;margin-left:81.1pt;margin-top:318.55pt;width:0;height:13.35pt;z-index:2518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2MWUN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528" style="position:absolute;margin-left:197.1pt;margin-top:331.4pt;width:97.85pt;height:0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27" style="position:absolute;margin-left:294.95pt;margin-top:318.55pt;width:0;height:13.35pt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1VnX0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26" style="position:absolute;margin-left:197.1pt;margin-top:318.55pt;width:0;height:13.35pt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525" style="position:absolute;margin-left:294.95pt;margin-top:331.4pt;width:88.4pt;height:0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24" style="position:absolute;margin-left:383.3pt;margin-top:318.55pt;width:0;height:13.35pt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DEc7hEw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23" style="position:absolute;margin-left:294.95pt;margin-top:318.55pt;width:0;height:13.35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522" style="position:absolute;margin-left:383.3pt;margin-top:331.4pt;width:86.8pt;height:0;z-index:2518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21" style="position:absolute;margin-left:470.15pt;margin-top:318.55pt;width:0;height:13.35pt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Z2QPf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20" style="position:absolute;margin-left:383.3pt;margin-top:318.55pt;width:0;height:13.35pt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05kVl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2AeCFKmgSveA0Wmz+/lDaRQUwFNT2wzMH+p74zO19Z2mny1Sel4SteW3xuim5IQBusTzGl184A8WPkWb5r1mEIPsnA6UHQpTeYdABjqEyjyeKsMPDtH2ksJtMpoO02FwTrLjd3Rn3Vuugw+yv7OurSkDKVSEdUmtIb2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519" style="position:absolute;margin-left:470.15pt;margin-top:331.4pt;width:89.95pt;height:0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18" style="position:absolute;margin-left:560.1pt;margin-top:318.55pt;width:0;height:13.35pt;z-index:2518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14ujj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mECt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517" style="position:absolute;margin-left:470.15pt;margin-top:318.55pt;width:0;height:13.35pt;z-index:25181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ur6g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mIw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16" style="position:absolute;margin-left:664.25pt;margin-top:319.05pt;width:0;height:12.35pt;z-index:25181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HE8on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15" style="position:absolute;margin-left:81.1pt;margin-top:331.4pt;width:0;height:12.35pt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2514" style="position:absolute;margin-left:54.25pt;margin-top:331.4pt;width:27.35pt;height:0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13" style="position:absolute;margin-left:54.25pt;margin-top:330.9pt;width:0;height:12.85pt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12" style="position:absolute;margin-left:197.1pt;margin-top:331.4pt;width:0;height:12.35pt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2511" style="position:absolute;margin-left:81.1pt;margin-top:331.4pt;width:116.5pt;height:0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10" style="position:absolute;margin-left:81.1pt;margin-top:330.9pt;width:0;height:12.85pt;z-index:2518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1az+V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09" style="position:absolute;margin-left:294.95pt;margin-top:331.4pt;width:0;height:12.35pt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ECVXFA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007,e" o:spid="_x0000_s1026" id="Prostoručno 2508" style="position:absolute;margin-left:197.1pt;margin-top:331.4pt;width:98.35pt;height:0;z-index: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">
            <v:stroke joinstyle="miter" miterlimit="10"/>
            <v:path o:connectangles="0,0" o:connectlocs="0,0;12490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07" style="position:absolute;margin-left:197.1pt;margin-top:330.9pt;width:0;height:12.85pt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ugLY3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06" style="position:absolute;margin-left:383.3pt;margin-top:331.4pt;width:0;height:12.35pt;z-index:25182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2505" style="position:absolute;margin-left:294.95pt;margin-top:331.4pt;width:88.9pt;height:0;z-index:25183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04" style="position:absolute;margin-left:294.95pt;margin-top:330.9pt;width:0;height:12.85pt;z-index:2518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Yxw0i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R3GGkSI1VOkeMDpttj9/KI2CAnhqG5uD+UNzb3ymtrnT9LNFSs8qojb81hjdVpwwQJd4XqOzD/zBwqdo3b7XDGKQrdOBsn1pau8QyED7UJnHY2X43iHaXVK4TS6HyWQU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03" style="position:absolute;margin-left:470.15pt;margin-top:331.4pt;width:0;height:12.35pt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02" style="position:absolute;margin-left:383.3pt;margin-top:330.9pt;width:0;height:12.85pt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501" style="position:absolute;margin-left:560.1pt;margin-top:331.4pt;width:0;height:12.35pt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c+EOFFQ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500" style="position:absolute;margin-left:470.15pt;margin-top:330.9pt;width:0;height:12.85pt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MIam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99" style="position:absolute;margin-left:664.25pt;margin-top:331.4pt;width:0;height:12.35pt;z-index:25183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pERJEFA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2498" style="position:absolute;margin-left:560.1pt;margin-top:331.4pt;width:104.65pt;height:0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97" style="position:absolute;margin-left:560.1pt;margin-top:330.9pt;width:0;height:12.85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496" style="position:absolute;margin-left:54.25pt;margin-top:356.1pt;width:26.85pt;height:0;z-index:2518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95" style="position:absolute;margin-left:81.1pt;margin-top:343.25pt;width:0;height:13.35pt;z-index:25184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AmM0v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nQ4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94" style="position:absolute;margin-left:54.25pt;margin-top:343.25pt;width:0;height:13.35pt;z-index:25184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p4uV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naY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493" style="position:absolute;margin-left:81.1pt;margin-top:356.1pt;width:116pt;height:0;z-index:25184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92" style="position:absolute;margin-left:197.1pt;margin-top:343.25pt;width:0;height:13.35pt;z-index:25184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KP2+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91" style="position:absolute;margin-left:81.1pt;margin-top:343.25pt;width:0;height:13.35pt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3b0ar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490" style="position:absolute;margin-left:197.1pt;margin-top:356.1pt;width:97.85pt;height:0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89" style="position:absolute;margin-left:294.95pt;margin-top:343.25pt;width:0;height:13.35pt;z-index:25184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3JlK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nUw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88" style="position:absolute;margin-left:197.1pt;margin-top:343.25pt;width:0;height:13.35pt;z-index:25184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49/w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nUCt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487" style="position:absolute;margin-left:294.95pt;margin-top:356.1pt;width:88.4pt;height:0;z-index:25184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A6absFg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86" style="position:absolute;margin-left:383.3pt;margin-top:343.25pt;width:0;height:13.35pt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hM8J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nYww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85" style="position:absolute;margin-left:294.95pt;margin-top:343.25pt;width:0;height:13.35pt;z-index:25185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w3Qc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nQw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484" style="position:absolute;margin-left:383.3pt;margin-top:356.1pt;width:86.8pt;height:0;z-index:25185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83" style="position:absolute;margin-left:470.15pt;margin-top:343.25pt;width:0;height:13.35pt;z-index:25185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82" style="position:absolute;margin-left:383.3pt;margin-top:343.25pt;width:0;height:13.35pt;z-index:25185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bc0SN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481" style="position:absolute;margin-left:470.15pt;margin-top:356.1pt;width:89.95pt;height:0;z-index: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80" style="position:absolute;margin-left:560.1pt;margin-top:343.25pt;width:0;height:13.35pt;z-index: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C7ki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nQBBilRQpXvA6LTZ/fyhNAoK4KmpbQbmD/W98Zna+k7TzxYpPS+J2vJbY3RTcsIAXeJ5jS4+8AcLn6JN814ziEF2TgfKDoWpvEMgAx1CZR5PleEHh2h7SeE2GU2H6TA4J9nxO7qz7i3XwQfZ31nX1pSBFCrCuqTWkF5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79" style="position:absolute;margin-left:470.15pt;margin-top:343.25pt;width:0;height:13.35pt;z-index:2518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VhwyW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U8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2478" style="position:absolute;margin-left:560.1pt;margin-top:356.1pt;width:104.15pt;height:0;z-index: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77" style="position:absolute;margin-left:664.25pt;margin-top:343.25pt;width:0;height:13.35pt;z-index:25185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W4Bxv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Y8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76" style="position:absolute;margin-left:560.1pt;margin-top:343.25pt;width:0;height:13.35pt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731rV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Y8w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75" style="position:absolute;margin-left:81.1pt;margin-top:356.1pt;width:0;height:12.35pt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8DtP9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2474" style="position:absolute;margin-left:54.25pt;margin-top:356.1pt;width:27.35pt;height:0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73" style="position:absolute;margin-left:54.25pt;margin-top:355.6pt;width:0;height:12.85pt;z-index:25186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72" style="position:absolute;margin-left:197.1pt;margin-top:356.1pt;width:0;height:12.35pt;z-index:25186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2471" style="position:absolute;margin-left:81.1pt;margin-top:356.1pt;width:116.5pt;height:0;z-index:25186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70" style="position:absolute;margin-left:81.1pt;margin-top:355.6pt;width:0;height:12.85pt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4MZ1aEw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69" style="position:absolute;margin-left:294.95pt;margin-top:356.1pt;width:0;height:12.35pt;z-index: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007,e" o:spid="_x0000_s1026" id="Prostoručno 2468" style="position:absolute;margin-left:197.1pt;margin-top:356.1pt;width:98.35pt;height:0;z-index: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">
            <v:stroke joinstyle="miter" miterlimit="10"/>
            <v:path o:connectangles="0,0" o:connectlocs="0,0;12490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67" style="position:absolute;margin-left:197.1pt;margin-top:355.6pt;width:0;height:12.85pt;z-index: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j2hT4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2WiMkSI1VOkeMDpttj9/KI2CAnhqG5uD+UNzb3ymtrnT9LNFSs8qojb81hjdVpwwQJd4XqOzD/zBwqdo3b7XDGKQrdOBsn1pau8QyED7UJnHY2X43iHaXVK4TUbDZHIZ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66" style="position:absolute;margin-left:383.3pt;margin-top:356.1pt;width:0;height:12.35pt;z-index:25187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2465" style="position:absolute;margin-left:294.95pt;margin-top:356.1pt;width:88.9pt;height:0;z-index:25187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64" style="position:absolute;margin-left:294.95pt;margin-top:355.6pt;width:0;height:12.85pt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63" style="position:absolute;margin-left:470.15pt;margin-top:356.1pt;width:0;height:12.35pt;z-index: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62" style="position:absolute;margin-left:383.3pt;margin-top:355.6pt;width:0;height:12.85pt;z-index:25187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61" style="position:absolute;margin-left:560.1pt;margin-top:356.1pt;width:0;height:12.35pt;z-index:25187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ouFKFQ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49,e" o:spid="_x0000_s1026" id="Prostoručno 2460" style="position:absolute;margin-left:470.15pt;margin-top:356.1pt;width:90.45pt;height:0;z-index:25187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">
            <v:stroke joinstyle="miter" miterlimit="10"/>
            <v:path o:connectangles="0,0" o:connectlocs="0,0;11487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59" style="position:absolute;margin-left:470.15pt;margin-top:355.6pt;width:0;height:12.85pt;z-index:2518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Uc9V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58" style="position:absolute;margin-left:664.25pt;margin-top:356.1pt;width:0;height:12.35pt;z-index:2518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9mQp2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2457" style="position:absolute;margin-left:560.1pt;margin-top:356.1pt;width:104.65pt;height:0;z-index:2518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56" style="position:absolute;margin-left:560.1pt;margin-top:355.6pt;width:0;height:12.85pt;z-index:2518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gCZkW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455" style="position:absolute;margin-left:54.25pt;margin-top:380.75pt;width:26.85pt;height:0;z-index:25188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cGB+F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54" style="position:absolute;margin-left:81.1pt;margin-top:367.95pt;width:0;height:13.35pt;z-index:25188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UENUd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aY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53" style="position:absolute;margin-left:54.25pt;margin-top:367.95pt;width:0;height:13.35pt;z-index:2518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oOWM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452" style="position:absolute;margin-left:81.1pt;margin-top:380.75pt;width:116pt;height:0;z-index:2518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AgNQVFg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51" style="position:absolute;margin-left:197.1pt;margin-top:367.95pt;width:0;height:13.35pt;z-index:2518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2Bgj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50" style="position:absolute;margin-left:81.1pt;margin-top:367.95pt;width:0;height:13.35pt;z-index:2518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516Z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QJBilRQpXvA6LTZ/fyhNAoK4KmpbQbmD/W98Zna+k7TzxYpPS+J2vJbY3RTcsIAXeJ5jS4+8AcLn6JN814ziEF2TgfKDoWpvEMgAx1CZR5PleEHh2h7SeE2GU2H6TA4J9nxO7qz7i3XwQfZ31nX1pSBFCrCuqTWkF5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449" style="position:absolute;margin-left:197.1pt;margin-top:380.75pt;width:97.85pt;height:0;z-index:2518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48" style="position:absolute;margin-left:294.95pt;margin-top:367.95pt;width:0;height:13.35pt;z-index:2518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WVIF4EwMAALI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47" style="position:absolute;margin-left:197.1pt;margin-top:367.95pt;width:0;height:13.35pt;z-index:25188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4DNc7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Tcc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446" style="position:absolute;margin-left:294.95pt;margin-top:380.75pt;width:88.4pt;height:0;z-index:2518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CIVZFg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45" style="position:absolute;margin-left:383.3pt;margin-top:367.95pt;width:0;height:13.35pt;z-index:2518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44" style="position:absolute;margin-left:294.95pt;margin-top:367.95pt;width:0;height:13.35pt;z-index:2518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S2wuEwMAALI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443" style="position:absolute;margin-left:383.3pt;margin-top:380.75pt;width:86.8pt;height:0;z-index:25189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7vwcFg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42" style="position:absolute;margin-left:470.15pt;margin-top:367.95pt;width:0;height:13.35pt;z-index:25189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41" style="position:absolute;margin-left:383.3pt;margin-top:367.95pt;width:0;height:13.35pt;z-index:25189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g6EQ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440" style="position:absolute;margin-left:470.15pt;margin-top:380.75pt;width:89.95pt;height:0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39" style="position:absolute;margin-left:560.1pt;margin-top:367.95pt;width:0;height:13.35pt;z-index:2518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96OlY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Uw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38" style="position:absolute;margin-left:470.15pt;margin-top:367.95pt;width:0;height:13.35pt;z-index:2518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16/i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UCt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2437" style="position:absolute;margin-left:560.1pt;margin-top:380.75pt;width:104.15pt;height:0;z-index:2518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36" style="position:absolute;margin-left:664.25pt;margin-top:367.95pt;width:0;height:13.35pt;z-index:25190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35" style="position:absolute;margin-left:560.1pt;margin-top:367.95pt;width:0;height:13.35pt;z-index:25190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l9wQO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Qw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34" style="position:absolute;margin-left:81.1pt;margin-top:380.75pt;width:0;height:12.35pt;z-index:2519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33" style="position:absolute;margin-left:54.25pt;margin-top:380.25pt;width:0;height:12.85pt;z-index:2519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32" style="position:absolute;margin-left:197.1pt;margin-top:380.75pt;width:0;height:12.35pt;z-index:2519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31" style="position:absolute;margin-left:81.1pt;margin-top:380.25pt;width:0;height:12.85pt;z-index:2519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9YT4uFQ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30" style="position:absolute;margin-left:294.95pt;margin-top:380.75pt;width:0;height:12.35pt;z-index:25190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29" style="position:absolute;margin-left:197.1pt;margin-top:380.25pt;width:0;height:12.85pt;z-index:25190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0uHP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28" style="position:absolute;margin-left:383.3pt;margin-top:380.75pt;width:0;height:12.35pt;z-index:2519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7GiTs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27" style="position:absolute;margin-left:294.95pt;margin-top:380.25pt;width:0;height:12.85pt;z-index:2519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LtfE2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26" style="position:absolute;margin-left:470.15pt;margin-top:380.75pt;width:0;height:12.35pt;z-index:25191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4fTQV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25" style="position:absolute;margin-left:383.3pt;margin-top:380.25pt;width:0;height:12.85pt;z-index:25191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QzQyZ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s3SEkSI1VOkeMDpttj9/KI2CAnhqG5uD+UNzb3ymtrnT9LNFSs8qojb81hjdVpwwQJd4XqOzD/zBwqdo3b7XDGKQrdOBsn1pau8QyED7UJnHY2X43iHaXVK4TS6HyWQU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24" style="position:absolute;margin-left:560.1pt;margin-top:380.75pt;width:0;height:12.35pt;z-index:25191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23" style="position:absolute;margin-left:470.15pt;margin-top:380.25pt;width:0;height:12.85pt;z-index:2519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22" style="position:absolute;margin-left:664.25pt;margin-top:380.75pt;width:0;height:12.35pt;z-index:25191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21" style="position:absolute;margin-left:81.1pt;margin-top:393.1pt;width:0;height:12.35pt;z-index:25191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5zQSE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20" style="position:absolute;margin-left:54.25pt;margin-top:392.6pt;width:0;height:12.85pt;z-index:25191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BcGnEw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19" style="position:absolute;margin-left:197.1pt;margin-top:393.1pt;width:0;height:12.35pt;z-index:25191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4yakCFA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18" style="position:absolute;margin-left:81.1pt;margin-top:392.6pt;width:0;height:12.85pt;z-index:25191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LAWwh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17" style="position:absolute;margin-left:294.95pt;margin-top:393.1pt;width:0;height:12.35pt;z-index:25192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7rrn7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16" style="position:absolute;margin-left:197.1pt;margin-top:392.6pt;width:0;height:12.85pt;z-index:2519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15" style="position:absolute;margin-left:383.3pt;margin-top:393.1pt;width:0;height:12.35pt;z-index:25192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1kRU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14" style="position:absolute;margin-left:294.95pt;margin-top:392.6pt;width:0;height:12.85pt;z-index:25192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HoF3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413" style="position:absolute;margin-left:383.3pt;margin-top:405.45pt;width:86.8pt;height:0;z-index:25192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EpgjFg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12" style="position:absolute;margin-left:470.15pt;margin-top:392.6pt;width:0;height:13.35pt;z-index:25192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11" style="position:absolute;margin-left:383.3pt;margin-top:392.6pt;width:0;height:13.35pt;z-index:25192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t/3t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410" style="position:absolute;margin-left:470.15pt;margin-top:405.45pt;width:89.95pt;height:0;z-index:25192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09" style="position:absolute;margin-left:560.1pt;margin-top:392.6pt;width:0;height:13.35pt;z-index:2519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BCIM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jac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08" style="position:absolute;margin-left:470.15pt;margin-top:392.6pt;width:0;height:13.35pt;z-index:25192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+O2S2EwMAALI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2407" style="position:absolute;margin-left:560.1pt;margin-top:405.45pt;width:104.15pt;height:0;z-index:2519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06" style="position:absolute;margin-left:664.25pt;margin-top:392.6pt;width:0;height:13.35pt;z-index:2519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9XHRP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jUc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405" style="position:absolute;margin-left:560.1pt;margin-top:392.6pt;width:0;height:13.35pt;z-index:2519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G89a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jYc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04" style="position:absolute;margin-left:81.1pt;margin-top:405.45pt;width:0;height:12.35pt;z-index:2519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srvd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2403" style="position:absolute;margin-left:54.25pt;margin-top:405.45pt;width:27.35pt;height:0;z-index:25193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402" style="position:absolute;margin-left:54.25pt;margin-top:404.95pt;width:0;height:12.85pt;z-index:25193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401" style="position:absolute;margin-left:197.1pt;margin-top:405.45pt;width:0;height:12.35pt;z-index:2519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enbj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2400" style="position:absolute;margin-left:81.1pt;margin-top:405.45pt;width:116.5pt;height:0;z-index:2519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399" style="position:absolute;margin-left:81.1pt;margin-top:404.95pt;width:0;height:12.85pt;z-index:2519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BbWg0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98" style="position:absolute;margin-left:294.95pt;margin-top:405.45pt;width:0;height:12.35pt;z-index:25193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007,e" o:spid="_x0000_s1026" id="Prostoručno 2397" style="position:absolute;margin-left:197.1pt;margin-top:405.45pt;width:98.35pt;height:0;z-index:25194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">
            <v:stroke joinstyle="miter" miterlimit="10"/>
            <v:path o:connectangles="0,0" o:connectlocs="0,0;12490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96" style="position:absolute;margin-left:383.3pt;margin-top:405.45pt;width:0;height:12.35pt;z-index:2519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2395" style="position:absolute;margin-left:294.95pt;margin-top:405.45pt;width:88.9pt;height:0;z-index:2519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94" style="position:absolute;margin-left:470.15pt;margin-top:405.45pt;width:0;height:12.35pt;z-index:2519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393" style="position:absolute;margin-left:383.3pt;margin-top:404.95pt;width:0;height:12.85pt;z-index:25194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92" style="position:absolute;margin-left:560.1pt;margin-top:405.45pt;width:0;height:12.35pt;z-index:2519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391" style="position:absolute;margin-left:470.15pt;margin-top:404.95pt;width:0;height:12.85pt;z-index:25194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hQ7mFQ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90" style="position:absolute;margin-left:664.25pt;margin-top:405.45pt;width:0;height:12.35pt;z-index:25194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389" style="position:absolute;margin-left:54.25pt;margin-top:430.15pt;width:26.85pt;height:0;z-index:2519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RYOyB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88" style="position:absolute;margin-left:81.1pt;margin-top:417.3pt;width:0;height:13.35pt;z-index:25195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aCYZ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MIFa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87" style="position:absolute;margin-left:54.25pt;margin-top:417.3pt;width:0;height:13.35pt;z-index:25195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3MHBa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386" style="position:absolute;margin-left:81.1pt;margin-top:430.15pt;width:116pt;height:0;z-index:25195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85" style="position:absolute;margin-left:197.1pt;margin-top:417.3pt;width:0;height:13.35pt;z-index:25195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sSI31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84" style="position:absolute;margin-left:81.1pt;margin-top:417.3pt;width:0;height:13.35pt;z-index:25195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d8tP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MEk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383" style="position:absolute;margin-left:197.1pt;margin-top:430.15pt;width:97.85pt;height:0;z-index:2519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82" style="position:absolute;margin-left:294.95pt;margin-top:417.3pt;width:0;height:13.35pt;z-index:2519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+L1k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381" style="position:absolute;margin-left:294.95pt;margin-top:430.15pt;width:88.4pt;height:0;z-index:2519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80" style="position:absolute;margin-left:383.3pt;margin-top:417.3pt;width:0;height:13.35pt;z-index:2519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2gEDL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MAGCFKmgSveA0Wmz+/lDaRQUwFNT2wzMH+p74zO19Z2mny1Sel4SteW3xuim5IQBusTzGl184A8WPkWb5r1mEIPsnA6UHQpTeYdABjqEyjyeKsMPDtH2ksJtMpoO02FwTrLjd3Rn3Vuugw+yv7OurSkDKVSEdUmtIb2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379" style="position:absolute;margin-left:383.3pt;margin-top:430.15pt;width:86.8pt;height:0;z-index:25195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78" style="position:absolute;margin-left:470.15pt;margin-top:417.3pt;width:0;height:13.35pt;z-index:25196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M7PF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MIZa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77" style="position:absolute;margin-left:383.3pt;margin-top:417.3pt;width:0;height:13.35pt;z-index:25196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a+WG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376" style="position:absolute;margin-left:470.15pt;margin-top:430.15pt;width:89.95pt;height:0;z-index:2519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75" style="position:absolute;margin-left:560.1pt;margin-top:417.3pt;width:0;height:13.35pt;z-index:2519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7Exgp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74" style="position:absolute;margin-left:470.15pt;margin-top:417.3pt;width:0;height:13.35pt;z-index:25196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WLF6T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ME4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2373" style="position:absolute;margin-left:560.1pt;margin-top:430.15pt;width:104.15pt;height:0;z-index:25196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72" style="position:absolute;margin-left:664.25pt;margin-top:417.3pt;width:0;height:13.35pt;z-index:25196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6oyi4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71" style="position:absolute;margin-left:560.1pt;margin-top:417.3pt;width:0;height:13.35pt;z-index:2519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5JOt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70" style="position:absolute;margin-left:81.1pt;margin-top:430.15pt;width:0;height:12.35pt;z-index:2519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2369" style="position:absolute;margin-left:54.25pt;margin-top:430.15pt;width:27.35pt;height:0;z-index:25196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zZuO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368" style="position:absolute;margin-left:54.25pt;margin-top:429.65pt;width:0;height:12.85pt;z-index:25197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7CbtS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67" style="position:absolute;margin-left:197.1pt;margin-top:430.15pt;width:0;height:12.35pt;z-index:25197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2366" style="position:absolute;margin-left:81.1pt;margin-top:430.15pt;width:116.5pt;height:0;z-index:25197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365" style="position:absolute;margin-left:81.1pt;margin-top:429.65pt;width:0;height:12.85pt;z-index:25197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KRC+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64" style="position:absolute;margin-left:294.95pt;margin-top:430.15pt;width:0;height:12.35pt;z-index:25197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007,e" o:spid="_x0000_s1026" id="Prostoručno 2363" style="position:absolute;margin-left:197.1pt;margin-top:430.15pt;width:98.35pt;height:0;z-index:25197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">
            <v:stroke joinstyle="miter" miterlimit="10"/>
            <v:path o:connectangles="0,0" o:connectlocs="0,0;12490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362" style="position:absolute;margin-left:197.1pt;margin-top:429.65pt;width:0;height:12.85pt;z-index:25197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61" style="position:absolute;margin-left:383.3pt;margin-top:430.15pt;width:0;height:12.35pt;z-index:25197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2360" style="position:absolute;margin-left:294.95pt;margin-top:430.15pt;width:88.9pt;height:0;z-index:25197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359" style="position:absolute;margin-left:294.95pt;margin-top:429.65pt;width:0;height:12.85pt;z-index:2519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42ja8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58" style="position:absolute;margin-left:470.15pt;margin-top:430.15pt;width:0;height:12.35pt;z-index:25198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357" style="position:absolute;margin-left:383.3pt;margin-top:429.65pt;width:0;height:12.85pt;z-index:25198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7vSZF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56" style="position:absolute;margin-left:560.1pt;margin-top:430.15pt;width:0;height:12.35pt;z-index:2519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355" style="position:absolute;margin-left:470.15pt;margin-top:429.65pt;width:0;height:12.85pt;z-index:2519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xdvq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54" style="position:absolute;margin-left:664.25pt;margin-top:430.15pt;width:0;height:12.35pt;z-index:2519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353" style="position:absolute;margin-left:54.25pt;margin-top:454.8pt;width:26.85pt;height:0;z-index:25198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GHJBH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52" style="position:absolute;margin-left:81.1pt;margin-top:442pt;width:0;height:13.35pt;z-index:25198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OFFrf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51" style="position:absolute;margin-left:54.25pt;margin-top:442pt;width:0;height:13.35pt;z-index:2519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4U+HKFAMAALI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350" style="position:absolute;margin-left:81.1pt;margin-top:454.8pt;width:116pt;height:0;z-index:25198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49" style="position:absolute;margin-left:197.1pt;margin-top:442pt;width:0;height:13.35pt;z-index:25199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4D4r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kE4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48" style="position:absolute;margin-left:81.1pt;margin-top:442pt;width:0;height:13.35pt;z-index:25199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g33iR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kEKt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347" style="position:absolute;margin-left:197.1pt;margin-top:454.8pt;width:97.85pt;height:0;z-index:25199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46" style="position:absolute;margin-left:294.95pt;margin-top:442pt;width:0;height:13.35pt;z-index:25199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345" style="position:absolute;margin-left:294.95pt;margin-top:454.8pt;width:88.4pt;height:0;z-index:2519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44" style="position:absolute;margin-left:383.3pt;margin-top:442pt;width:0;height:13.35pt;z-index:2519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4wJXH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kKY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343" style="position:absolute;margin-left:383.3pt;margin-top:454.8pt;width:86.8pt;height:0;z-index:2519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42" style="position:absolute;margin-left:470.15pt;margin-top:442pt;width:0;height:13.35pt;z-index:25199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T+Ps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41" style="position:absolute;margin-left:383.3pt;margin-top:442pt;width:0;height:13.35pt;z-index:25199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iCFj5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340" style="position:absolute;margin-left:470.15pt;margin-top:454.8pt;width:89.95pt;height:0;z-index:2519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39" style="position:absolute;margin-left:560.1pt;margin-top:442pt;width:0;height:13.35pt;z-index:2520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YxCx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2338" style="position:absolute;margin-left:560.1pt;margin-top:454.8pt;width:104.15pt;height:0;z-index:2520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37" style="position:absolute;margin-left:664.25pt;margin-top:442pt;width:0;height:13.35pt;z-index:25200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BABI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36" style="position:absolute;margin-left:81.1pt;margin-top:454.8pt;width:0;height:12.35pt;z-index:25200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335" style="position:absolute;margin-left:54.25pt;margin-top:454.3pt;width:0;height:12.85pt;z-index:2520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8HUxD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34" style="position:absolute;margin-left:197.1pt;margin-top:454.8pt;width:0;height:12.35pt;z-index:2520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333" style="position:absolute;margin-left:81.1pt;margin-top:454.3pt;width:0;height:12.85pt;z-index:2520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32" style="position:absolute;margin-left:294.95pt;margin-top:454.8pt;width:0;height:12.35pt;z-index:2520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31" style="position:absolute;margin-left:383.3pt;margin-top:454.8pt;width:0;height:12.35pt;z-index:25200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30" style="position:absolute;margin-left:470.15pt;margin-top:454.8pt;width:0;height:12.35pt;z-index:25200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29" style="position:absolute;margin-left:560.1pt;margin-top:454.8pt;width:0;height:12.35pt;z-index:2520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28" style="position:absolute;margin-left:664.25pt;margin-top:454.8pt;width:0;height:12.35pt;z-index:2520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327" style="position:absolute;margin-left:54.25pt;margin-top:479.5pt;width:26.85pt;height:0;z-index:25201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26" style="position:absolute;margin-left:81.1pt;margin-top:466.65pt;width:0;height:13.35pt;z-index:25201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25" style="position:absolute;margin-left:54.25pt;margin-top:466.65pt;width:0;height:13.35pt;z-index:25201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JJ0TU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324" style="position:absolute;margin-left:81.1pt;margin-top:479.5pt;width:116pt;height:0;z-index:25201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JSb6FA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23" style="position:absolute;margin-left:197.1pt;margin-top:466.65pt;width:0;height:13.35pt;z-index:25201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322" style="position:absolute;margin-left:197.1pt;margin-top:479.5pt;width:97.85pt;height:0;z-index:2520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21" style="position:absolute;margin-left:294.95pt;margin-top:466.65pt;width:0;height:13.35pt;z-index:25201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+0M9Q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20" style="position:absolute;margin-left:197.1pt;margin-top:466.65pt;width:0;height:13.35pt;z-index:25201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74nq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0AeCFKmgSveA0Wmz+/lDaRQUwFNT2wzMH+p74zO19Z2mny1Sel4SteW3xuim5IQBusTzGl184A8WPkWb5r1mEIPsnA6UHQpTeYdABjqEyjyeKsMPDtH2ksJtMpoO02FwTrLjd3Rn3Vuugw+yv7OurSkDKVSEdUmtIb2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319" style="position:absolute;margin-left:294.95pt;margin-top:479.5pt;width:88.4pt;height:0;z-index:25202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18" style="position:absolute;margin-left:383.3pt;margin-top:466.65pt;width:0;height:13.35pt;z-index:2520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6yRs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kECt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17" style="position:absolute;margin-left:294.95pt;margin-top:466.65pt;width:0;height:13.35pt;z-index:2520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8s3Iv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kIw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316" style="position:absolute;margin-left:383.3pt;margin-top:479.5pt;width:86.8pt;height:0;z-index:2520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15" style="position:absolute;margin-left:470.15pt;margin-top:466.65pt;width:0;height:13.35pt;z-index:2520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ny4+A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kAw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14" style="position:absolute;margin-left:383.3pt;margin-top:466.65pt;width:0;height:13.35pt;z-index:25202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9Mk6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kKQ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313" style="position:absolute;margin-left:470.15pt;margin-top:479.5pt;width:89.95pt;height:0;z-index:2520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12" style="position:absolute;margin-left:560.1pt;margin-top:466.65pt;width:0;height:13.35pt;z-index:2520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e78R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11" style="position:absolute;margin-left:470.15pt;margin-top:466.65pt;width:0;height:13.35pt;z-index:25202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QPAQE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2310" style="position:absolute;margin-left:560.1pt;margin-top:479.5pt;width:104.15pt;height:0;z-index:2520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309" style="position:absolute;margin-left:664.25pt;margin-top:466.65pt;width:0;height:13.35pt;z-index:25203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lj9vl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F/EE8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08" style="position:absolute;margin-left:81.1pt;margin-top:479.5pt;width:0;height:12.35pt;z-index:25203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307" style="position:absolute;margin-left:54.25pt;margin-top:479pt;width:0;height:12.85pt;z-index:25203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iXq4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w3iMkSI1VOkeMDpttj9/KI2CAnhqG5uD+UNzb3ymtrnT9LNFSs8qojb81hjdVpwwQJd4XqOzD/zBwqdo3b7XDGKQrdOBsn1pau8QyED7UJnHY2X43iHaXVK4TUbDZHIZ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06" style="position:absolute;margin-left:197.1pt;margin-top:479.5pt;width:0;height:12.35pt;z-index:25203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05" style="position:absolute;margin-left:294.95pt;margin-top:479.5pt;width:0;height:12.35pt;z-index:25203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304" style="position:absolute;margin-left:197.1pt;margin-top:479pt;width:0;height:12.85pt;z-index:2520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/zsGt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03" style="position:absolute;margin-left:383.3pt;margin-top:479.5pt;width:0;height:12.35pt;z-index:25203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302" style="position:absolute;margin-left:294.95pt;margin-top:479pt;width:0;height:12.85pt;z-index:25203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301" style="position:absolute;margin-left:470.15pt;margin-top:479.5pt;width:0;height:12.35pt;z-index:25203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300" style="position:absolute;margin-left:383.3pt;margin-top:479pt;width:0;height:12.85pt;z-index:25204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IOUop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299" style="position:absolute;margin-left:560.1pt;margin-top:479.5pt;width:0;height:12.35pt;z-index:25204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GN7LFA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298" style="position:absolute;margin-left:664.25pt;margin-top:479.5pt;width:0;height:12.35pt;z-index:25204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J5hxFA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297" style="position:absolute;margin-left:54.25pt;margin-top:504.2pt;width:26.85pt;height:0;z-index:25204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296" style="position:absolute;margin-left:81.1pt;margin-top:491.35pt;width:0;height:13.35pt;z-index:2520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1rq1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295" style="position:absolute;margin-left:54.25pt;margin-top:491.35pt;width:0;height:13.35pt;z-index:2520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nkQGg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294" style="position:absolute;margin-left:81.1pt;margin-top:504.2pt;width:116pt;height:0;z-index:25204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293" style="position:absolute;margin-left:197.1pt;margin-top:491.35pt;width:0;height:13.35pt;z-index:25204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292" style="position:absolute;margin-left:197.1pt;margin-top:504.2pt;width:97.85pt;height:0;z-index:2520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291" style="position:absolute;margin-left:294.95pt;margin-top:491.35pt;width:0;height:13.35pt;z-index:2520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QZook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290" style="position:absolute;margin-left:197.1pt;margin-top:491.35pt;width:0;height:13.35pt;z-index:25205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9WcyeEw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289" style="position:absolute;margin-left:294.95pt;margin-top:504.2pt;width:88.4pt;height:0;z-index:2520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288" style="position:absolute;margin-left:383.3pt;margin-top:491.35pt;width:0;height:13.35pt;z-index:2520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287" style="position:absolute;margin-left:294.95pt;margin-top:491.35pt;width:0;height:13.35pt;z-index:2520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286" style="position:absolute;margin-left:383.3pt;margin-top:504.2pt;width:86.8pt;height:0;z-index:2520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285" style="position:absolute;margin-left:470.15pt;margin-top:491.35pt;width:0;height:13.35pt;z-index:25205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284" style="position:absolute;margin-left:383.3pt;margin-top:491.35pt;width:0;height:13.35pt;z-index:25205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283" style="position:absolute;margin-left:470.15pt;margin-top:504.2pt;width:89.95pt;height:0;z-index:2520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282" style="position:absolute;margin-left:560.1pt;margin-top:491.35pt;width:0;height:13.35pt;z-index:2520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281" style="position:absolute;margin-left:470.15pt;margin-top:491.35pt;width:0;height:13.35pt;z-index:2520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2280" style="position:absolute;margin-left:560.1pt;margin-top:504.2pt;width:104.15pt;height:0;z-index:2520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279" style="position:absolute;margin-left:664.25pt;margin-top:491.35pt;width:0;height:13.35pt;z-index:2520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jsAZ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278" style="position:absolute;margin-left:54.25pt;margin-top:504.2pt;width:26.85pt;height:0;z-index:25206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277" style="position:absolute;margin-left:81.1pt;margin-top:504.2pt;width:116pt;height:0;z-index:25206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276" style="position:absolute;margin-left:197.1pt;margin-top:504.2pt;width:97.85pt;height:0;z-index:25206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275" style="position:absolute;margin-left:294.95pt;margin-top:504.2pt;width:88.4pt;height:0;z-index:2520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2L2t0Fg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274" style="position:absolute;margin-left:383.3pt;margin-top:504.2pt;width:86.8pt;height:0;z-index:2520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A+kUBFg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273" style="position:absolute;margin-left:470.15pt;margin-top:504.2pt;width:89.95pt;height:0;z-index:2520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2272" style="position:absolute;margin-left:560.1pt;margin-top:504.2pt;width:104.15pt;height:0;z-index:25206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cs="ArialMT" w:hAnsi="ArialMT" w:ascii="ArialMT"/>
          <w:color w:val="000000"/>
          <w:sz w:val="20"/>
          <w:szCs w:val="20"/>
        </w:rPr>
        <w:t>30,368.47</w:t>
      </w:r>
    </w:p>
    <w:p w:rsidRDefault="00080AE0" w:rsidP="00080AE0" w:rsidR="00080AE0">
      <w:pPr>
        <w:spacing w:after="0"/>
        <w:rPr>
          <w:rFonts w:cs="ArialMT" w:hAnsi="ArialMT" w:ascii="ArialMT"/>
          <w:color w:val="000000"/>
          <w:sz w:val="20"/>
          <w:szCs w:val="20"/>
        </w:rPr>
        <w:sectPr w:rsidR="00080AE0">
          <w:pgSz w:h="11909" w:w="16834"/>
          <w:pgMar w:gutter="0" w:footer="0" w:header="0" w:left="1080" w:bottom="720" w:right="1440" w:top="1440"/>
          <w:cols w:num="6" w:space="720" w:equalWidth="false">
            <w:col w:space="571" w:w="2309"/>
            <w:col w:space="236" w:w="1704"/>
            <w:col w:space="443" w:w="1659"/>
            <w:col w:space="320" w:w="1478"/>
            <w:col w:space="542" w:w="1480"/>
            <w:col w:w="3572"/>
          </w:cols>
        </w:sect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57" w:after="0"/>
        <w:ind w:left="45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352" w:after="0"/>
        <w:ind w:left="45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tabs>
          <w:tab w:pos="1252" w:val="left"/>
        </w:tabs>
        <w:autoSpaceDE w:val="false"/>
        <w:autoSpaceDN w:val="false"/>
        <w:adjustRightInd w:val="false"/>
        <w:spacing w:lineRule="exact" w:line="248" w:after="0"/>
        <w:ind w:left="45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Red.</w:t>
      </w:r>
      <w:r>
        <w:rPr>
          <w:rFonts w:cs="Arial-BoldMT" w:hAnsi="Arial-BoldMT" w:ascii="Arial-BoldMT"/>
          <w:color w:val="000000"/>
          <w:sz w:val="20"/>
          <w:szCs w:val="20"/>
        </w:rPr>
        <w:tab/>
      </w: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Vjerovnik</w:t>
      </w:r>
      <w:r>
        <w:br/>
      </w: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br.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8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10.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Luca</w:t>
      </w:r>
      <w:proofErr w:type="spellEnd"/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 Mijatović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20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11.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Milena Perković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12.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Gordana Tomšić-Grčić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8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13.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Marija Đurđević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20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14.</w:t>
      </w:r>
      <w:r>
        <w:rPr>
          <w:rFonts w:cs="ArialUnicodeMS_var1" w:hAnsi="ArialUnicodeMS_var1" w:ascii="ArialUnicodeMS_var1"/>
          <w:color w:val="000000"/>
          <w:spacing w:val="-1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Nikola Rakić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5" w:after="19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1"/>
          <w:sz w:val="20"/>
          <w:szCs w:val="20"/>
        </w:rPr>
        <w:t>15.</w:t>
      </w:r>
      <w:r>
        <w:rPr>
          <w:rFonts w:cs="ArialUnicodeMS_var1" w:hAnsi="ArialUnicodeMS_var1" w:ascii="ArialUnicodeMS_var1"/>
          <w:color w:val="000000"/>
          <w:spacing w:val="-1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Dražen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Bajivić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16.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Davor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Pavoković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17.</w:t>
      </w:r>
      <w:r>
        <w:rPr>
          <w:rFonts w:cs="ArialMT" w:hAnsi="ArialMT" w:ascii="ArialMT"/>
          <w:color w:val="000000"/>
          <w:spacing w:val="-15"/>
          <w:sz w:val="20"/>
          <w:szCs w:val="20"/>
        </w:rPr>
        <w:t xml:space="preserve"> </w:t>
      </w:r>
      <w:r>
        <w:rPr>
          <w:rFonts w:cs="ArialMT" w:hAnsi="ArialMT" w:ascii="ArialMT"/>
          <w:color w:val="000000"/>
          <w:sz w:val="20"/>
          <w:szCs w:val="20"/>
        </w:rPr>
        <w:t xml:space="preserve">Bernarda </w:t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Koler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18.</w:t>
      </w:r>
      <w:r>
        <w:rPr>
          <w:rFonts w:cs="ArialUnicodeMS_var1" w:hAnsi="ArialUnicodeMS_var1" w:ascii="ArialUnicodeMS_var1"/>
          <w:color w:val="000000"/>
          <w:spacing w:val="-1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Slavko Kovačević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20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19.</w:t>
      </w:r>
      <w:r>
        <w:rPr>
          <w:rFonts w:cs="ArialUnicodeMS_var1" w:hAnsi="ArialUnicodeMS_var1" w:ascii="ArialUnicodeMS_var1"/>
          <w:color w:val="000000"/>
          <w:spacing w:val="-1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Zlata Karlović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5" w:after="20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1"/>
          <w:sz w:val="20"/>
          <w:szCs w:val="20"/>
        </w:rPr>
        <w:t>20.</w:t>
      </w:r>
      <w:r>
        <w:rPr>
          <w:rFonts w:cs="ArialUnicodeMS_var1" w:hAnsi="ArialUnicodeMS_var1" w:ascii="ArialUnicodeMS_var1"/>
          <w:color w:val="000000"/>
          <w:spacing w:val="-1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Darko Kovačević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8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21.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Jasna Lončarić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20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22.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Vesna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Lesić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8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23.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Zlata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Smetliško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24.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Božica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Fureš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25.</w:t>
      </w:r>
      <w:r>
        <w:rPr>
          <w:rFonts w:cs="ArialMT" w:hAnsi="ArialMT" w:ascii="ArialMT"/>
          <w:color w:val="000000"/>
          <w:spacing w:val="5"/>
          <w:sz w:val="20"/>
          <w:szCs w:val="20"/>
        </w:rPr>
        <w:t xml:space="preserve"> </w:t>
      </w:r>
      <w:r>
        <w:rPr>
          <w:rFonts w:cs="ArialMT" w:hAnsi="ArialMT" w:ascii="ArialMT"/>
          <w:color w:val="000000"/>
          <w:sz w:val="20"/>
          <w:szCs w:val="20"/>
        </w:rPr>
        <w:t xml:space="preserve">Marija </w:t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Vampovac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621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322" w:after="0"/>
        <w:ind w:left="621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210"/>
        <w:ind w:left="621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t>Adresa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9" w:after="0"/>
        <w:ind w:left="2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Kolodvorska 38</w:t>
      </w:r>
      <w:r>
        <w:br/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Vukosavljevica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I. Mažuranića 35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234"/>
        <w:ind w:left="2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  <w:r>
        <w:br/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Levinovac</w:t>
      </w:r>
      <w:proofErr w:type="spellEnd"/>
      <w:r>
        <w:rPr>
          <w:rFonts w:cs="ArialMT" w:hAnsi="ArialMT" w:ascii="ArialMT"/>
          <w:color w:val="000000"/>
          <w:sz w:val="20"/>
          <w:szCs w:val="20"/>
        </w:rPr>
        <w:t xml:space="preserve"> 64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13" w:after="0"/>
        <w:ind w:left="2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5"/>
          <w:sz w:val="20"/>
          <w:szCs w:val="20"/>
        </w:rPr>
        <w:t>M. Nikolića 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65" w:after="234"/>
        <w:ind w:left="2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  <w:r>
        <w:br/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Kapan</w:t>
      </w:r>
      <w:proofErr w:type="spellEnd"/>
      <w:r>
        <w:rPr>
          <w:rFonts w:cs="ArialMT" w:hAnsi="ArialMT" w:ascii="ArialMT"/>
          <w:color w:val="000000"/>
          <w:sz w:val="20"/>
          <w:szCs w:val="20"/>
        </w:rPr>
        <w:t xml:space="preserve"> 50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 xml:space="preserve">I. </w:t>
      </w:r>
      <w:proofErr w:type="spellStart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Mažuranićča</w:t>
      </w:r>
      <w:proofErr w:type="spellEnd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 xml:space="preserve"> 12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2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S. Radića 74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7" w:after="0"/>
        <w:ind w:left="2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1"/>
          <w:sz w:val="20"/>
          <w:szCs w:val="20"/>
        </w:rPr>
        <w:t>Virovitica</w:t>
      </w:r>
      <w:r>
        <w:br/>
      </w:r>
      <w:proofErr w:type="spellStart"/>
      <w:r>
        <w:rPr>
          <w:rFonts w:cs="ArialMT" w:hAnsi="ArialMT" w:ascii="ArialMT"/>
          <w:color w:val="000000"/>
          <w:position w:val="-3"/>
          <w:sz w:val="20"/>
          <w:szCs w:val="20"/>
        </w:rPr>
        <w:t>Milanovac</w:t>
      </w:r>
      <w:proofErr w:type="spellEnd"/>
      <w:r>
        <w:rPr>
          <w:rFonts w:cs="ArialMT" w:hAnsi="ArialMT" w:ascii="ArialMT"/>
          <w:color w:val="000000"/>
          <w:position w:val="-3"/>
          <w:sz w:val="20"/>
          <w:szCs w:val="20"/>
        </w:rPr>
        <w:t xml:space="preserve"> 22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65" w:after="234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  <w:r>
        <w:br/>
      </w:r>
      <w:r>
        <w:rPr>
          <w:rFonts w:cs="ArialMT" w:hAnsi="ArialMT" w:ascii="ArialMT"/>
          <w:color w:val="000000"/>
          <w:sz w:val="20"/>
          <w:szCs w:val="20"/>
        </w:rPr>
        <w:t>Kapela Dvor 1A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Tina Ujevića 21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 xml:space="preserve">Sv </w:t>
      </w:r>
      <w:proofErr w:type="spellStart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Đurađ</w:t>
      </w:r>
      <w:proofErr w:type="spellEnd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 xml:space="preserve"> b.b.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proofErr w:type="spellStart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Rezovački</w:t>
      </w:r>
      <w:proofErr w:type="spellEnd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 xml:space="preserve"> vinogradi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52" w:after="0"/>
        <w:ind w:left="2"/>
        <w:rPr>
          <w:rFonts w:cs="ArialMT" w:hAnsi="ArialMT" w:ascii="ArialMT"/>
          <w:color w:val="000000"/>
          <w:sz w:val="20"/>
          <w:szCs w:val="20"/>
        </w:rPr>
      </w:pPr>
      <w:proofErr w:type="spellStart"/>
      <w:r>
        <w:rPr>
          <w:rFonts w:cs="ArialMT" w:hAnsi="ArialMT" w:ascii="ArialMT"/>
          <w:color w:val="000000"/>
          <w:position w:val="-1"/>
          <w:sz w:val="20"/>
          <w:szCs w:val="20"/>
        </w:rPr>
        <w:t>bb</w:t>
      </w:r>
      <w:proofErr w:type="spellEnd"/>
      <w:r>
        <w:br/>
      </w:r>
      <w:r>
        <w:rPr>
          <w:rFonts w:cs="ArialMT" w:hAnsi="ArialMT" w:ascii="ArialMT"/>
          <w:color w:val="000000"/>
          <w:position w:val="-2"/>
          <w:sz w:val="20"/>
          <w:szCs w:val="20"/>
        </w:rPr>
        <w:t>Slavonska 51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2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2"/>
          <w:sz w:val="20"/>
          <w:szCs w:val="20"/>
        </w:rPr>
        <w:t>Virovitica</w:t>
      </w:r>
      <w:r>
        <w:br/>
      </w:r>
      <w:r>
        <w:rPr>
          <w:rFonts w:cs="ArialMT" w:hAnsi="ArialMT" w:ascii="ArialMT"/>
          <w:color w:val="000000"/>
          <w:position w:val="-4"/>
          <w:sz w:val="20"/>
          <w:szCs w:val="20"/>
        </w:rPr>
        <w:t>Zlatnog polja 159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7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1"/>
          <w:sz w:val="20"/>
          <w:szCs w:val="20"/>
        </w:rPr>
        <w:t>Virovitica</w:t>
      </w:r>
      <w:r>
        <w:br/>
      </w:r>
      <w:r>
        <w:rPr>
          <w:rFonts w:cs="ArialMT" w:hAnsi="ArialMT" w:ascii="ArialMT"/>
          <w:color w:val="000000"/>
          <w:position w:val="-3"/>
          <w:sz w:val="20"/>
          <w:szCs w:val="20"/>
        </w:rPr>
        <w:t>A. Stepinca 3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proofErr w:type="spellStart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Gundulićeva</w:t>
      </w:r>
      <w:proofErr w:type="spellEnd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 xml:space="preserve"> 37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148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322" w:after="0"/>
        <w:ind w:left="148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44" w:after="0"/>
        <w:ind w:left="148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3"/>
          <w:sz w:val="20"/>
          <w:szCs w:val="20"/>
        </w:rPr>
        <w:t>Redno mjesto i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53" w:after="0"/>
        <w:ind w:left="158"/>
        <w:rPr>
          <w:rFonts w:cs="ArialUnicodeMS" w:hAnsi="ArialUnicodeMS" w:ascii="ArialUnicodeMS"/>
          <w:color w:val="000000"/>
          <w:sz w:val="20"/>
          <w:szCs w:val="20"/>
        </w:rPr>
      </w:pPr>
      <w:r>
        <w:rPr>
          <w:rFonts w:cs="ArialUnicodeMS" w:hAnsi="ArialUnicodeMS" w:ascii="ArialUnicodeMS"/>
          <w:color w:val="000000"/>
          <w:position w:val="-2"/>
          <w:sz w:val="20"/>
          <w:szCs w:val="20"/>
        </w:rPr>
        <w:t>osnova tražbine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322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27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4"/>
          <w:sz w:val="20"/>
          <w:szCs w:val="20"/>
        </w:rPr>
        <w:t>Prijavljeno,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416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kn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603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4,061.08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603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5,333.72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20,482.49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23,122.37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30,582.87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12,024.95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14,980.91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19,435.64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27,356.95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10,343.78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30,271.97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20,579.63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28,219.48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25,091.19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20,291.49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15,092.04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322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27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4"/>
          <w:sz w:val="20"/>
          <w:szCs w:val="20"/>
        </w:rPr>
        <w:t>Osporeno,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1" w:after="0"/>
        <w:ind w:left="383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t>kn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6" w:after="0"/>
        <w:ind w:left="1029"/>
        <w:rPr>
          <w:rFonts w:cs="ArialMT" w:hAnsi="ArialMT" w:ascii="ArialMT"/>
          <w:color w:val="000000"/>
          <w:sz w:val="18"/>
          <w:szCs w:val="18"/>
        </w:rPr>
      </w:pPr>
      <w:r>
        <w:rPr>
          <w:rFonts w:cs="ArialMT" w:hAnsi="ArialMT" w:ascii="ArialMT"/>
          <w:color w:val="000000"/>
          <w:sz w:val="18"/>
          <w:szCs w:val="18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8" w:after="0"/>
        <w:ind w:left="1029"/>
        <w:rPr>
          <w:rFonts w:cs="ArialMT" w:hAnsi="ArialMT" w:ascii="ArialMT"/>
          <w:color w:val="000000"/>
          <w:sz w:val="18"/>
          <w:szCs w:val="18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46" w:after="227"/>
        <w:ind w:left="1029"/>
        <w:rPr>
          <w:rFonts w:cs="ArialMT" w:hAnsi="ArialMT" w:ascii="ArialMT"/>
          <w:color w:val="000000"/>
          <w:sz w:val="18"/>
          <w:szCs w:val="18"/>
        </w:rPr>
      </w:pPr>
      <w:r>
        <w:rPr>
          <w:rFonts w:cs="ArialMT" w:hAnsi="ArialMT" w:ascii="ArialMT"/>
          <w:color w:val="000000"/>
          <w:sz w:val="18"/>
          <w:szCs w:val="18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345" w:after="0"/>
        <w:ind w:left="100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54" w:after="0"/>
        <w:ind w:left="100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1"/>
          <w:sz w:val="20"/>
          <w:szCs w:val="20"/>
        </w:rPr>
        <w:t>str. 2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37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4"/>
          <w:sz w:val="20"/>
          <w:szCs w:val="20"/>
        </w:rPr>
        <w:t>Priznato,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305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kn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66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4,061.08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66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5,333.72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20,482.49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23,122.37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30,582.87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12,024.95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14,980.91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19,435.64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27,356.95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10,343.78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30,271.97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20,579.63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28,219.48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25,091.19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20,291.49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4229,e" o:spid="_x0000_s1026" id="Prostoručno 2271" style="position:absolute;margin-left:54.25pt;margin-top:72.25pt;width:709.45pt;height:0;z-index:25206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2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70" style="position:absolute;margin-left:54.25pt;margin-top:84.6pt;width:709.45pt;height:0;z-index:25207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69" style="position:absolute;margin-left:54.25pt;margin-top:96.95pt;width:709.45pt;height:0;z-index:25207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mADCFA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68" style="position:absolute;margin-left:54.25pt;margin-top:109.25pt;width:709.45pt;height:0;z-index:25207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AzF4FA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67" style="position:absolute;margin-left:54.25pt;margin-top:121.6pt;width:709.45pt;height:0;z-index:25207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Bpw5FQ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66" style="position:absolute;margin-left:54.25pt;margin-top:133.95pt;width:709.45pt;height:0;z-index:25207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65" style="position:absolute;margin-left:54.25pt;margin-top:146.3pt;width:709.45pt;height:0;z-index:25207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xNo6WFA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64" style="position:absolute;margin-left:54.25pt;margin-top:158.65pt;width:709.45pt;height:0;z-index:25207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7rb8sFA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63" style="position:absolute;margin-left:54.25pt;margin-top:171pt;width:709.45pt;height:0;z-index:25207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Ycm8FA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62" style="position:absolute;margin-left:54.25pt;margin-top:183.3pt;width:709.45pt;height:0;z-index:25207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F+vgGFQ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61" style="position:absolute;margin-left:54.25pt;margin-top:195.65pt;width:709.45pt;height:0;z-index:25208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aUdsTFQ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60" style="position:absolute;margin-left:54.25pt;margin-top:208pt;width:709.45pt;height:0;z-index:25208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59" style="position:absolute;margin-left:54.25pt;margin-top:220.35pt;width:709.45pt;height:0;z-index:25208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NaWiFA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58" style="position:absolute;margin-left:54.25pt;margin-top:232.7pt;width:709.45pt;height:0;z-index:25208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5rpQYFA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57" style="position:absolute;margin-left:54.25pt;margin-top:245pt;width:709.45pt;height:0;z-index:25208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56" style="position:absolute;margin-left:54.25pt;margin-top:257.35pt;width:709.45pt;height:0;z-index:25208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QMAjjFQMAALkGAAAOAAAAZHJzL2Uyb0RvYy54bWysVV1u2zAMfh+wOwh6HJDaTp2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55" style="position:absolute;margin-left:54.25pt;margin-top:269.7pt;width:709.45pt;height:0;z-index:25208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Pmyv2FA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54" style="position:absolute;margin-left:54.25pt;margin-top:282.05pt;width:709.45pt;height:0;z-index:2520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ABpMFA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53" style="position:absolute;margin-left:54.25pt;margin-top:294.4pt;width:709.45pt;height:0;z-index:25208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xzGzcFA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52" style="position:absolute;margin-left:54.25pt;margin-top:306.75pt;width:709.45pt;height:0;z-index:25208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7V11mFQ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51" style="position:absolute;margin-left:54.25pt;margin-top:319.05pt;width:709.45pt;height:0;z-index:25209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/H5zFQ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50" style="position:absolute;margin-left:54.25pt;margin-top:331.4pt;width:709.45pt;height:0;z-index:2520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49" style="position:absolute;margin-left:54.25pt;margin-top:343.75pt;width:709.45pt;height:0;z-index:25209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rBY0FA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48" style="position:absolute;margin-left:54.25pt;margin-top:356.1pt;width:709.45pt;height:0;z-index:25209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NyeOFA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47" style="position:absolute;margin-left:54.25pt;margin-top:368.45pt;width:709.45pt;height:0;z-index:2520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46" style="position:absolute;margin-left:54.25pt;margin-top:380.75pt;width:709.45pt;height:0;z-index:2520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qbt1FA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45" style="position:absolute;margin-left:54.25pt;margin-top:393.1pt;width:709.45pt;height:0;z-index:25209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aAphgEw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44" style="position:absolute;margin-left:54.25pt;margin-top:405.45pt;width:709.45pt;height:0;z-index:2520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QmanaFA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43" style="position:absolute;margin-left:54.25pt;margin-top:417.8pt;width:709.45pt;height:0;z-index:25209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Vd9KEw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42" style="position:absolute;margin-left:54.25pt;margin-top:430.15pt;width:709.45pt;height:0;z-index:25209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uzu7wFQ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41" style="position:absolute;margin-left:54.25pt;margin-top:442.5pt;width:709.45pt;height:0;z-index:25210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40" style="position:absolute;margin-left:54.25pt;margin-top:454.8pt;width:709.45pt;height:0;z-index:25210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39" style="position:absolute;margin-left:54.25pt;margin-top:467.15pt;width:709.45pt;height:0;z-index:25210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38" style="position:absolute;margin-left:54.25pt;margin-top:479.5pt;width:709.45pt;height:0;z-index:25210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37" style="position:absolute;margin-left:54.25pt;margin-top:491.85pt;width:709.45pt;height:0;z-index:25210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2236" style="position:absolute;margin-left:54.25pt;margin-top:504.2pt;width:709.45pt;height:0;z-index:25210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sakMiFQMAALkGAAAOAAAAZHJzL2Uyb0RvYy54bWysVV1u2zAMfh+wOwh6HJDaTty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4229,e" o:spid="_x0000_s1026" id="Prostoručno 2235" style="position:absolute;margin-left:54.25pt;margin-top:516.5pt;width:709.45pt;height:0;z-index:25210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2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o:spid="_x0000_s1026" id="Prostoručno 2234" style="position:absolute;margin-left:53.25pt;margin-top:70.75pt;width:2pt;height:447.25pt;z-index:25210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2233" style="position:absolute;margin-left:81pt;margin-top:71.65pt;width:.2pt;height:445.45pt;z-index:25210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2232" style="position:absolute;margin-left:197pt;margin-top:71.65pt;width:.2pt;height:445.45pt;z-index:2521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2231" style="position:absolute;margin-left:294.85pt;margin-top:71.65pt;width:.2pt;height:445.45pt;z-index:2521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2230" style="position:absolute;margin-left:383.2pt;margin-top:71.65pt;width:.2pt;height:445.45pt;z-index:25211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2229" style="position:absolute;margin-left:470.05pt;margin-top:71.65pt;width:.2pt;height:445.45pt;z-index:25211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2228" style="position:absolute;margin-left:560pt;margin-top:71.65pt;width:.2pt;height:445.45pt;z-index:25211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2227" style="position:absolute;margin-left:664.15pt;margin-top:71.65pt;width:.2pt;height:445.45pt;z-index:25211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o:spid="_x0000_s1026" id="Prostoručno 2226" style="position:absolute;margin-left:762.7pt;margin-top:70.75pt;width:2pt;height:447.25pt;z-index:25211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225" style="position:absolute;margin-left:54.25pt;margin-top:84.6pt;width:26.85pt;height:0;z-index:25211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224" style="position:absolute;margin-left:81.1pt;margin-top:84.6pt;width:116pt;height:0;z-index:25211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vJVsFA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223" style="position:absolute;margin-left:197.1pt;margin-top:84.6pt;width:97.85pt;height:0;z-index:25211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222" style="position:absolute;margin-left:383.3pt;margin-top:84.6pt;width:86.8pt;height:0;z-index:2521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221" style="position:absolute;margin-left:470.15pt;margin-top:84.6pt;width:89.95pt;height:0;z-index:25212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2220" style="position:absolute;margin-left:560.1pt;margin-top:84.6pt;width:104.15pt;height:0;z-index:25212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219" style="position:absolute;margin-left:81.1pt;margin-top:84.6pt;width:0;height:12.35pt;z-index:25212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wGWNFA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2218" style="position:absolute;margin-left:54.25pt;margin-top:84.6pt;width:27.35pt;height:0;z-index:25212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217" style="position:absolute;margin-left:54.25pt;margin-top:84.1pt;width:0;height:12.85pt;z-index:25212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UPbt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216" style="position:absolute;margin-left:197.1pt;margin-top:84.6pt;width:0;height:12.35pt;z-index:2521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xmDPO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2215" style="position:absolute;margin-left:81.1pt;margin-top:84.6pt;width:116.5pt;height:0;z-index:25212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214" style="position:absolute;margin-left:81.1pt;margin-top:84.1pt;width:0;height:12.85pt;z-index:25212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0F034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213" style="position:absolute;margin-left:294.95pt;margin-top:84.6pt;width:0;height:12.35pt;z-index:2521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007,e" o:spid="_x0000_s1026" id="Prostoručno 2212" style="position:absolute;margin-left:197.1pt;margin-top:84.6pt;width:98.35pt;height:0;z-index:2521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">
            <v:stroke joinstyle="miter" miterlimit="10"/>
            <v:path o:connectangles="0,0" o:connectlocs="0,0;12490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211" style="position:absolute;margin-left:197.1pt;margin-top:84.1pt;width:0;height:12.85pt;z-index:25213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34DGFQ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210" style="position:absolute;margin-left:383.3pt;margin-top:84.6pt;width:0;height:12.35pt;z-index:25213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F0Xl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2209" style="position:absolute;margin-left:294.95pt;margin-top:84.6pt;width:88.9pt;height:0;z-index:2521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208" style="position:absolute;margin-left:294.95pt;margin-top:84.1pt;width:0;height:12.85pt;z-index:25213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2Uxmd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207" style="position:absolute;margin-left:470.15pt;margin-top:84.6pt;width:0;height:12.35pt;z-index:25213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G/MxH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2206" style="position:absolute;margin-left:383.3pt;margin-top:84.6pt;width:87.3pt;height:0;z-index:25213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205" style="position:absolute;margin-left:383.3pt;margin-top:84.1pt;width:0;height:12.85pt;z-index:25213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c7Jx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03iEkSI1VOkeMDpttj9/KI2CAnhqG5uD+UNzb3ymtrnT9LNFSs8qojb81hjdVpwwQJd4XqOzD/zBwqdo3b7XDGKQrdOBsn1pau8QyED7UJnHY2X43iHaXVK4TS6HyWQU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204" style="position:absolute;margin-left:560.1pt;margin-top:84.6pt;width:0;height:12.35pt;z-index:25213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wu3dS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49,e" o:spid="_x0000_s1026" id="Prostoručno 2203" style="position:absolute;margin-left:470.15pt;margin-top:84.6pt;width:90.45pt;height:0;z-index:25213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">
            <v:stroke joinstyle="miter" miterlimit="10"/>
            <v:path o:connectangles="0,0" o:connectlocs="0,0;11487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202" style="position:absolute;margin-left:470.15pt;margin-top:84.1pt;width:0;height:12.85pt;z-index:25214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201" style="position:absolute;margin-left:664.25pt;margin-top:84.6pt;width:0;height:12.35pt;z-index:25214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qc7ps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200" style="position:absolute;margin-left:560.1pt;margin-top:84.1pt;width:0;height:12.85pt;z-index:25214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u39P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199" style="position:absolute;margin-left:54.25pt;margin-top:109.25pt;width:26.85pt;height:0;z-index:25214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Pj5+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98" style="position:absolute;margin-left:81.1pt;margin-top:96.45pt;width:0;height:13.35pt;z-index:25214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hNvTm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mUKt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97" style="position:absolute;margin-left:54.25pt;margin-top:96.45pt;width:0;height:13.35pt;z-index:2521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bqKl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mY4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196" style="position:absolute;margin-left:81.1pt;margin-top:109.25pt;width:116pt;height:0;z-index:25214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95" style="position:absolute;margin-left:197.1pt;margin-top:96.45pt;width:0;height:13.35pt;z-index:25214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UFl8K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mQ4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94" style="position:absolute;margin-left:81.1pt;margin-top:96.45pt;width:0;height:13.35pt;z-index:25214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5KRmw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maY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193" style="position:absolute;margin-left:197.1pt;margin-top:109.25pt;width:97.85pt;height:0;z-index:25214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92" style="position:absolute;margin-left:294.95pt;margin-top:96.45pt;width:0;height:13.35pt;z-index:2521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pm+b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91" style="position:absolute;margin-left:197.1pt;margin-top:96.45pt;width:0;height:13.35pt;z-index:25215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4dSO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190" style="position:absolute;margin-left:294.95pt;margin-top:109.25pt;width:88.4pt;height:0;z-index:25215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89" style="position:absolute;margin-left:294.95pt;margin-top:96.45pt;width:0;height:13.35pt;z-index:25215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WUgtv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mUw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188" style="position:absolute;margin-left:383.3pt;margin-top:109.25pt;width:86.8pt;height:0;z-index:25215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87" style="position:absolute;margin-left:470.15pt;margin-top:96.45pt;width:0;height:13.35pt;z-index:25215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NRuW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mYw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86" style="position:absolute;margin-left:383.3pt;margin-top:96.45pt;width:0;height:13.35pt;z-index:25215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4Cl0s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mYww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185" style="position:absolute;margin-left:470.15pt;margin-top:109.25pt;width:89.95pt;height:0;z-index:25215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84" style="position:absolute;margin-left:560.1pt;margin-top:96.45pt;width:0;height:13.35pt;z-index:25215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jcqCD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maQ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83" style="position:absolute;margin-left:470.15pt;margin-top:96.45pt;width:0;height:13.35pt;z-index:25216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2182" style="position:absolute;margin-left:560.1pt;margin-top:109.25pt;width:104.15pt;height:0;z-index:25216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81" style="position:absolute;margin-left:664.25pt;margin-top:96.45pt;width:0;height:13.35pt;z-index:2521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5um29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80" style="position:absolute;margin-left:560.1pt;margin-top:96.45pt;width:0;height:13.35pt;z-index:2521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hSsH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mQBBilRQpXvA6LTZ/fyhNAoK4KmpbQbmD/W98Zna+k7TzxYpPS+J2vJbY3RTcsIAXeJ5jS4+8AcLn6JN814ziEF2TgfKDoWpvEMgAx1CZR5PleEHh2h7SeE2GU2H6TA4J9nxO7qz7i3XwQfZ31nX1pSBFCrCuqTWkF5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79" style="position:absolute;margin-left:81.1pt;margin-top:109.25pt;width:0;height:12.35pt;z-index:25216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wn6yOFA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2178" style="position:absolute;margin-left:54.25pt;margin-top:109.25pt;width:27.35pt;height:0;z-index:25216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177" style="position:absolute;margin-left:54.25pt;margin-top:108.75pt;width:0;height:12.85pt;z-index:25216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Dz/u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yXiMkSI1VOkeMDpttj9/KI2CAnhqG5uD+UNzb3ymtrnT9LNFSs8qojb81hjdVpwwQJd4XqOzD/zBwqdo3b7XDGKQrdOBsn1pau8QyED7UJnHY2X43iHaXVK4TUbDZHIZ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76" style="position:absolute;margin-left:197.1pt;margin-top:109.25pt;width:0;height:12.35pt;z-index:2521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x/rN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2175" style="position:absolute;margin-left:81.1pt;margin-top:109.25pt;width:116.5pt;height:0;z-index:2521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174" style="position:absolute;margin-left:81.1pt;margin-top:108.75pt;width:0;height:12.85pt;z-index:25216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SIT7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73" style="position:absolute;margin-left:294.95pt;margin-top:109.25pt;width:0;height:12.35pt;z-index:25217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007,e" o:spid="_x0000_s1026" id="Prostoručno 2172" style="position:absolute;margin-left:197.1pt;margin-top:109.25pt;width:98.35pt;height:0;z-index:25217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">
            <v:stroke joinstyle="miter" miterlimit="10"/>
            <v:path o:connectangles="0,0" o:connectlocs="0,0;12490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171" style="position:absolute;margin-left:197.1pt;margin-top:108.75pt;width:0;height:12.85pt;z-index:25217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gEnFFQ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70" style="position:absolute;margin-left:383.3pt;margin-top:109.25pt;width:0;height:12.35pt;z-index:25217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SIzm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2169" style="position:absolute;margin-left:294.95pt;margin-top:109.25pt;width:88.9pt;height:0;z-index:25217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168" style="position:absolute;margin-left:294.95pt;margin-top:108.75pt;width:0;height:12.85pt;z-index:25217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67" style="position:absolute;margin-left:470.15pt;margin-top:109.25pt;width:0;height:12.35pt;z-index:25217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owVE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2166" style="position:absolute;margin-left:383.3pt;margin-top:109.25pt;width:87.3pt;height:0;z-index:25217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165" style="position:absolute;margin-left:383.3pt;margin-top:108.75pt;width:0;height:12.85pt;z-index:25217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LHty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64" style="position:absolute;margin-left:560.1pt;margin-top:109.25pt;width:0;height:12.35pt;z-index:2521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5L5R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63" style="position:absolute;margin-left:664.25pt;margin-top:109.25pt;width:0;height:12.35pt;z-index:25218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2162" style="position:absolute;margin-left:560.1pt;margin-top:109.25pt;width:104.65pt;height:0;z-index:25218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161" style="position:absolute;margin-left:560.1pt;margin-top:108.75pt;width:0;height:12.85pt;z-index:2521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b2/D2FQ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160" style="position:absolute;margin-left:54.25pt;margin-top:133.95pt;width:26.85pt;height:0;z-index:25218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59" style="position:absolute;margin-left:81.1pt;margin-top:121.1pt;width:0;height:13.35pt;z-index:25218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1vuzU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GU4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58" style="position:absolute;margin-left:54.25pt;margin-top:121.1pt;width:0;height:13.35pt;z-index:25218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Ygapu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GUKt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157" style="position:absolute;margin-left:81.1pt;margin-top:133.95pt;width:116pt;height:0;z-index:25218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56" style="position:absolute;margin-left:197.1pt;margin-top:121.1pt;width:0;height:13.35pt;z-index:25218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55" style="position:absolute;margin-left:81.1pt;margin-top:121.1pt;width:0;height:13.35pt;z-index:2521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oQGC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GQ4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154" style="position:absolute;margin-left:197.1pt;margin-top:133.95pt;width:97.85pt;height:0;z-index:25218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53" style="position:absolute;margin-left:294.95pt;margin-top:121.1pt;width:0;height:13.35pt;z-index:25219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Lnep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52" style="position:absolute;margin-left:197.1pt;margin-top:121.1pt;width:0;height:13.35pt;z-index:25219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sETET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151" style="position:absolute;margin-left:294.95pt;margin-top:133.95pt;width:88.4pt;height:0;z-index:25219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gYuLFw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50" style="position:absolute;margin-left:383.3pt;margin-top:121.1pt;width:0;height:13.35pt;z-index:25219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3acy8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GQJBilRQpXvA6LTZ/fyhNAoK4KmpbQbmD/W98Zna+k7TzxYpPS+J2vJbY3RTcsIAXeJ5jS4+8AcLn6JN814ziEF2TgfKDoWpvEMgAx1CZR5PleEHh2h7SeE2GU2H6TA4J9nxO7qz7i3XwQfZ31nX1pSBFCrCuqTWkF5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49" style="position:absolute;margin-left:294.95pt;margin-top:121.1pt;width:0;height:13.35pt;z-index:25219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5VXn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Sac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148" style="position:absolute;margin-left:383.3pt;margin-top:133.95pt;width:86.8pt;height:0;z-index:25219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qTokFg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47" style="position:absolute;margin-left:470.15pt;margin-top:121.1pt;width:0;height:13.35pt;z-index:25219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gkUe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Scc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46" style="position:absolute;margin-left:383.3pt;margin-top:121.1pt;width:0;height:13.35pt;z-index:25219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BvQOk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SUc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145" style="position:absolute;margin-left:470.15pt;margin-top:133.95pt;width:89.95pt;height:0;z-index:25219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44" style="position:absolute;margin-left:560.1pt;margin-top:121.1pt;width:0;height:13.35pt;z-index:25219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xf4LEwMAALI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43" style="position:absolute;margin-left:470.15pt;margin-top:121.1pt;width:0;height:13.35pt;z-index:25220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bdc6a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2142" style="position:absolute;margin-left:560.1pt;margin-top:133.95pt;width:104.15pt;height:0;z-index:2522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41" style="position:absolute;margin-left:664.25pt;margin-top:121.1pt;width:0;height:13.35pt;z-index:25220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DTM1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40" style="position:absolute;margin-left:560.1pt;margin-top:121.1pt;width:0;height:13.35pt;z-index:2522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39" style="position:absolute;margin-left:81.1pt;margin-top:133.95pt;width:0;height:12.35pt;z-index:25220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138" style="position:absolute;margin-left:54.25pt;margin-top:133.45pt;width:0;height:12.85pt;z-index:2522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OIxj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37" style="position:absolute;margin-left:197.1pt;margin-top:133.95pt;width:0;height:12.35pt;z-index:25220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136" style="position:absolute;margin-left:81.1pt;margin-top:133.45pt;width:0;height:12.85pt;z-index:25220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oX5ya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yXCEkSI1VOkeMDpttj9/KI2CAnhqG5uD+UNzb3ymtrnT9LNFSs8qojb81hjdVpwwQJd4XqOzD/zBwqdo3b7XDGKQrdOBsn1pau8QyED7UJnHY2X43iHaXVK4TUbDZHIZ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35" style="position:absolute;margin-left:294.95pt;margin-top:133.95pt;width:0;height:12.35pt;z-index:25220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134" style="position:absolute;margin-left:197.1pt;margin-top:133.45pt;width:0;height:12.85pt;z-index:25221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J2E1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33" style="position:absolute;margin-left:383.3pt;margin-top:133.95pt;width:0;height:12.35pt;z-index:25221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132" style="position:absolute;margin-left:294.95pt;margin-top:133.45pt;width:0;height:12.85pt;z-index:25221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31" style="position:absolute;margin-left:470.15pt;margin-top:133.95pt;width:0;height:12.35pt;z-index:2522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130" style="position:absolute;margin-left:383.3pt;margin-top:133.45pt;width:0;height:12.85pt;z-index:25221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E0OqxEw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29" style="position:absolute;margin-left:560.1pt;margin-top:133.95pt;width:0;height:12.35pt;z-index:25221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Cq/BzFA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28" style="position:absolute;margin-left:664.25pt;margin-top:133.95pt;width:0;height:12.35pt;z-index:25221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vlLbJ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127" style="position:absolute;margin-left:560.1pt;margin-top:133.45pt;width:0;height:12.85pt;z-index:25221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fO2MTEw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126" style="position:absolute;margin-left:54.25pt;margin-top:158.65pt;width:26.85pt;height:0;z-index:25221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25" style="position:absolute;margin-left:81.1pt;margin-top:145.8pt;width:0;height:13.35pt;z-index:2522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Ii8YEw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24" style="position:absolute;margin-left:54.25pt;margin-top:145.8pt;width:0;height:13.35pt;z-index:2522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123" style="position:absolute;margin-left:81.1pt;margin-top:158.65pt;width:116pt;height:0;z-index:25222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9OHFFA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22" style="position:absolute;margin-left:197.1pt;margin-top:145.8pt;width:0;height:13.35pt;z-index:2522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21" style="position:absolute;margin-left:81.1pt;margin-top:145.8pt;width:0;height:13.35pt;z-index:25222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1aSc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120" style="position:absolute;margin-left:197.1pt;margin-top:158.65pt;width:97.85pt;height:0;z-index:25222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19" style="position:absolute;margin-left:294.95pt;margin-top:145.8pt;width:0;height:13.35pt;z-index:2522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0Qka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SaY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18" style="position:absolute;margin-left:197.1pt;margin-top:145.8pt;width:0;height:13.35pt;z-index:25222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w7k+gEwMAALI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117" style="position:absolute;margin-left:294.95pt;margin-top:158.65pt;width:88.4pt;height:0;z-index:25222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fTKImFg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16" style="position:absolute;margin-left:383.3pt;margin-top:145.8pt;width:0;height:13.35pt;z-index:2522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iV9Z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SUY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15" style="position:absolute;margin-left:294.95pt;margin-top:145.8pt;width:0;height:13.35pt;z-index:25222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zuRM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SYY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114" style="position:absolute;margin-left:383.3pt;margin-top:158.65pt;width:86.8pt;height:0;z-index:25223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AAKdLFg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13" style="position:absolute;margin-left:470.15pt;margin-top:145.8pt;width:0;height:13.35pt;z-index:25223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QZJn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112" style="position:absolute;margin-left:470.15pt;margin-top:158.65pt;width:89.95pt;height:0;z-index:2522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11" style="position:absolute;margin-left:560.1pt;margin-top:145.8pt;width:0;height:13.35pt;z-index:25223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OW/I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10" style="position:absolute;margin-left:470.15pt;margin-top:145.8pt;width:0;height:13.35pt;z-index:25223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BilyEgMAALI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2109" style="position:absolute;margin-left:560.1pt;margin-top:158.65pt;width:104.15pt;height:0;z-index:25223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108" style="position:absolute;margin-left:664.25pt;margin-top:145.8pt;width:0;height:13.35pt;z-index:25223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qtfaTEwMAALI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07" style="position:absolute;margin-left:81.1pt;margin-top:158.65pt;width:0;height:12.35pt;z-index:25223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1e5Lt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2106" style="position:absolute;margin-left:54.25pt;margin-top:158.65pt;width:27.35pt;height:0;z-index:25223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105" style="position:absolute;margin-left:54.25pt;margin-top:158.15pt;width:0;height:12.85pt;z-index:25223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w9Ozb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k3iEkSI1VOkeMDpttj9/KI2CAnhqG5uD+UNzb3ymtrnT9LNFSs8qojb81hjdVpwwQJd4XqOzD/zBwqdo3b7XDGKQrdOBsn1pau8QyED7UJnHY2X43iHaXVK4TS6HyWQU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04" style="position:absolute;margin-left:197.1pt;margin-top:158.65pt;width:0;height:12.35pt;z-index:25224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PCn4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2103" style="position:absolute;margin-left:81.1pt;margin-top:158.65pt;width:116.5pt;height:0;z-index:25224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102" style="position:absolute;margin-left:81.1pt;margin-top:158.15pt;width:0;height:12.85pt;z-index:25224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101" style="position:absolute;margin-left:294.95pt;margin-top:158.65pt;width:0;height:12.35pt;z-index:25224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9OTG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007,e" o:spid="_x0000_s1026" id="Prostoručno 2100" style="position:absolute;margin-left:197.1pt;margin-top:158.65pt;width:98.35pt;height:0;z-index:25224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">
            <v:stroke joinstyle="miter" miterlimit="10"/>
            <v:path o:connectangles="0,0" o:connectlocs="0,0;12490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99" style="position:absolute;margin-left:197.1pt;margin-top:158.15pt;width:0;height:12.85pt;z-index:25224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6jae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8WSCkSI1VOkeMDpttj9/KI2CAnhqG5uD+UNzb3ymtrnT9LNFSs8qojb81hjdVpwwQJd4XqOzD/zBwqdo3b7XDGKQrdOBsn1pau8QyED7UJnHY2X43iHaXVK4TUbDZHIZ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98" style="position:absolute;margin-left:383.3pt;margin-top:158.65pt;width:0;height:12.35pt;z-index:25224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BIvO9FA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2097" style="position:absolute;margin-left:294.95pt;margin-top:158.65pt;width:88.9pt;height:0;z-index:25224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96" style="position:absolute;margin-left:294.95pt;margin-top:158.15pt;width:0;height:12.85pt;z-index:25224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csmDd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8WSEkSI1VOkeMDpttj9/KI2CAnhqG5uD+UNzb3ymtrnT9LNFSs8qojb81hjdVpwwQJd4XqOzD/zBwqdo3b7XDGKQrdOBsn1pau8QyED7UJnHY2X43iHaXVK4TUbDZHIZ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95" style="position:absolute;margin-left:470.15pt;margin-top:158.65pt;width:0;height:12.35pt;z-index:25225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0AlhRFA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2094" style="position:absolute;margin-left:383.3pt;margin-top:158.65pt;width:87.3pt;height:0;z-index:25225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93" style="position:absolute;margin-left:383.3pt;margin-top:158.15pt;width:0;height:12.85pt;z-index:25225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92" style="position:absolute;margin-left:560.1pt;margin-top:158.65pt;width:0;height:12.35pt;z-index:25225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91" style="position:absolute;margin-left:470.15pt;margin-top:158.15pt;width:0;height:12.85pt;z-index:25225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AlBMFQ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90" style="position:absolute;margin-left:664.25pt;margin-top:158.65pt;width:0;height:12.35pt;z-index:25225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ypVvFA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2089" style="position:absolute;margin-left:560.1pt;margin-top:158.65pt;width:104.65pt;height:0;z-index:25225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88" style="position:absolute;margin-left:560.1pt;margin-top:158.15pt;width:0;height:12.85pt;z-index:25225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jskXFAMAALIGAAAOAAAAZHJzL2Uyb0RvYy54bWysVduO0zAQfUfiHyw/InVzaXb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087" style="position:absolute;margin-left:54.25pt;margin-top:183.3pt;width:26.85pt;height:0;z-index:2522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gKLS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86" style="position:absolute;margin-left:54.25pt;margin-top:170.5pt;width:0;height:13.35pt;z-index:25225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iGhK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noww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085" style="position:absolute;margin-left:81.1pt;margin-top:183.3pt;width:116pt;height:0;z-index:25226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84" style="position:absolute;margin-left:197.1pt;margin-top:170.5pt;width:0;height:13.35pt;z-index:25226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8JXl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nqQ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83" style="position:absolute;margin-left:81.1pt;margin-top:170.5pt;width:0;height:13.35pt;z-index:25226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082" style="position:absolute;margin-left:197.1pt;margin-top:183.3pt;width:97.85pt;height:0;z-index:25226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081" style="position:absolute;margin-left:294.95pt;margin-top:183.3pt;width:88.4pt;height:0;z-index:25226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sLYfzFw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80" style="position:absolute;margin-left:383.3pt;margin-top:170.5pt;width:0;height:13.35pt;z-index:25226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Bx5h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ngBBilRQpXvA6LTZ/fyhNAoK4KmpbQbmD/W98Zna+k7TzxYpPS+J2vJbY3RTcsIAXeJ5jS4+8AcLn6JN814ziEF2TgfKDoWpvEMgAx1CZR5PleEHh2h7SeE2GU2H6TA4J9nxO7qz7i3XwQfZ31nX1pSBFCrCuqTWkF5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79" style="position:absolute;margin-left:294.95pt;margin-top:170.5pt;width:0;height:13.35pt;z-index:25226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i6vV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k8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078" style="position:absolute;margin-left:383.3pt;margin-top:183.3pt;width:86.8pt;height:0;z-index:2522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m6qnFg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77" style="position:absolute;margin-left:470.15pt;margin-top:170.5pt;width:0;height:13.35pt;z-index:25226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7Lss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o8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76" style="position:absolute;margin-left:383.3pt;margin-top:170.5pt;width:0;height:13.35pt;z-index:25226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+0/2W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o8w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075" style="position:absolute;margin-left:470.15pt;margin-top:183.3pt;width:89.95pt;height:0;z-index:25227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74" style="position:absolute;margin-left:560.1pt;margin-top:170.5pt;width:0;height:13.35pt;z-index:25227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lqwA5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qc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73" style="position:absolute;margin-left:470.15pt;margin-top:170.5pt;width:0;height:13.35pt;z-index:25227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GzCo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2072" style="position:absolute;margin-left:560.1pt;margin-top:183.3pt;width:104.15pt;height:0;z-index:25227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71" style="position:absolute;margin-left:664.25pt;margin-top:170.5pt;width:0;height:13.35pt;z-index:25227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/Y80H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70" style="position:absolute;margin-left:560.1pt;margin-top:170.5pt;width:0;height:13.35pt;z-index:25227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SXIu9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gNBilRQpXvA6LTZ/fyhNAoK4KmpbQbmD/W98Zna+k7TzxYpPS+J2vJbY3RTcsIAXeJ5jS4+8AcLn6JN814ziEF2TgfKDoWpvEMgAx1CZR5PleEHh2h7SeE2GU2H6TA4J9nxO7qz7i3XwQfZ31nX1pSBFCrCuqTWkF5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69" style="position:absolute;margin-left:81.1pt;margin-top:183.3pt;width:0;height:12.35pt;z-index:25227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2068" style="position:absolute;margin-left:54.25pt;margin-top:183.3pt;width:27.35pt;height:0;z-index:2522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67" style="position:absolute;margin-left:54.25pt;margin-top:182.8pt;width:0;height:12.85pt;z-index:25227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1rO7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8WiMkSI1VOkeMDpttj9/KI2CAnhqG5uD+UNzb3ymtrnT9LNFSs8qojb81hjdVpwwQJd4XqOzD/zBwqdo3b7XDGKQrdOBsn1pau8QyED7UJnHY2X43iHaXVK4TUbDZHIZ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66" style="position:absolute;margin-left:197.1pt;margin-top:183.3pt;width:0;height:12.35pt;z-index:25227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2065" style="position:absolute;margin-left:81.1pt;margin-top:183.3pt;width:116.5pt;height:0;z-index:25228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64" style="position:absolute;margin-left:81.1pt;margin-top:182.8pt;width:0;height:12.85pt;z-index:25228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QkQiu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63" style="position:absolute;margin-left:294.95pt;margin-top:183.3pt;width:0;height:12.35pt;z-index:25228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007,e" o:spid="_x0000_s1026" id="Prostoručno 2062" style="position:absolute;margin-left:197.1pt;margin-top:183.3pt;width:98.35pt;height:0;z-index:25228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">
            <v:stroke joinstyle="miter" miterlimit="10"/>
            <v:path o:connectangles="0,0" o:connectlocs="0,0;12490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61" style="position:absolute;margin-left:197.1pt;margin-top:182.8pt;width:0;height:12.85pt;z-index:25228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WcWQFQ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60" style="position:absolute;margin-left:383.3pt;margin-top:183.3pt;width:0;height:12.35pt;z-index:25228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2059" style="position:absolute;margin-left:294.95pt;margin-top:183.3pt;width:88.9pt;height:0;z-index:25228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58" style="position:absolute;margin-left:294.95pt;margin-top:182.8pt;width:0;height:12.85pt;z-index:25228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Yi6s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57" style="position:absolute;margin-left:470.15pt;margin-top:183.3pt;width:0;height:12.35pt;z-index:25228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Wzft2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2056" style="position:absolute;margin-left:383.3pt;margin-top:183.3pt;width:87.3pt;height:0;z-index:25229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55" style="position:absolute;margin-left:383.3pt;margin-top:182.8pt;width:0;height:12.85pt;z-index:25229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QoVA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54" style="position:absolute;margin-left:560.1pt;margin-top:183.3pt;width:0;height:12.35pt;z-index:25229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ikBj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53" style="position:absolute;margin-left:470.15pt;margin-top:182.8pt;width:0;height:12.85pt;z-index:25229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52" style="position:absolute;margin-left:664.25pt;margin-top:183.3pt;width:0;height:12.35pt;z-index:25229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2051" style="position:absolute;margin-left:560.1pt;margin-top:183.3pt;width:104.65pt;height:0;z-index:25229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50" style="position:absolute;margin-left:560.1pt;margin-top:182.8pt;width:0;height:12.85pt;z-index:25229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Jikh+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049" style="position:absolute;margin-left:54.25pt;margin-top:208pt;width:26.85pt;height:0;z-index:25229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bUOyj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48" style="position:absolute;margin-left:81.1pt;margin-top:195.15pt;width:0;height:13.35pt;z-index:25229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WCY7EwMAALI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47" style="position:absolute;margin-left:54.25pt;margin-top:195.15pt;width:0;height:13.35pt;z-index:25229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9AHB4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Tsc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046" style="position:absolute;margin-left:81.1pt;margin-top:208pt;width:116pt;height:0;z-index:25230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45" style="position:absolute;margin-left:197.1pt;margin-top:195.15pt;width:0;height:13.35pt;z-index:25230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044" style="position:absolute;margin-left:197.1pt;margin-top:208pt;width:97.85pt;height:0;z-index:25230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43" style="position:absolute;margin-left:294.95pt;margin-top:195.15pt;width:0;height:13.35pt;z-index:25230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K9/v8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42" style="position:absolute;margin-left:197.1pt;margin-top:195.15pt;width:0;height:13.35pt;z-index:25230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041" style="position:absolute;margin-left:294.95pt;margin-top:208pt;width:88.4pt;height:0;z-index:25230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QgwmnFw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40" style="position:absolute;margin-left:383.3pt;margin-top:195.15pt;width:0;height:13.35pt;z-index:25230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39" style="position:absolute;margin-left:294.95pt;margin-top:195.15pt;width:0;height:13.35pt;z-index:25230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45E4b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kw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038" style="position:absolute;margin-left:383.3pt;margin-top:208pt;width:86.8pt;height:0;z-index:25230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37" style="position:absolute;margin-left:470.15pt;margin-top:195.15pt;width:0;height:13.35pt;z-index:25230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7g17i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36" style="position:absolute;margin-left:383.3pt;margin-top:195.15pt;width:0;height:13.35pt;z-index:25231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035" style="position:absolute;margin-left:470.15pt;margin-top:208pt;width:89.95pt;height:0;z-index:25231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34" style="position:absolute;margin-left:560.1pt;margin-top:195.15pt;width:0;height:13.35pt;z-index:25231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xOX3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qQYKVJBle4Bo9Nm9/OH0igogKemthmYP9T3xmdq6ztNP1uk9LwkastvjdFNyQkDdInnNbr4wB8sfIo2zXvNIAbZOR0oOxSm8g6BDHQIlXk8VYYfHKLtJYXbZDQdpsPgnGTH7+jOurdcBx9kf2ddW1MGUqgI65JaQ/2LSkJ530QoRg1Kj+U/WSQXFiUaxO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33" style="position:absolute;margin-left:470.15pt;margin-top:195.15pt;width:0;height:13.35pt;z-index:25231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dNVm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2032" style="position:absolute;margin-left:560.1pt;margin-top:208pt;width:104.15pt;height:0;z-index:25231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31" style="position:absolute;margin-left:664.25pt;margin-top:195.15pt;width:0;height:13.35pt;z-index:25231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DCjJ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30" style="position:absolute;margin-left:560.1pt;margin-top:195.15pt;width:0;height:13.35pt;z-index:25231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6M25z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/HgBBilRQpXvA6LTZ/fyhNAoK4KmpbQbmD/W98Zna+k7TzxYpPS+J2vJbY3RTcsIAXeJ5jS4+8AcLn6JN814ziEF2TgfKDoWpvEMgAx1CZR5PleEHh2h7SeE2GU2H6TA4J9nxO7qz7i3XwQfZ31nX1pSBFCrCuqTWkF5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29" style="position:absolute;margin-left:81.1pt;margin-top:208pt;width:0;height:12.35pt;z-index:25231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KcUVFA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28" style="position:absolute;margin-left:54.25pt;margin-top:207.5pt;width:0;height:12.85pt;z-index:25231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4QA2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27" style="position:absolute;margin-left:197.1pt;margin-top:208pt;width:0;height:12.35pt;z-index:25231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QTtXs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26" style="position:absolute;margin-left:294.95pt;margin-top:208pt;width:0;height:12.35pt;z-index:2523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9cZNW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25" style="position:absolute;margin-left:197.1pt;margin-top:207.5pt;width:0;height:12.85pt;z-index:25232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wava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24" style="position:absolute;margin-left:383.3pt;margin-top:208pt;width:0;height:12.35pt;z-index:25232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CW75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23" style="position:absolute;margin-left:294.95pt;margin-top:207.5pt;width:0;height:12.85pt;z-index:25232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22" style="position:absolute;margin-left:470.15pt;margin-top:208pt;width:0;height:12.35pt;z-index:25232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21" style="position:absolute;margin-left:383.3pt;margin-top:207.5pt;width:0;height:12.85pt;z-index:25232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NiBeFQ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20" style="position:absolute;margin-left:560.1pt;margin-top:208pt;width:0;height:12.35pt;z-index:25232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/uV9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19" style="position:absolute;margin-left:470.15pt;margin-top:207.5pt;width:0;height:12.85pt;z-index:2523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2018" style="position:absolute;margin-left:664.25pt;margin-top:208pt;width:0;height:12.35pt;z-index:25232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Q+kj7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2017" style="position:absolute;margin-left:560.1pt;margin-top:207.5pt;width:0;height:12.85pt;z-index:25232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gVZ0h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2016" style="position:absolute;margin-left:54.25pt;margin-top:232.7pt;width:26.85pt;height:0;z-index:2523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15" style="position:absolute;margin-left:81.1pt;margin-top:219.85pt;width:0;height:13.35pt;z-index:2523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UTNEq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14" style="position:absolute;margin-left:54.25pt;margin-top:219.85pt;width:0;height:13.35pt;z-index:25233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5c5eQ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2013" style="position:absolute;margin-left:81.1pt;margin-top:232.7pt;width:116pt;height:0;z-index:2523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12" style="position:absolute;margin-left:197.1pt;margin-top:219.85pt;width:0;height:13.35pt;z-index:2523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/OG7EQ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2011" style="position:absolute;margin-left:197.1pt;margin-top:232.7pt;width:97.85pt;height:0;z-index:25233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10" style="position:absolute;margin-left:294.95pt;margin-top:219.85pt;width:0;height:13.35pt;z-index:25233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hBwUEQ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09" style="position:absolute;margin-left:197.1pt;margin-top:219.85pt;width:0;height:13.35pt;z-index:2523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WCIVP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zGwOcVIkQqqdA8YnTa7nz+URkEBPDW1zcD8ob43PlNb32n62SKl5yVRW35rjG5KThigSzyv0cUH/mDhU7Rp3msGMcjO6UDZoTCVdwhkoEOozOOpMvzgEG0vKdwmo+kwHQbnJDt+R3fWveU6+CD7O+vamjKQQkVYl9Qa6l9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2008" style="position:absolute;margin-left:294.95pt;margin-top:232.7pt;width:88.4pt;height:0;z-index:2523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zV+jFQ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07" style="position:absolute;margin-left:383.3pt;margin-top:219.85pt;width:0;height:13.35pt;z-index:25234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06" style="position:absolute;margin-left:294.95pt;margin-top:219.85pt;width:0;height:13.35pt;z-index:25234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4UNMMEQ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2005" style="position:absolute;margin-left:383.3pt;margin-top:232.7pt;width:86.8pt;height:0;z-index:25234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04" style="position:absolute;margin-left:470.15pt;margin-top:219.85pt;width:0;height:13.35pt;z-index:25234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jKC6j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03" style="position:absolute;margin-left:383.3pt;margin-top:219.85pt;width:0;height:13.35pt;z-index:25234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mB4y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2002" style="position:absolute;margin-left:470.15pt;margin-top:232.7pt;width:89.95pt;height:0;z-index:25234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01" style="position:absolute;margin-left:560.1pt;margin-top:219.85pt;width:0;height:13.35pt;z-index:25234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54OOd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2000" style="position:absolute;margin-left:470.15pt;margin-top:219.85pt;width:0;height:13.35pt;z-index:25234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36Un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999" style="position:absolute;margin-left:560.1pt;margin-top:232.7pt;width:104.15pt;height:0;z-index:25234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98" style="position:absolute;margin-left:664.25pt;margin-top:219.85pt;width:0;height:13.35pt;z-index:25234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akngz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p1Ar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97" style="position:absolute;margin-left:560.1pt;margin-top:219.85pt;width:0;height:13.35pt;z-index:25235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0yi5w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p2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96" style="position:absolute;margin-left:81.1pt;margin-top:232.7pt;width:0;height:12.35pt;z-index:25235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Y1r3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1995" style="position:absolute;margin-left:54.25pt;margin-top:232.7pt;width:27.35pt;height:0;z-index:25235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lKAQdFA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94" style="position:absolute;margin-left:54.25pt;margin-top:232.2pt;width:0;height:12.85pt;z-index:25235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93" style="position:absolute;margin-left:197.1pt;margin-top:232.7pt;width:0;height:12.35pt;z-index:25235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92" style="position:absolute;margin-left:294.95pt;margin-top:232.7pt;width:0;height:12.35pt;z-index:25235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91" style="position:absolute;margin-left:197.1pt;margin-top:232.2pt;width:0;height:12.85pt;z-index:25235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90" style="position:absolute;margin-left:383.3pt;margin-top:232.7pt;width:0;height:12.35pt;z-index:25235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7CzcEg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89" style="position:absolute;margin-left:294.95pt;margin-top:232.2pt;width:0;height:12.85pt;z-index:25235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lzYeEwMAALI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88" style="position:absolute;margin-left:470.15pt;margin-top:232.7pt;width:0;height:12.35pt;z-index:25235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xX/M9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87" style="position:absolute;margin-left:383.3pt;margin-top:232.2pt;width:0;height:12.85pt;z-index:25236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B8CbnEwMAALI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86" style="position:absolute;margin-left:560.1pt;margin-top:232.7pt;width:0;height:12.35pt;z-index:25236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OOPE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85" style="position:absolute;margin-left:470.15pt;margin-top:232.2pt;width:0;height:12.85pt;z-index:25236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aiNtI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J0OMFKmgSveA0Wmz+/lDaRQUwFNT2wzMH+p74zO19Z2mny1Sel4SteW3xuim5IQBusTzGl184A8WPkWb5r1mEIPsnA6UHQpTeYdABjqEyjyeKsMPDtH2ksJtMhok02FwTrLjd3Rn3Vuugw+yv7OurSkDKVSEdUmtof5FJaG8byIUowalx/KfLJILixL1p+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84" style="position:absolute;margin-left:664.25pt;margin-top:232.7pt;width:0;height:12.35pt;z-index:25236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QB5r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83" style="position:absolute;margin-left:560.1pt;margin-top:232.2pt;width:0;height:12.85pt;z-index:25236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982" style="position:absolute;margin-left:54.25pt;margin-top:257.35pt;width:26.85pt;height:0;z-index:25236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btZfFg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81" style="position:absolute;margin-left:81.1pt;margin-top:244.5pt;width:0;height:13.35pt;z-index:25236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HuFo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80" style="position:absolute;margin-left:54.25pt;margin-top:244.5pt;width:0;height:13.35pt;z-index:25236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IafS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J0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979" style="position:absolute;margin-left:81.1pt;margin-top:257.35pt;width:116pt;height:0;z-index:25236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W02dbFA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78" style="position:absolute;margin-left:197.1pt;margin-top:244.5pt;width:0;height:13.35pt;z-index:25236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XklTc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x1Ar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977" style="position:absolute;margin-left:197.1pt;margin-top:257.35pt;width:97.85pt;height:0;z-index:25237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76" style="position:absolute;margin-left:294.95pt;margin-top:244.5pt;width:0;height:13.35pt;z-index:25237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U9UQl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xy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75" style="position:absolute;margin-left:197.1pt;margin-top:244.5pt;width:0;height:13.35pt;z-index:25237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isv8w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x0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974" style="position:absolute;margin-left:294.95pt;margin-top:257.35pt;width:88.4pt;height:0;z-index:25237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73" style="position:absolute;margin-left:383.3pt;margin-top:244.5pt;width:0;height:13.35pt;z-index:25237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PYkb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72" style="position:absolute;margin-left:294.95pt;margin-top:244.5pt;width:0;height:13.35pt;z-index:25237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As+h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pNx32MFKmgSveA0Wmz+/lDaRQUwFNT2wzMH+p74zO19Z2mny1Sel4SteW3xuim5IQBusTzGl184A8WPkWb5r1mEIPsnA6UHQpTeYdABjqEyjyeKsMPDtH2ksJtMpoO02FwTrLjd3Rn3Vuugw+yv7OurSkDKVSEdUmtof5FJaG8byIUowalx/KfLJILixIN4nHXIScT4OgPTgZnFuAAndxE0B5HVKQ8AqUH1SEFCQGTPnkPvNbW8+FhQ+rrllOSgZXX/sY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971" style="position:absolute;margin-left:383.3pt;margin-top:257.35pt;width:86.8pt;height:0;z-index:25237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gD31pFw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70" style="position:absolute;margin-left:470.15pt;margin-top:244.5pt;width:0;height:13.35pt;z-index:25237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4ejIO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x0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69" style="position:absolute;margin-left:383.3pt;margin-top:244.5pt;width:0;height:13.35pt;z-index:25237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9qtV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R1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968" style="position:absolute;margin-left:470.15pt;margin-top:257.35pt;width:89.95pt;height:0;z-index:25238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HqFPoFw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67" style="position:absolute;margin-left:560.1pt;margin-top:244.5pt;width:0;height:13.35pt;z-index:25238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jkbus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R2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66" style="position:absolute;margin-left:470.15pt;margin-top:244.5pt;width:0;height:13.35pt;z-index:25238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rv0W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Ry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965" style="position:absolute;margin-left:560.1pt;margin-top:257.35pt;width:104.15pt;height:0;z-index:25238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64" style="position:absolute;margin-left:664.25pt;margin-top:244.5pt;width:0;height:13.35pt;z-index:25238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1gC5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Ry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63" style="position:absolute;margin-left:560.1pt;margin-top:244.5pt;width:0;height:13.35pt;z-index:25238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ZjAo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62" style="position:absolute;margin-left:81.1pt;margin-top:257.35pt;width:0;height:12.35pt;z-index:25238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61" style="position:absolute;margin-left:54.25pt;margin-top:256.85pt;width:0;height:12.85pt;z-index:25238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f3wj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60" style="position:absolute;margin-left:197.1pt;margin-top:257.35pt;width:0;height:12.35pt;z-index:25238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t7kAEg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59" style="position:absolute;margin-left:81.1pt;margin-top:256.85pt;width:0;height:12.85pt;z-index:25238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58" style="position:absolute;margin-left:294.95pt;margin-top:257.35pt;width:0;height:12.35pt;z-index:25239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sxSG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57" style="position:absolute;margin-left:197.1pt;margin-top:256.85pt;width:0;height:12.85pt;z-index:25239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iHMFcEg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56" style="position:absolute;margin-left:383.3pt;margin-top:257.35pt;width:0;height:12.35pt;z-index:25239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1AR/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55" style="position:absolute;margin-left:294.95pt;margin-top:256.85pt;width:0;height:12.85pt;z-index:25239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5ZDzz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54" style="position:absolute;margin-left:470.15pt;margin-top:257.35pt;width:0;height:12.35pt;z-index:25239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KrPnQ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53" style="position:absolute;margin-left:383.3pt;margin-top:256.85pt;width:0;height:12.85pt;z-index:25239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V60rY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52" style="position:absolute;margin-left:560.1pt;margin-top:257.35pt;width:0;height:12.35pt;z-index:25239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51" style="position:absolute;margin-left:470.15pt;margin-top:256.85pt;width:0;height:12.85pt;z-index:25239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Ok7d3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50" style="position:absolute;margin-left:664.25pt;margin-top:257.35pt;width:0;height:12.35pt;z-index:25239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9W3JUEg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49" style="position:absolute;margin-left:560.1pt;margin-top:256.85pt;width:0;height:12.85pt;z-index:25239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948" style="position:absolute;margin-left:54.25pt;margin-top:282.05pt;width:26.85pt;height:0;z-index:25240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SROq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47" style="position:absolute;margin-left:81.1pt;margin-top:269.2pt;width:0;height:13.35pt;z-index:25240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XJsnL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0z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46" style="position:absolute;margin-left:54.25pt;margin-top:269.2pt;width:0;height:13.35pt;z-index:25240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6GY9x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0x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945" style="position:absolute;margin-left:81.1pt;margin-top:282.05pt;width:116pt;height:0;z-index:25240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/Lb0eFA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44" style="position:absolute;margin-left:197.1pt;margin-top:269.2pt;width:0;height:13.35pt;z-index:25240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hYXLe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0xQj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943" style="position:absolute;margin-left:197.1pt;margin-top:282.05pt;width:97.85pt;height:0;z-index:25240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42" style="position:absolute;margin-left:294.95pt;margin-top:269.2pt;width:0;height:13.35pt;z-index:25240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7gT1EQ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41" style="position:absolute;margin-left:197.1pt;margin-top:269.2pt;width:0;height:13.35pt;z-index:25240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7qb/g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940" style="position:absolute;margin-left:294.95pt;margin-top:282.05pt;width:88.4pt;height:0;z-index:25240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39" style="position:absolute;margin-left:383.3pt;margin-top:269.2pt;width:0;height:13.35pt;z-index:25240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Swveo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B1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38" style="position:absolute;margin-left:294.95pt;margin-top:269.2pt;width:0;height:13.35pt;z-index:25241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//bES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B1Ar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937" style="position:absolute;margin-left:383.3pt;margin-top:282.05pt;width:86.8pt;height:0;z-index:25241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36" style="position:absolute;margin-left:470.15pt;margin-top:269.2pt;width:0;height:13.35pt;z-index:25241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8mqHr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By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35" style="position:absolute;margin-left:383.3pt;margin-top:269.2pt;width:0;height:13.35pt;z-index:25241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3Rr+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B0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934" style="position:absolute;margin-left:470.15pt;margin-top:282.05pt;width:89.95pt;height:0;z-index:25241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33" style="position:absolute;margin-left:560.1pt;margin-top:269.2pt;width:0;height:13.35pt;z-index:25241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UmzV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32" style="position:absolute;margin-left:470.15pt;margin-top:269.2pt;width:0;height:13.35pt;z-index:25241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LbSpv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pNB32MFKmgSveA0Wmz+/lDaRQUwFNT2wzMH+p74zO19Z2mny1Sel4SteW3xuim5IQBusTzGl184A8WPkWb5r1mEIPsnA6UHQpTeYdABjqEyjyeKsMPDtH2ksJtMpoO02FwTrLjd3Rn3Vuugw+yv7OurSkDKVSEdUmtof5FJaG8byIUowalx/KfLJILixIN4nHXIScT4OgPTgZnFuAAndxE0B5HVKQ8AqUH1SEFCQGTPnkPvNbW8+FhQ+rrllOSgZXX/sY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931" style="position:absolute;margin-left:560.1pt;margin-top:282.05pt;width:104.15pt;height:0;z-index:25241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30" style="position:absolute;margin-left:664.25pt;margin-top:269.2pt;width:0;height:13.35pt;z-index:25241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QFdfA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B0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29" style="position:absolute;margin-left:560.1pt;margin-top:269.2pt;width:0;height:13.35pt;z-index:25242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mU6b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+1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28" style="position:absolute;margin-left:81.1pt;margin-top:282.05pt;width:0;height:12.35pt;z-index:25242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MDocEw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27" style="position:absolute;margin-left:54.25pt;margin-top:281.55pt;width:0;height:12.85pt;z-index:25242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kn+/GEw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26" style="position:absolute;margin-left:197.1pt;margin-top:282.05pt;width:0;height:12.35pt;z-index:25242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25" style="position:absolute;margin-left:294.95pt;margin-top:282.05pt;width:0;height:12.35pt;z-index:25242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hEJHwEw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24" style="position:absolute;margin-left:197.1pt;margin-top:281.55pt;width:0;height:12.85pt;z-index:25242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2FTTEw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23" style="position:absolute;margin-left:383.3pt;margin-top:282.05pt;width:0;height:12.35pt;z-index:25242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22" style="position:absolute;margin-left:294.95pt;margin-top:281.55pt;width:0;height:12.85pt;z-index:25242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21" style="position:absolute;margin-left:470.15pt;margin-top:282.05pt;width:0;height:12.35pt;z-index:25242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W5xp0FAMAALI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20" style="position:absolute;margin-left:383.3pt;margin-top:281.55pt;width:0;height:12.85pt;z-index:25242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19" style="position:absolute;margin-left:560.1pt;margin-top:282.05pt;width:0;height:12.35pt;z-index:25243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X47fy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18" style="position:absolute;margin-left:470.15pt;margin-top:281.55pt;width:0;height:12.85pt;z-index:25243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917" style="position:absolute;margin-left:664.25pt;margin-top:282.05pt;width:0;height:12.35pt;z-index:25243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hKcL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916" style="position:absolute;margin-left:560.1pt;margin-top:281.55pt;width:0;height:12.85pt;z-index:25243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TGIo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915" style="position:absolute;margin-left:54.25pt;margin-top:306.75pt;width:26.85pt;height:0;z-index:25243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XeS7FA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14" style="position:absolute;margin-left:81.1pt;margin-top:293.9pt;width:0;height:13.35pt;z-index:25243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VS4j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kxQj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13" style="position:absolute;margin-left:54.25pt;margin-top:293.9pt;width:0;height:13.35pt;z-index:25243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S5R6y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912" style="position:absolute;margin-left:81.1pt;margin-top:306.75pt;width:116pt;height:0;z-index:25243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NAjoFQ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11" style="position:absolute;margin-left:197.1pt;margin-top:293.9pt;width:0;height:13.35pt;z-index:25243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neMd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910" style="position:absolute;margin-left:197.1pt;margin-top:306.75pt;width:97.85pt;height:0;z-index:25243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09" style="position:absolute;margin-left:294.95pt;margin-top:293.9pt;width:0;height:13.35pt;z-index:25244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8Ljz8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4y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08" style="position:absolute;margin-left:197.1pt;margin-top:293.9pt;width:0;height:13.35pt;z-index:25244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EXpG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907" style="position:absolute;margin-left:294.95pt;margin-top:306.75pt;width:88.4pt;height:0;z-index:25244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06" style="position:absolute;margin-left:383.3pt;margin-top:293.9pt;width:0;height:13.35pt;z-index:25244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dmq/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4x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05" style="position:absolute;margin-left:294.95pt;margin-top:293.9pt;width:0;height:13.35pt;z-index:25244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MdGq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4y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904" style="position:absolute;margin-left:383.3pt;margin-top:306.75pt;width:86.8pt;height:0;z-index:25244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yv/EoFg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03" style="position:absolute;margin-left:470.15pt;margin-top:293.9pt;width:0;height:13.35pt;z-index:25244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vqeB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02" style="position:absolute;margin-left:383.3pt;margin-top:293.9pt;width:0;height:13.35pt;z-index:25244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lgeE7EQ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901" style="position:absolute;margin-left:470.15pt;margin-top:306.75pt;width:89.95pt;height:0;z-index:25244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900" style="position:absolute;margin-left:560.1pt;margin-top:293.9pt;width:0;height:13.35pt;z-index:25244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++RyU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99" style="position:absolute;margin-left:470.15pt;margin-top:293.9pt;width:0;height:13.35pt;z-index:25245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mLwvv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pl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898" style="position:absolute;margin-left:560.1pt;margin-top:306.75pt;width:104.15pt;height:0;z-index:25245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97" style="position:absolute;margin-left:664.25pt;margin-top:293.9pt;width:0;height:13.35pt;z-index:2524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lSBsW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pm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96" style="position:absolute;margin-left:560.1pt;margin-top:293.9pt;width:0;height:13.35pt;z-index:25245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Id12s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pi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95" style="position:absolute;margin-left:81.1pt;margin-top:306.75pt;width:0;height:12.35pt;z-index:25245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894" style="position:absolute;margin-left:54.25pt;margin-top:306.25pt;width:0;height:12.85pt;z-index:25245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8bhGnEwMAALI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93" style="position:absolute;margin-left:197.1pt;margin-top:306.75pt;width:0;height:12.35pt;z-index:25245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92" style="position:absolute;margin-left:383.3pt;margin-top:306.75pt;width:0;height:12.35pt;z-index:25245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891" style="position:absolute;margin-left:294.95pt;margin-top:306.25pt;width:0;height:12.85pt;z-index:25245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mptyZFAMAALI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90" style="position:absolute;margin-left:470.15pt;margin-top:306.75pt;width:0;height:12.35pt;z-index:25246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bhm6Eg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1889" style="position:absolute;margin-left:383.3pt;margin-top:306.75pt;width:87.3pt;height:0;z-index:25246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88" style="position:absolute;margin-left:560.1pt;margin-top:306.75pt;width:0;height:12.35pt;z-index:25246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887" style="position:absolute;margin-left:470.15pt;margin-top:306.25pt;width:0;height:12.85pt;z-index:25246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QchOBEwMAALI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86" style="position:absolute;margin-left:664.25pt;margin-top:306.75pt;width:0;height:12.35pt;z-index:2524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1885" style="position:absolute;margin-left:560.1pt;margin-top:306.75pt;width:104.65pt;height:0;z-index:25246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884" style="position:absolute;margin-left:54.25pt;margin-top:331.4pt;width:26.85pt;height:0;z-index:25246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Y5US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83" style="position:absolute;margin-left:81.1pt;margin-top:318.55pt;width:0;height:13.35pt;z-index:25246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82" style="position:absolute;margin-left:54.25pt;margin-top:318.55pt;width:0;height:13.35pt;z-index:25246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l228b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pNJn2MFKmgSveA0Wmz+/lDaRQUwFNT2wzMH+p74zO19Z2mny1Sel4SteW3xuim5IQBusTzGl184A8WPkWb5r1mEIPsnA6UHQpTeYdABjqEyjyeKsMPDtH2ksJtMpoO02FwTrLjd3Rn3Vuugw+yv7OurSkDKVSEdUmtof5FJaG8byIUowalx/KfLJILixIN4nHXIScT4OgPTgZnFuAAndxE0B5HVKQ8AqUH1SEFCQGTPnkPvNbW8+FhQ+rrllOSgZXX/sY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881" style="position:absolute;margin-left:81.1pt;margin-top:331.4pt;width:116pt;height:0;z-index:25246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80" style="position:absolute;margin-left:197.1pt;margin-top:318.55pt;width:0;height:13.35pt;z-index:25247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+o5K0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Jk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879" style="position:absolute;margin-left:197.1pt;margin-top:331.4pt;width:97.85pt;height:0;z-index:25247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878" style="position:absolute;margin-left:294.95pt;margin-top:331.4pt;width:88.4pt;height:0;z-index:25247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JU7qFQ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77" style="position:absolute;margin-left:383.3pt;margin-top:318.55pt;width:0;height:13.35pt;z-index:25247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SDf5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xm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76" style="position:absolute;margin-left:294.95pt;margin-top:318.55pt;width:0;height:13.35pt;z-index:25247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d3FD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xi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875" style="position:absolute;margin-left:383.3pt;margin-top:331.4pt;width:86.8pt;height:0;z-index:25247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74" style="position:absolute;margin-left:470.15pt;margin-top:318.55pt;width:0;height:13.35pt;z-index:25247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eD4zs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xi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873" style="position:absolute;margin-left:470.15pt;margin-top:331.4pt;width:89.95pt;height:0;z-index:25247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GvldFg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72" style="position:absolute;margin-left:560.1pt;margin-top:318.55pt;width:0;height:13.35pt;z-index:25247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gPrH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pNxn2MFKmgSveA0Wmz+/lDaRQUwFNT2wzMH+p74zO19Z2mny1Sel4SteW3xuim5IQBusTzGl184A8WPkWb5r1mEIPsnA6UHQpTeYdABjqEyjyeKsMPDtH2ksJtMpoO02FwTrLjd3Rn3Vuugw+yv7OurSkDKVSEdUmtof5FJaG8byIUowalx/KfLJILixIN4nHXIScT4OgPTgZnFuAAndxE0B5HVKQ8AqUH1SEFCQGTPnkPvNbW8+FhQ+rrllOSgZXX/sY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871" style="position:absolute;margin-left:560.1pt;margin-top:331.4pt;width:104.15pt;height:0;z-index:25247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70" style="position:absolute;margin-left:664.25pt;margin-top:318.55pt;width:0;height:13.35pt;z-index:25248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+Ado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xk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69" style="position:absolute;margin-left:81.1pt;margin-top:331.4pt;width:0;height:12.35pt;z-index:25248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A4qwO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868" style="position:absolute;margin-left:54.25pt;margin-top:330.9pt;width:0;height:12.85pt;z-index:25248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zKmktEwMAALI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67" style="position:absolute;margin-left:197.1pt;margin-top:331.4pt;width:0;height:12.35pt;z-index:25248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hbz3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66" style="position:absolute;margin-left:294.95pt;margin-top:331.4pt;width:0;height:12.35pt;z-index:25248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65" style="position:absolute;margin-left:383.3pt;margin-top:331.4pt;width:0;height:12.35pt;z-index:25248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/UFY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64" style="position:absolute;margin-left:470.15pt;margin-top:331.4pt;width:0;height:12.35pt;z-index:25248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1wgfi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63" style="position:absolute;margin-left:560.1pt;margin-top:331.4pt;width:0;height:12.35pt;z-index:25248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862" style="position:absolute;margin-left:470.15pt;margin-top:330.9pt;width:0;height:12.85pt;z-index:25248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61" style="position:absolute;margin-left:664.25pt;margin-top:331.4pt;width:0;height:12.35pt;z-index:25248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CsrcFA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860" style="position:absolute;margin-left:54.25pt;margin-top:356.1pt;width:26.85pt;height:0;z-index:25249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WlDJ5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59" style="position:absolute;margin-left:81.1pt;margin-top:343.25pt;width:0;height:13.35pt;z-index:25249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fmFVn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hl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58" style="position:absolute;margin-left:54.25pt;margin-top:343.25pt;width:0;height:13.35pt;z-index:25249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ypxPd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hlAr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857" style="position:absolute;margin-left:81.1pt;margin-top:356.1pt;width:116pt;height:0;z-index:25249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56" style="position:absolute;margin-left:197.1pt;margin-top:343.25pt;width:0;height:13.35pt;z-index:25249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xwAMk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hi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855" style="position:absolute;margin-left:197.1pt;margin-top:356.1pt;width:97.85pt;height:0;z-index:25249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54" style="position:absolute;margin-left:294.95pt;margin-top:343.25pt;width:0;height:13.35pt;z-index:25249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quP6L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hi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853" style="position:absolute;margin-left:294.95pt;margin-top:356.1pt;width:88.4pt;height:0;z-index:25249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pXTcFQ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52" style="position:absolute;margin-left:383.3pt;margin-top:343.25pt;width:0;height:13.35pt;z-index:25249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N4ig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pNhn2MFKmgSveA0Wmz+/lDaRQUwFNT2wzMH+p74zO19Z2mny1Sel4SteW3xuim5IQBusTzGl184A8WPkWb5r1mEIPsnA6UHQpTeYdABjqEyjyeKsMPDtH2ksJtMpoO02FwTrLjd3Rn3Vuugw+yv7OurSkDKVSEdUmtof5FJaG8byIUowalx/KfLJILixIN4nHXIScT4OgPTgZnFuAAndxE0B5HVKQ8AqUH1SEFCQGTPnkPvNbW8+FhQ+rrllOSgZXX/sY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851" style="position:absolute;margin-left:383.3pt;margin-top:356.1pt;width:86.8pt;height:0;z-index:25249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50" style="position:absolute;margin-left:470.15pt;margin-top:343.25pt;width:0;height:13.35pt;z-index:25250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dT3UP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hk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849" style="position:absolute;margin-left:470.15pt;margin-top:356.1pt;width:89.95pt;height:0;z-index:25250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48" style="position:absolute;margin-left:560.1pt;margin-top:343.25pt;width:0;height:13.35pt;z-index:25250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o/Kru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47" style="position:absolute;margin-left:470.15pt;margin-top:343.25pt;width:0;height:13.35pt;z-index:25250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GpPyt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0j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846" style="position:absolute;margin-left:560.1pt;margin-top:356.1pt;width:104.15pt;height:0;z-index:25250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45" style="position:absolute;margin-left:664.25pt;margin-top:343.25pt;width:0;height:13.35pt;z-index:25250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44" style="position:absolute;margin-left:81.1pt;margin-top:356.1pt;width:0;height:12.35pt;z-index:25250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dXWF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1843" style="position:absolute;margin-left:54.25pt;margin-top:356.1pt;width:27.35pt;height:0;z-index:25250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842" style="position:absolute;margin-left:54.25pt;margin-top:355.6pt;width:0;height:12.85pt;z-index:25250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41" style="position:absolute;margin-left:197.1pt;margin-top:356.1pt;width:0;height:12.35pt;z-index:25251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vbi7FA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40" style="position:absolute;margin-left:294.95pt;margin-top:356.1pt;width:0;height:12.35pt;z-index:25251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39" style="position:absolute;margin-left:383.3pt;margin-top:356.1pt;width:0;height:12.35pt;z-index:25251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y1vDz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BlOMFKmgSveA0Wmz+/lDaRQUwFNT2wzMH+p74zO19Z2mny1Sel4SteW3xuim5IQBusTzGl184A8WPkWb5r1mEIPsnA6UHQpTeYdABjqEyjyeKsMPDtH2ksJtMhxN0mFwTrLjd3Rn3Vuugw+yv7OurSkDKVSEdUmtof5FJaG8byIUowalx/KfLJILixL1J+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1838" style="position:absolute;margin-left:294.95pt;margin-top:356.1pt;width:88.9pt;height:0;z-index:25251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837" style="position:absolute;margin-left:294.95pt;margin-top:355.6pt;width:0;height:12.85pt;z-index:25251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vRmOTEwMAALI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36" style="position:absolute;margin-left:470.15pt;margin-top:356.1pt;width:0;height:12.35pt;z-index:25251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jqawEwMAALI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35" style="position:absolute;margin-left:560.1pt;margin-top:356.1pt;width:0;height:12.35pt;z-index:25251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qyR2lEwMAALI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834" style="position:absolute;margin-left:470.15pt;margin-top:355.6pt;width:0;height:12.85pt;z-index:25251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AdiGEwMAALI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33" style="position:absolute;margin-left:664.25pt;margin-top:356.1pt;width:0;height:12.35pt;z-index:25251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832" style="position:absolute;margin-left:54.25pt;margin-top:380.75pt;width:26.85pt;height:0;z-index:25251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/2JMrFg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31" style="position:absolute;margin-left:81.1pt;margin-top:367.95pt;width:0;height:13.35pt;z-index:25252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sqKQc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30" style="position:absolute;margin-left:54.25pt;margin-top:367.95pt;width:0;height:13.35pt;z-index:25252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l+Km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Bk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829" style="position:absolute;margin-left:81.1pt;margin-top:380.75pt;width:116pt;height:0;z-index:25252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28" style="position:absolute;margin-left:197.1pt;margin-top:367.95pt;width:0;height:13.35pt;z-index:25252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0JD1H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+lAr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827" style="position:absolute;margin-left:197.1pt;margin-top:380.75pt;width:97.85pt;height:0;z-index:25252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26" style="position:absolute;margin-left:294.95pt;margin-top:367.95pt;width:0;height:13.35pt;z-index:25252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3Qy2+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+i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825" style="position:absolute;margin-left:294.95pt;margin-top:380.75pt;width:88.4pt;height:0;z-index:25252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w35kFQ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24" style="position:absolute;margin-left:383.3pt;margin-top:367.95pt;width:0;height:13.35pt;z-index:25252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O9AR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+i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823" style="position:absolute;margin-left:383.3pt;margin-top:380.75pt;width:86.8pt;height:0;z-index:2525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22" style="position:absolute;margin-left:470.15pt;margin-top:367.95pt;width:0;height:13.35pt;z-index:2525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tKY6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pN+n2MFKmgSveA0Wmz+/lDaRQUwFNT2wzMH+p74zO19Z2mny1Sel4SteW3xuim5IQBusTzGl184A8WPkWb5r1mEIPsnA6UHQpTeYdABjqEyjyeKsMPDtH2ksJtMpoO02FwTrLjd3Rn3Vuugw+yv7OurSkDKVSEdUmtof5FJaG8byIUowalx/KfLJILixIN4nHXIScT4OgPTgZnFuAAndxE0B5HVKQ8AqUH1SEFCQGTPnkPvNbW8+FhQ+rrllOSgZXX/sY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821" style="position:absolute;margin-left:470.15pt;margin-top:380.75pt;width:89.95pt;height:0;z-index:25253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20" style="position:absolute;margin-left:560.1pt;margin-top:367.95pt;width:0;height:13.35pt;z-index:2525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bzFuV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+k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19" style="position:absolute;margin-left:470.15pt;margin-top:367.95pt;width:0;height:13.35pt;z-index:2525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397Cp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ki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818" style="position:absolute;margin-left:560.1pt;margin-top:380.75pt;width:104.15pt;height:0;z-index:2525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817" style="position:absolute;margin-left:664.25pt;margin-top:367.95pt;width:0;height:13.35pt;z-index:25253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0kKBQ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pNkj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16" style="position:absolute;margin-left:81.1pt;margin-top:380.75pt;width:0;height:12.35pt;z-index:2525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OdTX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1815" style="position:absolute;margin-left:54.25pt;margin-top:380.75pt;width:27.35pt;height:0;z-index:2525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814" style="position:absolute;margin-left:54.25pt;margin-top:380.25pt;width:0;height:12.85pt;z-index:2525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tqrhEwMAALI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13" style="position:absolute;margin-left:197.1pt;margin-top:380.75pt;width:0;height:12.35pt;z-index:2525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1812" style="position:absolute;margin-left:81.1pt;margin-top:380.75pt;width:116.5pt;height:0;z-index:25253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811" style="position:absolute;margin-left:81.1pt;margin-top:380.25pt;width:0;height:12.85pt;z-index:25254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10" style="position:absolute;margin-left:294.95pt;margin-top:380.75pt;width:0;height:12.35pt;z-index:25254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tqL8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09" style="position:absolute;margin-left:383.3pt;margin-top:380.75pt;width:0;height:12.35pt;z-index:25254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cOjun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1808" style="position:absolute;margin-left:294.95pt;margin-top:380.75pt;width:88.9pt;height:0;z-index:2525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807" style="position:absolute;margin-left:294.95pt;margin-top:380.25pt;width:0;height:12.85pt;z-index:25254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BqqjHEwMAALI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06" style="position:absolute;margin-left:470.15pt;margin-top:380.75pt;width:0;height:12.35pt;z-index:2525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1805" style="position:absolute;margin-left:383.3pt;margin-top:380.75pt;width:87.3pt;height:0;z-index:25254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804" style="position:absolute;margin-left:383.3pt;margin-top:380.25pt;width:0;height:12.85pt;z-index:2525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37RPSEwMAALI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03" style="position:absolute;margin-left:560.1pt;margin-top:380.75pt;width:0;height:12.35pt;z-index:25254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802" style="position:absolute;margin-left:470.15pt;margin-top:380.25pt;width:0;height:12.85pt;z-index:2525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801" style="position:absolute;margin-left:664.25pt;margin-top:380.75pt;width:0;height:12.35pt;z-index:25255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0l11FA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1800" style="position:absolute;margin-left:560.1pt;margin-top:380.75pt;width:104.65pt;height:0;z-index:2525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99" style="position:absolute;margin-left:560.1pt;margin-top:380.25pt;width:0;height:12.85pt;z-index:25255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798" style="position:absolute;margin-left:54.25pt;margin-top:405.45pt;width:26.85pt;height:0;z-index:2525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tHYZ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97" style="position:absolute;margin-left:81.1pt;margin-top:392.6pt;width:0;height:13.35pt;z-index:25255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96" style="position:absolute;margin-left:54.25pt;margin-top:392.6pt;width:0;height:13.35pt;z-index:2525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05OrC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py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795" style="position:absolute;margin-left:81.1pt;margin-top:405.45pt;width:116pt;height:0;z-index:25255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94" style="position:absolute;margin-left:197.1pt;margin-top:392.6pt;width:0;height:13.35pt;z-index:25255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nBdt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py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93" style="position:absolute;margin-left:81.1pt;margin-top:392.6pt;width:0;height:13.35pt;z-index:25255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uLCf8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792" style="position:absolute;margin-left:197.1pt;margin-top:405.45pt;width:97.85pt;height:0;z-index:25256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91" style="position:absolute;margin-left:294.95pt;margin-top:392.6pt;width:0;height:13.35pt;z-index:25256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1VNpT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790" style="position:absolute;margin-left:294.95pt;margin-top:405.45pt;width:88.4pt;height:0;z-index:25256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89" style="position:absolute;margin-left:383.3pt;margin-top:392.6pt;width:0;height:13.35pt;z-index:2525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A5wWy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J1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88" style="position:absolute;margin-left:294.95pt;margin-top:392.6pt;width:0;height:13.35pt;z-index:25256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2EMI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J1Ar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787" style="position:absolute;margin-left:383.3pt;margin-top:405.45pt;width:86.8pt;height:0;z-index:2525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86" style="position:absolute;margin-left:470.15pt;margin-top:392.6pt;width:0;height:13.35pt;z-index:2525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v1Px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Jy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85" style="position:absolute;margin-left:383.3pt;margin-top:392.6pt;width:0;height:13.35pt;z-index:2525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Y+Ojk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J0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784" style="position:absolute;margin-left:470.15pt;margin-top:405.45pt;width:89.95pt;height:0;z-index:2525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83" style="position:absolute;margin-left:560.1pt;margin-top:392.6pt;width:0;height:13.35pt;z-index:25256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82" style="position:absolute;margin-left:470.15pt;margin-top:392.6pt;width:0;height:13.35pt;z-index:25257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SNh1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qNJ32MFKmgSveA0Wmz+/lDaRQUwFNT2wzMH+p74zO19Z2mny1Sel4SteW3xuim5IQBusTzGl184A8WPkWb5r1mEIPsnA6UHQpTeYdABjqEyjyeKsMPDtH2ksJtMpoO02FwTrLjd3Rn3Vuugw+yv7OurSkDKVSEdUmtof5FJaG8byIUowalx/KfLJILixIN4nHXIScT4OgPTgZnFuAAndxE0B5HVKQ8AqUH1SEFCQGTPnkPvNbW8+FhQ+rrllOSgZXX/sY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781" style="position:absolute;margin-left:560.1pt;margin-top:405.45pt;width:104.15pt;height:0;z-index:25257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80" style="position:absolute;margin-left:664.25pt;margin-top:392.6pt;width:0;height:13.35pt;z-index:25257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CMCXa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J0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79" style="position:absolute;margin-left:560.1pt;margin-top:392.6pt;width:0;height:13.35pt;z-index:25257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78" style="position:absolute;margin-left:81.1pt;margin-top:405.45pt;width:0;height:12.35pt;z-index:25257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LFeTp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77" style="position:absolute;margin-left:54.25pt;margin-top:404.95pt;width:0;height:12.85pt;z-index:25257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7ujEz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76" style="position:absolute;margin-left:197.1pt;margin-top:405.45pt;width:0;height:12.35pt;z-index:25257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IcvQQ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75" style="position:absolute;margin-left:81.1pt;margin-top:404.95pt;width:0;height:12.85pt;z-index:25257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wsyc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x0OMFKmgSveA0Wmz+/lDaRQUwFNT2wzMH+p74zO19Z2mny1Sel4SteW3xuim5IQBusTzGl184A8WPkWb5r1mEIPsnA6UHQpTeYdABjqEyjyeKsMPDtH2ksJtMhok02FwTrLjd3Rn3Vuugw+yv7OurSkDKVSEdUmtof5FJaG8byIUowalx/KfLJILixL1p+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74" style="position:absolute;margin-left:294.95pt;margin-top:405.45pt;width:0;height:12.35pt;z-index:25257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Cgm/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73" style="position:absolute;margin-left:383.3pt;margin-top:405.45pt;width:0;height:12.35pt;z-index:25257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72" style="position:absolute;margin-left:294.95pt;margin-top:404.95pt;width:0;height:12.85pt;z-index:25258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71" style="position:absolute;margin-left:470.15pt;margin-top:405.45pt;width:0;height:12.35pt;z-index:25258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JwsSBFA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70" style="position:absolute;margin-left:383.3pt;margin-top:404.95pt;width:0;height:12.85pt;z-index:25258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6CgGi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69" style="position:absolute;margin-left:560.1pt;margin-top:405.45pt;width:0;height:12.35pt;z-index:25258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8cRtg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68" style="position:absolute;margin-left:470.15pt;margin-top:404.95pt;width:0;height:12.85pt;z-index:25258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Pud5D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67" style="position:absolute;margin-left:664.25pt;margin-top:405.45pt;width:0;height:12.35pt;z-index:25258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/FguZ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66" style="position:absolute;margin-left:560.1pt;margin-top:404.95pt;width:0;height:12.85pt;z-index:25258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3s66EwMAALIGAAAOAAAAZHJzL2Uyb0RvYy54bWysVe9u0zAQ/47EO1j+iNQlabN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65" style="position:absolute;margin-left:81.1pt;margin-top:417.8pt;width:0;height:12.35pt;z-index:25258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kbvY2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64" style="position:absolute;margin-left:54.25pt;margin-top:417.3pt;width:0;height:12.85pt;z-index:25258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pjMV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63" style="position:absolute;margin-left:197.1pt;margin-top:417.8pt;width:0;height:12.35pt;z-index:25259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62" style="position:absolute;margin-left:81.1pt;margin-top:417.3pt;width:0;height:12.85pt;z-index:25259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61" style="position:absolute;margin-left:294.95pt;margin-top:417.8pt;width:0;height:12.35pt;z-index:25259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mX2yFA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60" style="position:absolute;margin-left:383.3pt;margin-top:417.8pt;width:0;height:12.35pt;z-index:25259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+pjsI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59" style="position:absolute;margin-left:294.95pt;margin-top:417.3pt;width:0;height:12.85pt;z-index:25259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58" style="position:absolute;margin-left:470.15pt;margin-top:417.8pt;width:0;height:12.35pt;z-index:25259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/opaO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57" style="position:absolute;margin-left:383.3pt;margin-top:417.3pt;width:0;height:12.85pt;z-index:25259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DUNU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56" style="position:absolute;margin-left:560.1pt;margin-top:417.8pt;width:0;height:12.35pt;z-index:25259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8xYZ3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55" style="position:absolute;margin-left:470.15pt;margin-top:417.3pt;width:0;height:12.85pt;z-index:25259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db77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h0OMFKmgSveA0Wmz+/lDaRQUwFNT2wzMH+p74zO19Z2mny1Sel4SteW3xuim5IQBusTzGl184A8WPkWb5r1mEIPsnA6UHQpTeYdABjqEyjyeKsMPDtH2ksJtMhok02FwTrLjd3Rn3Vuugw+yv7OurSkDKVSEdUmtof5FJaG8byIUowalx/KfLJILixL1p+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54" style="position:absolute;margin-left:664.25pt;margin-top:417.8pt;width:0;height:12.35pt;z-index:25259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vXvY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53" style="position:absolute;margin-left:560.1pt;margin-top:417.3pt;width:0;height:12.85pt;z-index:25260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4+sjQ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52" style="position:absolute;margin-left:81.1pt;margin-top:430.15pt;width:0;height:12.35pt;z-index:25260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LMg3zEgMAALI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1751" style="position:absolute;margin-left:54.25pt;margin-top:430.15pt;width:27.35pt;height:0;z-index:25260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50" style="position:absolute;margin-left:54.25pt;margin-top:429.65pt;width:0;height:12.85pt;z-index:25260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49" style="position:absolute;margin-left:197.1pt;margin-top:430.15pt;width:0;height:12.35pt;z-index:25260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xmkH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1748" style="position:absolute;margin-left:81.1pt;margin-top:430.15pt;width:116.5pt;height:0;z-index:25260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47" style="position:absolute;margin-left:81.1pt;margin-top:429.65pt;width:0;height:12.85pt;z-index:25260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Vvpn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46" style="position:absolute;margin-left:294.95pt;margin-top:430.15pt;width:0;height:12.35pt;z-index:25260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nj9E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007,e" o:spid="_x0000_s1026" id="Prostoručno 1745" style="position:absolute;margin-left:197.1pt;margin-top:430.15pt;width:98.35pt;height:0;z-index:25260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">
            <v:stroke joinstyle="miter" miterlimit="10"/>
            <v:path o:connectangles="0,0" o:connectlocs="0,0;12490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44" style="position:absolute;margin-left:383.3pt;margin-top:430.15pt;width:0;height:12.35pt;z-index:25260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95sLr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1743" style="position:absolute;margin-left:294.95pt;margin-top:430.15pt;width:88.9pt;height:0;z-index:25261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42" style="position:absolute;margin-left:294.95pt;margin-top:429.65pt;width:0;height:12.85pt;z-index:25261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41" style="position:absolute;margin-left:470.15pt;margin-top:430.15pt;width:0;height:12.35pt;z-index:25261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nLg/VFA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1740" style="position:absolute;margin-left:383.3pt;margin-top:430.15pt;width:87.3pt;height:0;z-index:25261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39" style="position:absolute;margin-left:383.3pt;margin-top:429.65pt;width:0;height:12.85pt;z-index:25261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QssQE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38" style="position:absolute;margin-left:560.1pt;margin-top:430.15pt;width:0;height:12.35pt;z-index:25261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49,e" o:spid="_x0000_s1026" id="Prostoručno 1737" style="position:absolute;margin-left:470.15pt;margin-top:430.15pt;width:90.45pt;height:0;z-index:25261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">
            <v:stroke joinstyle="miter" miterlimit="10"/>
            <v:path o:connectangles="0,0" o:connectlocs="0,0;11487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36" style="position:absolute;margin-left:470.15pt;margin-top:429.65pt;width:0;height:12.85pt;z-index:25261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+6pJH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35" style="position:absolute;margin-left:664.25pt;margin-top:430.15pt;width:0;height:12.35pt;z-index:25261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WWqrLEwMAALI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1734" style="position:absolute;margin-left:560.1pt;margin-top:430.15pt;width:104.65pt;height:0;z-index:25261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33" style="position:absolute;margin-left:560.1pt;margin-top:429.65pt;width:0;height:12.85pt;z-index:25262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Il95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732" style="position:absolute;margin-left:54.25pt;margin-top:454.8pt;width:26.85pt;height:0;z-index:25262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31" style="position:absolute;margin-left:81.1pt;margin-top:442pt;width:0;height:13.35pt;z-index:25262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QOxNy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30" style="position:absolute;margin-left:54.25pt;margin-top:442pt;width:0;height:13.35pt;z-index:25262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9BFXI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B0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729" style="position:absolute;margin-left:81.1pt;margin-top:454.8pt;width:116pt;height:0;z-index:25262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28" style="position:absolute;margin-left:197.1pt;margin-top:442pt;width:0;height:13.35pt;z-index:25262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It4op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+1Ar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27" style="position:absolute;margin-left:81.1pt;margin-top:442pt;width:0;height:13.35pt;z-index:25262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m79xq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+2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726" style="position:absolute;margin-left:197.1pt;margin-top:454.8pt;width:97.85pt;height:0;z-index:25262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25" style="position:absolute;margin-left:294.95pt;margin-top:442pt;width:0;height:13.35pt;z-index:25262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9lyHF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+0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724" style="position:absolute;margin-left:294.95pt;margin-top:454.8pt;width:88.4pt;height:0;z-index:2526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3kpG8Fg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23" style="position:absolute;margin-left:383.3pt;margin-top:442pt;width:0;height:13.35pt;z-index:2526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RGFfu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22" style="position:absolute;margin-left:294.95pt;margin-top:442pt;width:0;height:13.35pt;z-index:25263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8JxFU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qN+32MFKmgSveA0Wmz+/lDaRQUwFNT2wzMH+p74zO19Z2mny1Sel4SteW3xuim5IQBusTzGl184A8WPkWb5r1mEIPsnA6UHQpTeYdABjqEyjyeKsMPDtH2ksJtMpoO02FwTrLjd3Rn3Vuugw+yv7OurSkDKVSEdUmtof5FJaG8byIUowalx/KfLJILixIN4nHXIScT4OgPTgZnFuAAndxE0B5HVKQ8AqUH1SEFCQGTPnkPvNbW8+FhQ+rrllOSgZXX/sY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721" style="position:absolute;margin-left:383.3pt;margin-top:454.8pt;width:86.8pt;height:0;z-index:25263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dOj5Fg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20" style="position:absolute;margin-left:470.15pt;margin-top:442pt;width:0;height:13.35pt;z-index:25263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X+z7EQ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+0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19" style="position:absolute;margin-left:383.3pt;margin-top:442pt;width:0;height:13.35pt;z-index:25263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ZAfH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ky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718" style="position:absolute;margin-left:470.15pt;margin-top:454.8pt;width:89.95pt;height:0;z-index:25263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49TXFg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17" style="position:absolute;margin-left:560.1pt;margin-top:442pt;width:0;height:13.35pt;z-index:25263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Axc+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kz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16" style="position:absolute;margin-left:470.15pt;margin-top:442pt;width:0;height:13.35pt;z-index:25263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PFGE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kx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715" style="position:absolute;margin-left:560.1pt;margin-top:454.8pt;width:104.15pt;height:0;z-index:25263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14" style="position:absolute;margin-left:664.25pt;margin-top:442pt;width:0;height:13.35pt;z-index:25264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+RKwr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kxQj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713" style="position:absolute;margin-left:560.1pt;margin-top:442pt;width:0;height:13.35pt;z-index:25264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/9Jy6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12" style="position:absolute;margin-left:81.1pt;margin-top:454.8pt;width:0;height:12.35pt;z-index:25264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jXeg9EgMAALI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11" style="position:absolute;margin-left:54.25pt;margin-top:454.3pt;width:0;height:12.85pt;z-index:25264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7dCx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10" style="position:absolute;margin-left:197.1pt;margin-top:454.8pt;width:0;height:12.35pt;z-index:25264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4JRWS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09" style="position:absolute;margin-left:81.1pt;margin-top:454.3pt;width:0;height:12.85pt;z-index:25264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+Xg9Q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08" style="position:absolute;margin-left:294.95pt;margin-top:454.8pt;width:0;height:12.35pt;z-index:25264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lspz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07" style="position:absolute;margin-left:383.3pt;margin-top:454.8pt;width:0;height:12.35pt;z-index:25264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jzpww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06" style="position:absolute;margin-left:294.95pt;margin-top:454.3pt;width:0;height:12.85pt;z-index:25264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QBlkT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05" style="position:absolute;margin-left:470.15pt;margin-top:454.8pt;width:0;height:12.35pt;z-index:2526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4tmGf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04" style="position:absolute;margin-left:383.3pt;margin-top:454.3pt;width:0;height:12.85pt;z-index:25265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LfqS8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03" style="position:absolute;margin-left:560.1pt;margin-top:454.8pt;width:0;height:12.35pt;z-index:25265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02" style="position:absolute;margin-left:470.15pt;margin-top:454.3pt;width:0;height:12.85pt;z-index:25265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701" style="position:absolute;margin-left:664.25pt;margin-top:454.8pt;width:0;height:12.35pt;z-index:25265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QeobFA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700" style="position:absolute;margin-left:560.1pt;margin-top:454.3pt;width:0;height:12.85pt;z-index:25265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8iS84Eg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699" style="position:absolute;margin-left:54.25pt;margin-top:479.5pt;width:26.85pt;height:0;z-index:25265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98" style="position:absolute;margin-left:81.1pt;margin-top:466.65pt;width:0;height:13.35pt;z-index:25265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mAc9d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plArRSqo0j1gdNrsfv5QGgUF8NTUNgPzh/re+ExtfafpZ4uUnpdEbfmtMbopOWGALvG8Rhcf+IOFT9Gmea8ZxCA7pwNlh8JU3iGQgQ6hMo+nyvCDQ7S9pHALUIbpMDgn2fE7urPuLdfBB9nfWdfWlIEUKsK6pNZQ/6KSUN43EYpRg9Jj+U8WyYVFiQbxuOuQk0n/wuR3TgZnFuAAndxE0B5HVKQ8AqUH1SEFCQGTPnkPvNbW8+FhQ+rrllOSgZXX/sE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97" style="position:absolute;margin-left:54.25pt;margin-top:466.65pt;width:0;height:13.35pt;z-index:25265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WZke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696" style="position:absolute;margin-left:81.1pt;margin-top:479.5pt;width:116pt;height:0;z-index:25265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95" style="position:absolute;margin-left:197.1pt;margin-top:466.65pt;width:0;height:13.35pt;z-index:25265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IWSxEQ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94" style="position:absolute;margin-left:81.1pt;margin-top:466.65pt;width:0;height:13.35pt;z-index:25266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+HiIL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693" style="position:absolute;margin-left:197.1pt;margin-top:479.5pt;width:97.85pt;height:0;z-index:25266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92" style="position:absolute;margin-left:294.95pt;margin-top:466.65pt;width:0;height:13.35pt;z-index:25266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kVQgEQ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691" style="position:absolute;margin-left:294.95pt;margin-top:479.5pt;width:88.4pt;height:0;z-index:25266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90" style="position:absolute;margin-left:383.3pt;margin-top:466.65pt;width:0;height:13.35pt;z-index:25266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J6amPEQ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89" style="position:absolute;margin-left:294.95pt;margin-top:466.65pt;width:0;height:13.35pt;z-index:25266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ZTDU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Jl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688" style="position:absolute;margin-left:383.3pt;margin-top:479.5pt;width:86.8pt;height:0;z-index:25266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87" style="position:absolute;margin-left:470.15pt;margin-top:466.65pt;width:0;height:13.35pt;z-index:25266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SAiAt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Jm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86" style="position:absolute;margin-left:383.3pt;margin-top:466.65pt;width:0;height:13.35pt;z-index:25266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/PWaXEwMAALI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685" style="position:absolute;margin-left:470.15pt;margin-top:479.5pt;width:89.95pt;height:0;z-index:25266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rMtmbFg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84" style="position:absolute;margin-left:560.1pt;margin-top:466.65pt;width:0;height:13.35pt;z-index:2526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RZs4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Ji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83" style="position:absolute;margin-left:470.15pt;margin-top:466.65pt;width:0;height:13.35pt;z-index:25267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682" style="position:absolute;margin-left:560.1pt;margin-top:479.5pt;width:104.15pt;height:0;z-index:25267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81" style="position:absolute;margin-left:664.25pt;margin-top:466.65pt;width:0;height:13.35pt;z-index:25267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+jVYG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80" style="position:absolute;margin-left:560.1pt;margin-top:466.65pt;width:0;height:13.35pt;z-index:25267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shC8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Jk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679" style="position:absolute;margin-left:81.1pt;margin-top:479.5pt;width:0;height:12.35pt;z-index:2526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3qJc1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678" style="position:absolute;margin-left:54.25pt;margin-top:479pt;width:0;height:12.85pt;z-index:25267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YFIW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677" style="position:absolute;margin-left:197.1pt;margin-top:479.5pt;width:0;height:12.35pt;z-index:25267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0z4fM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676" style="position:absolute;margin-left:81.1pt;margin-top:479pt;width:0;height:12.85pt;z-index:25267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HB0LvEwMAALIGAAAOAAAAZHJzL2Uyb0RvYy54bWysVe9u0zAQ/47EO1j+iNQlabN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675" style="position:absolute;margin-left:294.95pt;margin-top:479.5pt;width:0;height:12.35pt;z-index:25268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vt3pj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674" style="position:absolute;margin-left:383.3pt;margin-top:479.5pt;width:0;height:12.35pt;z-index:25268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CiDzZ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673" style="position:absolute;margin-left:294.95pt;margin-top:479pt;width:0;height:12.85pt;z-index:25268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dz4/R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672" style="position:absolute;margin-left:470.15pt;margin-top:479.5pt;width:0;height:12.35pt;z-index:25268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B0ryEgMAALI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671" style="position:absolute;margin-left:383.3pt;margin-top:479pt;width:0;height:12.85pt;z-index:25268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Gt3J+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670" style="position:absolute;margin-left:560.1pt;margin-top:479.5pt;width:0;height:12.35pt;z-index:25268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1f7dd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669" style="position:absolute;margin-left:470.15pt;margin-top:479pt;width:0;height:12.85pt;z-index:25268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668" style="position:absolute;margin-left:664.25pt;margin-top:479.5pt;width:0;height:12.35pt;z-index:25268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667" style="position:absolute;margin-left:560.1pt;margin-top:479pt;width:0;height:12.85pt;z-index:25268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wY71mEwMAALIGAAAOAAAAZHJzL2Uyb0RvYy54bWysVe9u0zAQ/47EO1j+iNQlabN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666" style="position:absolute;margin-left:54.25pt;margin-top:504.2pt;width:26.85pt;height:0;z-index:25268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65" style="position:absolute;margin-left:81.1pt;margin-top:491.35pt;width:0;height:13.35pt;z-index:25269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EevFt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Rk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64" style="position:absolute;margin-left:54.25pt;margin-top:491.35pt;width:0;height:13.35pt;z-index:25269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663" style="position:absolute;margin-left:81.1pt;margin-top:504.2pt;width:116pt;height:0;z-index:25269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62" style="position:absolute;margin-left:197.1pt;margin-top:491.35pt;width:0;height:13.35pt;z-index:25269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61" style="position:absolute;margin-left:81.1pt;margin-top:491.35pt;width:0;height:13.35pt;z-index:25269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660" style="position:absolute;margin-left:197.1pt;margin-top:504.2pt;width:97.85pt;height:0;z-index:25269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59" style="position:absolute;margin-left:294.95pt;margin-top:491.35pt;width:0;height:13.35pt;z-index:25269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iddv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hl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658" style="position:absolute;margin-left:294.95pt;margin-top:504.2pt;width:88.4pt;height:0;z-index:2526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57" style="position:absolute;margin-left:383.3pt;margin-top:491.35pt;width:0;height:13.35pt;z-index:25269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x7seW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hm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56" style="position:absolute;margin-left:294.95pt;margin-top:491.35pt;width:0;height:13.35pt;z-index:25269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0YEs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hi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655" style="position:absolute;margin-left:383.3pt;margin-top:504.2pt;width:86.8pt;height:0;z-index:25270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54" style="position:absolute;margin-left:470.15pt;margin-top:491.35pt;width:0;height:13.35pt;z-index:25270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HqXyD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hi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53" style="position:absolute;margin-left:383.3pt;margin-top:491.35pt;width:0;height:13.35pt;z-index:25270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652" style="position:absolute;margin-left:470.15pt;margin-top:504.2pt;width:89.95pt;height:0;z-index:2527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51" style="position:absolute;margin-left:560.1pt;margin-top:491.35pt;width:0;height:13.35pt;z-index:25270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50" style="position:absolute;margin-left:470.15pt;margin-top:491.35pt;width:0;height:13.35pt;z-index:25270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wXvcH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hk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649" style="position:absolute;margin-left:560.1pt;margin-top:504.2pt;width:104.15pt;height:0;z-index:2527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48" style="position:absolute;margin-left:664.25pt;margin-top:491.35pt;width:0;height:13.35pt;z-index:25270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7Sjm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647" style="position:absolute;margin-left:560.1pt;margin-top:491.35pt;width:0;height:13.35pt;z-index:25270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rtX6l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N0j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cs="ArialMT" w:hAnsi="ArialMT" w:ascii="ArialMT"/>
          <w:color w:val="000000"/>
          <w:sz w:val="20"/>
          <w:szCs w:val="20"/>
        </w:rPr>
        <w:t>15,092.04</w:t>
      </w:r>
    </w:p>
    <w:p w:rsidRDefault="00080AE0" w:rsidP="00080AE0" w:rsidR="00080AE0">
      <w:pPr>
        <w:spacing w:after="0"/>
        <w:rPr>
          <w:rFonts w:cs="ArialMT" w:hAnsi="ArialMT" w:ascii="ArialMT"/>
          <w:color w:val="000000"/>
          <w:sz w:val="20"/>
          <w:szCs w:val="20"/>
        </w:rPr>
        <w:sectPr w:rsidR="00080AE0">
          <w:pgSz w:h="11909" w:w="16834"/>
          <w:pgMar w:gutter="0" w:footer="0" w:header="0" w:left="1080" w:bottom="720" w:right="1440" w:top="1080"/>
          <w:cols w:num="6" w:space="720" w:equalWidth="false">
            <w:col w:space="228" w:w="2652"/>
            <w:col w:space="108" w:w="1851"/>
            <w:col w:space="443" w:w="1640"/>
            <w:col w:space="323" w:w="1478"/>
            <w:col w:space="542" w:w="1477"/>
            <w:col w:w="3572"/>
          </w:cols>
        </w:sect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57" w:after="0"/>
        <w:ind w:left="45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352" w:after="0"/>
        <w:ind w:left="45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tabs>
          <w:tab w:pos="1252" w:val="left"/>
        </w:tabs>
        <w:autoSpaceDE w:val="false"/>
        <w:autoSpaceDN w:val="false"/>
        <w:adjustRightInd w:val="false"/>
        <w:spacing w:lineRule="exact" w:line="248" w:after="0"/>
        <w:ind w:left="45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Red.</w:t>
      </w:r>
      <w:r>
        <w:rPr>
          <w:rFonts w:cs="Arial-BoldMT" w:hAnsi="Arial-BoldMT" w:ascii="Arial-BoldMT"/>
          <w:color w:val="000000"/>
          <w:sz w:val="20"/>
          <w:szCs w:val="20"/>
        </w:rPr>
        <w:tab/>
      </w: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Vjerovnik</w:t>
      </w:r>
      <w:r>
        <w:br/>
      </w: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br.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8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26.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Bara Mareković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27.</w:t>
      </w:r>
      <w:r>
        <w:rPr>
          <w:rFonts w:cs="ArialMT" w:hAnsi="ArialMT" w:ascii="ArialMT"/>
          <w:color w:val="000000"/>
          <w:spacing w:val="5"/>
          <w:sz w:val="20"/>
          <w:szCs w:val="20"/>
        </w:rPr>
        <w:t xml:space="preserve"> </w:t>
      </w:r>
      <w:r>
        <w:rPr>
          <w:rFonts w:cs="ArialMT" w:hAnsi="ArialMT" w:ascii="ArialMT"/>
          <w:color w:val="000000"/>
          <w:sz w:val="20"/>
          <w:szCs w:val="20"/>
        </w:rPr>
        <w:t>Magda Vukoja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28.</w:t>
      </w:r>
      <w:r>
        <w:rPr>
          <w:rFonts w:cs="ArialMT" w:hAnsi="ArialMT" w:ascii="ArialMT"/>
          <w:color w:val="000000"/>
          <w:spacing w:val="5"/>
          <w:sz w:val="20"/>
          <w:szCs w:val="20"/>
        </w:rPr>
        <w:t xml:space="preserve"> </w:t>
      </w:r>
      <w:r>
        <w:rPr>
          <w:rFonts w:cs="ArialMT" w:hAnsi="ArialMT" w:ascii="ArialMT"/>
          <w:color w:val="000000"/>
          <w:sz w:val="20"/>
          <w:szCs w:val="20"/>
        </w:rPr>
        <w:t xml:space="preserve">Ivanka </w:t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Mijota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29.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Kata Žagar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213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30.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Dušanka Jagodić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31.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Zdenka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Ćućić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32.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Dobrila Antić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33.</w:t>
      </w:r>
      <w:r>
        <w:rPr>
          <w:rFonts w:cs="ArialMT" w:hAnsi="ArialMT" w:ascii="ArialMT"/>
          <w:color w:val="000000"/>
          <w:spacing w:val="5"/>
          <w:sz w:val="20"/>
          <w:szCs w:val="20"/>
        </w:rPr>
        <w:t xml:space="preserve"> </w:t>
      </w:r>
      <w:r>
        <w:rPr>
          <w:rFonts w:cs="ArialMT" w:hAnsi="ArialMT" w:ascii="ArialMT"/>
          <w:color w:val="000000"/>
          <w:sz w:val="20"/>
          <w:szCs w:val="20"/>
        </w:rPr>
        <w:t>Josip Biber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34.</w:t>
      </w:r>
      <w:r>
        <w:rPr>
          <w:rFonts w:cs="ArialMT" w:hAnsi="ArialMT" w:ascii="ArialMT"/>
          <w:color w:val="000000"/>
          <w:spacing w:val="5"/>
          <w:sz w:val="20"/>
          <w:szCs w:val="20"/>
        </w:rPr>
        <w:t xml:space="preserve"> </w:t>
      </w:r>
      <w:r>
        <w:rPr>
          <w:rFonts w:cs="ArialMT" w:hAnsi="ArialMT" w:ascii="ArialMT"/>
          <w:color w:val="000000"/>
          <w:sz w:val="20"/>
          <w:szCs w:val="20"/>
        </w:rPr>
        <w:t xml:space="preserve">Silvija </w:t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Paljar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35.</w:t>
      </w:r>
      <w:r>
        <w:rPr>
          <w:rFonts w:cs="ArialMT" w:hAnsi="ArialMT" w:ascii="ArialMT"/>
          <w:color w:val="000000"/>
          <w:spacing w:val="-15"/>
          <w:sz w:val="20"/>
          <w:szCs w:val="20"/>
        </w:rPr>
        <w:t xml:space="preserve"> </w:t>
      </w:r>
      <w:r>
        <w:rPr>
          <w:rFonts w:cs="ArialMT" w:hAnsi="ArialMT" w:ascii="ArialMT"/>
          <w:color w:val="000000"/>
          <w:sz w:val="20"/>
          <w:szCs w:val="20"/>
        </w:rPr>
        <w:t>Anica Grgur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36.</w:t>
      </w:r>
      <w:r>
        <w:rPr>
          <w:rFonts w:cs="ArialMT" w:hAnsi="ArialMT" w:ascii="ArialMT"/>
          <w:color w:val="000000"/>
          <w:spacing w:val="-15"/>
          <w:sz w:val="20"/>
          <w:szCs w:val="20"/>
        </w:rPr>
        <w:t xml:space="preserve"> </w:t>
      </w:r>
      <w:r>
        <w:rPr>
          <w:rFonts w:cs="ArialMT" w:hAnsi="ArialMT" w:ascii="ArialMT"/>
          <w:color w:val="000000"/>
          <w:sz w:val="20"/>
          <w:szCs w:val="20"/>
        </w:rPr>
        <w:t xml:space="preserve">Tomislav </w:t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Fujs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37.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Katarina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Ivačko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8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38.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Jelka Jurić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39.</w:t>
      </w:r>
      <w:r>
        <w:rPr>
          <w:rFonts w:cs="ArialUnicodeMS_var1" w:hAnsi="ArialUnicodeMS_var1" w:ascii="ArialUnicodeMS_var1"/>
          <w:color w:val="000000"/>
          <w:spacing w:val="-1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Anica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Hrustanović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40.</w:t>
      </w:r>
      <w:r>
        <w:rPr>
          <w:rFonts w:cs="ArialUnicodeMS_var1" w:hAnsi="ArialUnicodeMS_var1" w:ascii="ArialUnicodeMS_var1"/>
          <w:color w:val="000000"/>
          <w:spacing w:val="-1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Marija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Mrganić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41.</w:t>
      </w:r>
      <w:r>
        <w:rPr>
          <w:rFonts w:cs="ArialMT" w:hAnsi="ArialMT" w:ascii="ArialMT"/>
          <w:color w:val="000000"/>
          <w:spacing w:val="-15"/>
          <w:sz w:val="20"/>
          <w:szCs w:val="20"/>
        </w:rPr>
        <w:t xml:space="preserve"> </w:t>
      </w:r>
      <w:r>
        <w:rPr>
          <w:rFonts w:cs="ArialMT" w:hAnsi="ArialMT" w:ascii="ArialMT"/>
          <w:color w:val="000000"/>
          <w:sz w:val="20"/>
          <w:szCs w:val="20"/>
        </w:rPr>
        <w:t xml:space="preserve">Kata </w:t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Matovina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621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322" w:after="0"/>
        <w:ind w:left="621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210"/>
        <w:ind w:left="621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t>Adresa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Terezino polje 64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4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 xml:space="preserve">Novi </w:t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Rezovac</w:t>
      </w:r>
      <w:proofErr w:type="spellEnd"/>
      <w:r>
        <w:rPr>
          <w:rFonts w:cs="ArialMT" w:hAnsi="ArialMT" w:ascii="ArialMT"/>
          <w:color w:val="000000"/>
          <w:sz w:val="20"/>
          <w:szCs w:val="20"/>
        </w:rPr>
        <w:t xml:space="preserve"> 22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Iločka 23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7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1"/>
          <w:sz w:val="20"/>
          <w:szCs w:val="20"/>
        </w:rPr>
        <w:t>Virovitica</w:t>
      </w:r>
      <w:r>
        <w:br/>
      </w:r>
      <w:r>
        <w:rPr>
          <w:rFonts w:cs="ArialMT" w:hAnsi="ArialMT" w:ascii="ArialMT"/>
          <w:color w:val="000000"/>
          <w:position w:val="-3"/>
          <w:sz w:val="20"/>
          <w:szCs w:val="20"/>
        </w:rPr>
        <w:t>Zlatnog polja 286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38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proofErr w:type="spellStart"/>
      <w:r>
        <w:rPr>
          <w:rFonts w:cs="ArialUnicodeMS_var1" w:hAnsi="ArialUnicodeMS_var1" w:ascii="ArialUnicodeMS_var1"/>
          <w:color w:val="000000"/>
          <w:position w:val="-3"/>
          <w:sz w:val="20"/>
          <w:szCs w:val="20"/>
        </w:rPr>
        <w:t>Štrosmajerova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proofErr w:type="spellStart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Bogdanovićeva</w:t>
      </w:r>
      <w:proofErr w:type="spellEnd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 xml:space="preserve"> 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7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1"/>
          <w:sz w:val="20"/>
          <w:szCs w:val="20"/>
        </w:rPr>
        <w:t>Virovitica</w:t>
      </w:r>
      <w:r>
        <w:br/>
      </w:r>
      <w:r>
        <w:rPr>
          <w:rFonts w:cs="ArialMT" w:hAnsi="ArialMT" w:ascii="ArialMT"/>
          <w:color w:val="000000"/>
          <w:position w:val="-3"/>
          <w:sz w:val="20"/>
          <w:szCs w:val="20"/>
        </w:rPr>
        <w:t>Kralja Tomislava 243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Suhopolje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S. Radića 100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65" w:after="234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  <w:r>
        <w:br/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Turanovac</w:t>
      </w:r>
      <w:proofErr w:type="spellEnd"/>
      <w:r>
        <w:rPr>
          <w:rFonts w:cs="ArialMT" w:hAnsi="ArialMT" w:ascii="ArialMT"/>
          <w:color w:val="000000"/>
          <w:sz w:val="20"/>
          <w:szCs w:val="20"/>
        </w:rPr>
        <w:t xml:space="preserve"> 23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Zagrebačka cesta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proofErr w:type="spellStart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Berislavićeva</w:t>
      </w:r>
      <w:proofErr w:type="spellEnd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 xml:space="preserve"> 67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7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13" w:after="0"/>
        <w:ind w:left="2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5"/>
          <w:sz w:val="20"/>
          <w:szCs w:val="20"/>
        </w:rPr>
        <w:t>Mihanovićeva 1/9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7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2"/>
          <w:sz w:val="20"/>
          <w:szCs w:val="20"/>
        </w:rPr>
        <w:t>Virovitica</w:t>
      </w:r>
      <w:r>
        <w:br/>
      </w:r>
      <w:r>
        <w:rPr>
          <w:rFonts w:cs="ArialMT" w:hAnsi="ArialMT" w:ascii="ArialMT"/>
          <w:color w:val="000000"/>
          <w:position w:val="-4"/>
          <w:sz w:val="20"/>
          <w:szCs w:val="20"/>
        </w:rPr>
        <w:t>M. Gupca 224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7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1"/>
          <w:sz w:val="20"/>
          <w:szCs w:val="20"/>
        </w:rPr>
        <w:t>Virovitica</w:t>
      </w:r>
      <w:r>
        <w:br/>
      </w:r>
      <w:proofErr w:type="spellStart"/>
      <w:r>
        <w:rPr>
          <w:rFonts w:cs="ArialMT" w:hAnsi="ArialMT" w:ascii="ArialMT"/>
          <w:color w:val="000000"/>
          <w:position w:val="-3"/>
          <w:sz w:val="20"/>
          <w:szCs w:val="20"/>
        </w:rPr>
        <w:t>Podgorje</w:t>
      </w:r>
      <w:proofErr w:type="spellEnd"/>
      <w:r>
        <w:rPr>
          <w:rFonts w:cs="ArialMT" w:hAnsi="ArialMT" w:ascii="ArialMT"/>
          <w:color w:val="000000"/>
          <w:position w:val="-3"/>
          <w:sz w:val="20"/>
          <w:szCs w:val="20"/>
        </w:rPr>
        <w:t xml:space="preserve"> 117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7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1"/>
          <w:sz w:val="20"/>
          <w:szCs w:val="20"/>
        </w:rPr>
        <w:t>T. Ujevića 31</w:t>
      </w:r>
      <w:r>
        <w:br/>
      </w:r>
      <w:proofErr w:type="spellStart"/>
      <w:r>
        <w:rPr>
          <w:rFonts w:cs="ArialUnicodeMS_var1" w:hAnsi="ArialUnicodeMS_var1" w:ascii="ArialUnicodeMS_var1"/>
          <w:color w:val="000000"/>
          <w:position w:val="-2"/>
          <w:sz w:val="20"/>
          <w:szCs w:val="20"/>
        </w:rPr>
        <w:t>Čemernica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Osječka 118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147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322" w:after="0"/>
        <w:ind w:left="147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44" w:after="0"/>
        <w:ind w:left="147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3"/>
          <w:sz w:val="20"/>
          <w:szCs w:val="20"/>
        </w:rPr>
        <w:t>Redno mjesto i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53" w:after="0"/>
        <w:ind w:left="157"/>
        <w:rPr>
          <w:rFonts w:cs="ArialUnicodeMS" w:hAnsi="ArialUnicodeMS" w:ascii="ArialUnicodeMS"/>
          <w:color w:val="000000"/>
          <w:sz w:val="20"/>
          <w:szCs w:val="20"/>
        </w:rPr>
      </w:pPr>
      <w:r>
        <w:rPr>
          <w:rFonts w:cs="ArialUnicodeMS" w:hAnsi="ArialUnicodeMS" w:ascii="ArialUnicodeMS"/>
          <w:color w:val="000000"/>
          <w:position w:val="-2"/>
          <w:sz w:val="20"/>
          <w:szCs w:val="20"/>
        </w:rPr>
        <w:t>osnova tražbine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5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1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322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27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4"/>
          <w:sz w:val="20"/>
          <w:szCs w:val="20"/>
        </w:rPr>
        <w:t>Prijavljeno,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416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kn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28,952.65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603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1,417.53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603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2,880.76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18,243.21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5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11,523.38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34,937.32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31,765.12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17,350.37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13,521.87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21,918.42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17,221.21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603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5,034.60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22,929.96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603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5,960.74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24,012.41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28,665.39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322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27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4"/>
          <w:sz w:val="20"/>
          <w:szCs w:val="20"/>
        </w:rPr>
        <w:t>Osporeno,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383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kn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5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345" w:after="0"/>
        <w:ind w:left="100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54" w:after="0"/>
        <w:ind w:left="100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1"/>
          <w:sz w:val="20"/>
          <w:szCs w:val="20"/>
        </w:rPr>
        <w:t>str. 3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37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4"/>
          <w:sz w:val="20"/>
          <w:szCs w:val="20"/>
        </w:rPr>
        <w:t>Priznato,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305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kn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28,952.65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66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1,417.53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66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2,880.76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18,243.21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5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11,523.38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34,937.32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31,765.12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17,350.37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13,521.87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21,918.42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17,221.21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66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5,034.60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22,929.96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66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5,960.74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24,012.41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4229,e" o:spid="_x0000_s1026" id="Prostoručno 1646" style="position:absolute;margin-left:54.25pt;margin-top:72.25pt;width:709.45pt;height:0;z-index:25270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2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45" style="position:absolute;margin-left:54.25pt;margin-top:84.6pt;width:709.45pt;height:0;z-index:25271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sh8X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44" style="position:absolute;margin-left:54.25pt;margin-top:96.95pt;width:709.45pt;height:0;z-index:2527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KS6t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43" style="position:absolute;margin-left:54.25pt;margin-top:109.25pt;width:709.45pt;height:0;z-index:25271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l5Vg9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42" style="position:absolute;margin-left:54.25pt;margin-top:121.6pt;width:709.45pt;height:0;z-index:25271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fmmHFQ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41" style="position:absolute;margin-left:54.25pt;margin-top:133.95pt;width:709.45pt;height:0;z-index:2527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w1UqSFQ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40" style="position:absolute;margin-left:54.25pt;margin-top:146.3pt;width:709.45pt;height:0;z-index:25271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39" style="position:absolute;margin-left:54.25pt;margin-top:158.65pt;width:709.45pt;height:0;z-index:25271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O32kUFAMAALkGAAAOAAAAZHJzL2Uyb0RvYy54bWysVV1u2zAMfh+wOwh6HJDaTty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38" style="position:absolute;margin-left:54.25pt;margin-top:171pt;width:709.45pt;height:0;z-index:25271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RFiuFAMAALkGAAAOAAAAZHJzL2Uyb0RvYy54bWysVV1u2zAMfh+wOwh6HJDaTty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37" style="position:absolute;margin-left:54.25pt;margin-top:183.3pt;width:709.45pt;height:0;z-index:2527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36" style="position:absolute;margin-left:54.25pt;margin-top:195.65pt;width:709.45pt;height:0;z-index:25272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2sRVFAMAALkGAAAOAAAAZHJzL2Uyb0RvYy54bWysVV1u2zAMfh+wOwh6HJDaTty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35" style="position:absolute;margin-left:54.25pt;margin-top:208pt;width:709.45pt;height:0;z-index:25272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cedAFAMAALkGAAAOAAAAZHJzL2Uyb0RvYy54bWysVV1u2zAMfh+wOwh6HJDaTty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34" style="position:absolute;margin-left:54.25pt;margin-top:220.35pt;width:709.45pt;height:0;z-index:25272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46tb6FAMAALkGAAAOAAAAZHJzL2Uyb0RvYy54bWysVV1u2zAMfh+wOwh6HJDaTty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33" style="position:absolute;margin-left:54.25pt;margin-top:233.4pt;width:709.45pt;height:0;z-index:25272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MJqBqFAMAALkGAAAOAAAAZHJzL2Uyb0RvYy54bWysVV1u2zAMfh+wOwh6HJDaTty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32" style="position:absolute;margin-left:54.25pt;margin-top:245.75pt;width:709.45pt;height:0;z-index:25272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GvZHQFQMAALkGAAAOAAAAZHJzL2Uyb0RvYy54bWysVV1u2zAMfh+wOwh6HJDaTty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31" style="position:absolute;margin-left:54.25pt;margin-top:258.1pt;width:709.45pt;height:0;z-index:25272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30" style="position:absolute;margin-left:54.25pt;margin-top:270.45pt;width:709.45pt;height:0;z-index:25272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29" style="position:absolute;margin-left:54.25pt;margin-top:282.75pt;width:709.45pt;height:0;z-index:25272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RtqC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28" style="position:absolute;margin-left:54.25pt;margin-top:295.1pt;width:709.45pt;height:0;z-index:2527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3es4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27" style="position:absolute;margin-left:54.25pt;margin-top:307.45pt;width:709.45pt;height:0;z-index:25272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2EZ5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26" style="position:absolute;margin-left:54.25pt;margin-top:319.8pt;width:709.45pt;height:0;z-index:2527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4Q3fD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25" style="position:absolute;margin-left:54.25pt;margin-top:332.15pt;width:709.45pt;height:0;z-index:2527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6FTW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24" style="position:absolute;margin-left:54.25pt;margin-top:344.5pt;width:709.45pt;height:0;z-index:2527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tc2Vs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23" style="position:absolute;margin-left:54.25pt;margin-top:356.8pt;width:709.45pt;height:0;z-index:25273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vxP8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22" style="position:absolute;margin-left:54.25pt;margin-top:369.15pt;width:709.45pt;height:0;z-index:25273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TJCJGFQ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21" style="position:absolute;margin-left:54.25pt;margin-top:381.5pt;width:709.45pt;height:0;z-index:2527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jwFTFQ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20" style="position:absolute;margin-left:54.25pt;margin-top:393.85pt;width:709.45pt;height:0;z-index:2527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19" style="position:absolute;margin-left:54.25pt;margin-top:406.2pt;width:709.45pt;height:0;z-index:25273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63/i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18" style="position:absolute;margin-left:54.25pt;margin-top:418.5pt;width:709.45pt;height:0;z-index:25273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cE5Y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17" style="position:absolute;margin-left:54.25pt;margin-top:430.85pt;width:709.45pt;height:0;z-index:2527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deMZ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16" style="position:absolute;margin-left:54.25pt;margin-top:443.2pt;width:709.45pt;height:0;z-index:2527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G7tKj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15" style="position:absolute;margin-left:54.25pt;margin-top:455.55pt;width:709.45pt;height:0;z-index:2527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ZRfG2Ew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14" style="position:absolute;margin-left:54.25pt;margin-top:467.9pt;width:709.45pt;height:0;z-index:25274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3sAM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13" style="position:absolute;margin-left:54.25pt;margin-top:480.25pt;width:709.45pt;height:0;z-index:25274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nErac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12" style="position:absolute;margin-left:54.25pt;margin-top:492.55pt;width:709.45pt;height:0;z-index:2527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iYcmFQ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611" style="position:absolute;margin-left:54.25pt;margin-top:504.9pt;width:709.45pt;height:0;z-index:2527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yIqQzFQ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4229,e" o:spid="_x0000_s1026" id="Prostoručno 1610" style="position:absolute;margin-left:54.25pt;margin-top:517.25pt;width:709.45pt;height:0;z-index:2527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2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o:spid="_x0000_s1026" id="Prostoručno 1609" style="position:absolute;margin-left:53.25pt;margin-top:70.75pt;width:2pt;height:448pt;z-index:25274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1608" style="position:absolute;margin-left:81pt;margin-top:71.65pt;width:.2pt;height:446.2pt;z-index:25274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1607" style="position:absolute;margin-left:197pt;margin-top:71.65pt;width:.2pt;height:446.2pt;z-index:25274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1606" style="position:absolute;margin-left:294.85pt;margin-top:71.65pt;width:.2pt;height:446.2pt;z-index:25275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1605" style="position:absolute;margin-left:383.2pt;margin-top:71.65pt;width:.2pt;height:446.2pt;z-index:25275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1604" style="position:absolute;margin-left:470.05pt;margin-top:71.65pt;width:.2pt;height:446.2pt;z-index:25275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1603" style="position:absolute;margin-left:560pt;margin-top:71.65pt;width:.2pt;height:446.2pt;z-index:25275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1602" style="position:absolute;margin-left:664.15pt;margin-top:71.65pt;width:.2pt;height:446.2pt;z-index:2527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o:spid="_x0000_s1026" id="Prostoručno 1601" style="position:absolute;margin-left:762.7pt;margin-top:70.75pt;width:2pt;height:448pt;z-index:2527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600" style="position:absolute;margin-left:54.25pt;margin-top:84.6pt;width:26.85pt;height:0;z-index:25275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599" style="position:absolute;margin-left:81.1pt;margin-top:84.6pt;width:116pt;height:0;z-index:25275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598" style="position:absolute;margin-left:197.1pt;margin-top:84.6pt;width:97.85pt;height:0;z-index:2527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597" style="position:absolute;margin-left:383.3pt;margin-top:84.6pt;width:86.8pt;height:0;z-index:2527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596" style="position:absolute;margin-left:470.15pt;margin-top:84.6pt;width:89.95pt;height:0;z-index:2527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595" style="position:absolute;margin-left:560.1pt;margin-top:84.6pt;width:104.15pt;height:0;z-index:25276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94" style="position:absolute;margin-left:81.1pt;margin-top:84.6pt;width:0;height:12.35pt;z-index:2527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8D06c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1593" style="position:absolute;margin-left:54.25pt;margin-top:84.6pt;width:27.35pt;height:0;z-index:2527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s5vy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92" style="position:absolute;margin-left:54.25pt;margin-top:84.1pt;width:0;height:12.85pt;z-index:2527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Od7su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91" style="position:absolute;margin-left:197.1pt;margin-top:84.6pt;width:0;height:12.35pt;z-index:2527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mx4OiFA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1590" style="position:absolute;margin-left:81.1pt;margin-top:84.6pt;width:116.5pt;height:0;z-index:2527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89" style="position:absolute;margin-left:81.1pt;margin-top:84.1pt;width:0;height:12.85pt;z-index:2527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g9/a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J1OMFKmgSveA0Wmz+/lDaRQUwFNT2wzMH+p74zO19Z2mny1Sel4SteW3xuim5IQBusTzGl184A8WPkWb5r1mEIPsnA6UHQpTeYdABjqEyjyeKsMPDtH2ksJtMhok02FwTrLjd3Rn3Vuugw+yv7OurSkDKVSEdUmtof5FJaG8byIUowalx/KfLJILixL1p+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88" style="position:absolute;margin-left:294.95pt;margin-top:84.6pt;width:0;height:12.35pt;z-index:25276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+Sxr5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007,e" o:spid="_x0000_s1026" id="Prostoručno 1587" style="position:absolute;margin-left:197.1pt;margin-top:84.6pt;width:98.35pt;height:0;z-index:2527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">
            <v:stroke joinstyle="miter" miterlimit="10"/>
            <v:path o:connectangles="0,0" o:connectlocs="0,0;12490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86" style="position:absolute;margin-left:197.1pt;margin-top:84.1pt;width:0;height:12.85pt;z-index:2527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j24mZ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JyOMFKmgSveA0Wmz+/lDaRQUwFNT2wzMH+p74zO19Z2mny1Sel4SteW3xuim5IQBusTzGl184A8WPkWb5r1mEIPsnA6UHQpTeYdABjqEyjyeKsMPDtH2ksJtMhok02FwTrLjd3Rn3Vuugw+yv7OurSkDKVSEdUmtof5FJaG8byIUowalx/KfLJILixL1p+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85" style="position:absolute;margin-left:383.3pt;margin-top:84.6pt;width:0;height:12.35pt;z-index:2527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La7EV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1584" style="position:absolute;margin-left:294.95pt;margin-top:84.6pt;width:88.9pt;height:0;z-index:25277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83" style="position:absolute;margin-left:294.95pt;margin-top:84.1pt;width:0;height:12.85pt;z-index:25277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82" style="position:absolute;margin-left:470.15pt;margin-top:84.6pt;width:0;height:12.35pt;z-index:2527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24GEEgMAALI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1581" style="position:absolute;margin-left:383.3pt;margin-top:84.6pt;width:87.3pt;height:0;z-index:2527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80" style="position:absolute;margin-left:383.3pt;margin-top:84.1pt;width:0;height:12.85pt;z-index:2527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VP+y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79" style="position:absolute;margin-left:560.1pt;margin-top:84.6pt;width:0;height:12.35pt;z-index:25277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L8mf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49,e" o:spid="_x0000_s1026" id="Prostoručno 1578" style="position:absolute;margin-left:470.15pt;margin-top:84.6pt;width:90.45pt;height:0;z-index:25277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">
            <v:stroke joinstyle="miter" miterlimit="10"/>
            <v:path o:connectangles="0,0" o:connectlocs="0,0;11487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77" style="position:absolute;margin-left:470.15pt;margin-top:84.1pt;width:0;height:12.85pt;z-index:25278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v1r/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x2OMFKmgSveA0Wmz+/lDaRQUwFNT2wzMH+p74zO19Z2mny1Sel4SteW3xuim5IQBusTzGl184A8WPkWb5r1mEIPsnA6UHQpTeYdABjqEyjyeKsMPDtH2ksJtMhok02FwTrLjd3Rn3Vuugw+yv7OurSkDKVSEdUmtof5FJaG8byIUowalx/KfLJILixL1p+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76" style="position:absolute;margin-left:664.25pt;margin-top:84.6pt;width:0;height:12.35pt;z-index:25278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qd5/c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75" style="position:absolute;margin-left:560.1pt;margin-top:84.1pt;width:0;height:12.85pt;z-index:2527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Cx6dQ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x0OMFKmgSveA0Wmz+/lDaRQUwFNT2wzMH+p74zO19Z2mny1Sel4SteW3xuim5IQBusTzGl184A8WPkWb5r1mEIPsnA6UHQpTeYdABjqEyjyeKsMPDtH2ksJtMhok02FwTrLjd3Rn3Vuugw+yv7OurSkDKVSEdUmtof5FJaG8byIUowalx/KfLJILixL1p+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574" style="position:absolute;margin-left:54.25pt;margin-top:109.25pt;width:26.85pt;height:0;z-index:25278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lrtxs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73" style="position:absolute;margin-left:81.1pt;margin-top:96.45pt;width:0;height:13.35pt;z-index:25278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KWDf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72" style="position:absolute;margin-left:54.25pt;margin-top:96.45pt;width:0;height:13.35pt;z-index:2527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sFiZlEQ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oNx32MFKmgSveA0Wmz+/lDaRQUwFNT2wzMH+p74zO19Z2mny1Sel4SteW3xuim5IQBusTzGl184A8WPkWb5r1mEIPsnA6UHQpTeYdABjqEyjyeKsMPDtH2ksJtMpoO02FwTrLjd3Rn3Vuugw+yv7OurSkDKVSEdUmtof5FJaG8byIUowalx/KfLJILixIN4nHXIScT4OgPTgZnFuAAndxE0B5HVKQ8AqUH1SEFCQGTPnkPvNbW8+FhQ+rrllOSgZXX/sY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571" style="position:absolute;margin-left:81.1pt;margin-top:109.25pt;width:116pt;height:0;z-index:2527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70" style="position:absolute;margin-left:197.1pt;margin-top:96.45pt;width:0;height:13.35pt;z-index:2527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3btvK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x0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69" style="position:absolute;margin-left:81.1pt;margin-top:96.45pt;width:0;height:13.35pt;z-index:25278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4kKR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R1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568" style="position:absolute;margin-left:197.1pt;margin-top:109.25pt;width:97.85pt;height:0;z-index:25278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67" style="position:absolute;margin-left:294.95pt;margin-top:96.45pt;width:0;height:13.35pt;z-index:25279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hVJo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R2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66" style="position:absolute;margin-left:197.1pt;margin-top:96.45pt;width:0;height:13.35pt;z-index:25279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BuhTS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Ry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565" style="position:absolute;margin-left:294.95pt;margin-top:109.25pt;width:88.4pt;height:0;z-index:25279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64" style="position:absolute;margin-left:294.95pt;margin-top:96.45pt;width:0;height:13.35pt;z-index:25279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wul9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Ry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563" style="position:absolute;margin-left:383.3pt;margin-top:109.25pt;width:86.8pt;height:0;z-index:25279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62" style="position:absolute;margin-left:470.15pt;margin-top:96.45pt;width:0;height:13.35pt;z-index:25279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61" style="position:absolute;margin-left:383.3pt;margin-top:96.45pt;width:0;height:13.35pt;z-index:25279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560" style="position:absolute;margin-left:470.15pt;margin-top:109.25pt;width:89.95pt;height:0;z-index:2527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59" style="position:absolute;margin-left:560.1pt;margin-top:96.45pt;width:0;height:13.35pt;z-index:2527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DonF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h1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58" style="position:absolute;margin-left:470.15pt;margin-top:96.45pt;width:0;height:13.35pt;z-index:2528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sMc9/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h1Ar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557" style="position:absolute;margin-left:560.1pt;margin-top:109.25pt;width:104.15pt;height:0;z-index:2528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56" style="position:absolute;margin-left:664.25pt;margin-top:96.45pt;width:0;height:13.35pt;z-index:2528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Vt+G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hy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55" style="position:absolute;margin-left:560.1pt;margin-top:96.45pt;width:0;height:13.35pt;z-index:2528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EWST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h0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54" style="position:absolute;margin-left:81.1pt;margin-top:109.25pt;width:0;height:12.35pt;z-index:2528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1553" style="position:absolute;margin-left:54.25pt;margin-top:109.25pt;width:27.35pt;height:0;z-index:25280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52" style="position:absolute;margin-left:54.25pt;margin-top:108.75pt;width:0;height:12.85pt;z-index:2528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3wOWm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51" style="position:absolute;margin-left:197.1pt;margin-top:109.25pt;width:0;height:12.35pt;z-index:2528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cN0qFA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1550" style="position:absolute;margin-left:81.1pt;margin-top:109.25pt;width:116.5pt;height:0;z-index:2528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49" style="position:absolute;margin-left:81.1pt;margin-top:108.75pt;width:0;height:12.85pt;z-index:25280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0NIFS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0ylGilRQpXvA6LTZ/fyhNAoK4KmpbQbmD/W98Zna+k7TzxYpPS+J2vJbY3RTcsIAXeJ5jS4+8AcLn6JN814ziEF2TgfKDoWpvEMgAx1CZR5PleEHh2h7SeE2GQ2S6TA4J9nxO7qz7i3XwQfZ31nX1pSBFCrCuqTWUP+iklDeNxGKUYPSY/lPFsmFRYn603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48" style="position:absolute;margin-left:294.95pt;margin-top:109.25pt;width:0;height:12.35pt;z-index:25281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/ERx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007,e" o:spid="_x0000_s1026" id="Prostoručno 1547" style="position:absolute;margin-left:197.1pt;margin-top:109.25pt;width:98.35pt;height:0;z-index:25281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">
            <v:stroke joinstyle="miter" miterlimit="10"/>
            <v:path o:connectangles="0,0" o:connectlocs="0,0;12490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46" style="position:absolute;margin-left:383.3pt;margin-top:109.25pt;width:0;height:12.35pt;z-index:2528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Em1SI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1545" style="position:absolute;margin-left:294.95pt;margin-top:109.25pt;width:88.9pt;height:0;z-index:2528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44" style="position:absolute;margin-left:294.95pt;margin-top:108.75pt;width:0;height:12.85pt;z-index:2528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BFCq+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0xQjRSqo0j1gdNrsfv5QGgUF8NTUNgPzh/re+ExtfafpZ4uUnpdEbfmtMbopOWGALvG8Rhcf+IOFT9Gmea8ZxCA7pwNlh8JU3iGQgQ6hMo+nyvCDQ7S9pHCbjAbJdBick+z4Hd1Z95br4IPs76xra8pAChVhXVJrqH9RSSjvmwjFqEHpsfwni+TCokT96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43" style="position:absolute;margin-left:470.15pt;margin-top:109.25pt;width:0;height:12.35pt;z-index:25281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1542" style="position:absolute;margin-left:383.3pt;margin-top:109.25pt;width:87.3pt;height:0;z-index:25281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41" style="position:absolute;margin-left:383.3pt;margin-top:108.75pt;width:0;height:12.85pt;z-index:2528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b3OeA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40" style="position:absolute;margin-left:560.1pt;margin-top:109.25pt;width:0;height:12.35pt;z-index:2528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49,e" o:spid="_x0000_s1026" id="Prostoručno 1539" style="position:absolute;margin-left:470.15pt;margin-top:109.25pt;width:90.45pt;height:0;z-index:25281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">
            <v:stroke joinstyle="miter" miterlimit="10"/>
            <v:path o:connectangles="0,0" o:connectlocs="0,0;11487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38" style="position:absolute;margin-left:470.15pt;margin-top:108.75pt;width:0;height:12.85pt;z-index:25282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iOly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B1ArRSqo0j1gdNrsfv5QGgUF8NTUNgPzh/re+ExtfafpZ4uUnpdEbfmtMbopOWGALvG8Rhcf+IOFT9Gmea8ZxCA7pwNlh8JU3iGQgQ6hMo+nyvCDQ7S9pHCbjAbJdBick+z4Hd1Z95br4IPs76xra8pAChVhXVJrqH9RSSjvmwjFqEHpsfwni+TCokT96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37" style="position:absolute;margin-left:664.25pt;margin-top:109.25pt;width:0;height:12.35pt;z-index:2528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JzyoEwMAALI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1536" style="position:absolute;margin-left:560.1pt;margin-top:109.25pt;width:104.65pt;height:0;z-index:25282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35" style="position:absolute;margin-left:560.1pt;margin-top:108.75pt;width:0;height:12.85pt;z-index:2528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qEKe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534" style="position:absolute;margin-left:54.25pt;margin-top:133.95pt;width:26.85pt;height:0;z-index:25282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wTmi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33" style="position:absolute;margin-left:81.1pt;margin-top:121.1pt;width:0;height:13.35pt;z-index:2528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RoUR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32" style="position:absolute;margin-left:54.25pt;margin-top:121.1pt;width:0;height:13.35pt;z-index:25282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EecOr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oNB32MFKmgSveA0Wmz+/lDaRQUwFNT2wzMH+p74zO19Z2mny1Sel4SteW3xuim5IQBusTzGl184A8WPkWb5r1mEIPsnA6UHQpTeYdABjqEyjyeKsMPDtH2ksJtMpoO02FwTrLjd3Rn3Vuugw+yv7OurSkDKVSEdUmtof5FJaG8byIUowalx/KfLJILixIN4nHXIScT4OgPTgZnFuAAndxE0B5HVKQ8AqUH1SEFCQGTPnkPvNbW8+FhQ+rrllOSgZXX/sY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531" style="position:absolute;margin-left:81.1pt;margin-top:133.95pt;width:116pt;height:0;z-index:25282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30" style="position:absolute;margin-left:197.1pt;margin-top:121.1pt;width:0;height:13.35pt;z-index:25282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AT4E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B0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29" style="position:absolute;margin-left:81.1pt;margin-top:121.1pt;width:0;height:13.35pt;z-index:25282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Hjadf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+1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528" style="position:absolute;margin-left:197.1pt;margin-top:133.95pt;width:97.85pt;height:0;z-index:25283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27" style="position:absolute;margin-left:294.95pt;margin-top:121.1pt;width:0;height:13.35pt;z-index:25283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6rem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+2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526" style="position:absolute;margin-left:294.95pt;margin-top:133.95pt;width:88.4pt;height:0;z-index:25283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25" style="position:absolute;margin-left:383.3pt;margin-top:121.1pt;width:0;height:13.35pt;z-index:2528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24" style="position:absolute;margin-left:294.95pt;margin-top:121.1pt;width:0;height:13.35pt;z-index:25283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rQyz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+y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523" style="position:absolute;margin-left:383.3pt;margin-top:133.95pt;width:86.8pt;height:0;z-index:25283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2dUXFg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22" style="position:absolute;margin-left:470.15pt;margin-top:121.1pt;width:0;height:13.35pt;z-index:2528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InqY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oN+32MFKmgSveA0Wmz+/lDaRQUwFNT2wzMH+p74zO19Z2mny1Sel4SteW3xuim5IQBusTzGl184A8WPkWb5r1mEIPsnA6UHQpTeYdABjqEyjyeKsMPDtH2ksJtMpoO02FwTrLjd3Rn3Vuugw+yv7OurSkDKVSEdUmtof5FJaG8byIUowalx/KfLJILixIN4nHXIScT4OgPTgZnFuAAndxE0B5HVKQ8AqUH1SEFCQGTPnkPvNbW8+FhQ+rrllOSgZXX/sY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21" style="position:absolute;margin-left:383.3pt;margin-top:121.1pt;width:0;height:13.35pt;z-index:25283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ZcGN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520" style="position:absolute;margin-left:470.15pt;margin-top:133.95pt;width:89.95pt;height:0;z-index:25283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19" style="position:absolute;margin-left:560.1pt;margin-top:121.1pt;width:0;height:13.35pt;z-index:25283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YWwL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ky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18" style="position:absolute;margin-left:470.15pt;margin-top:121.1pt;width:0;height:13.35pt;z-index:25284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EXiqx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517" style="position:absolute;margin-left:560.1pt;margin-top:133.95pt;width:104.15pt;height:0;z-index:25284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16" style="position:absolute;margin-left:664.25pt;margin-top:121.1pt;width:0;height:13.35pt;z-index:2528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HOTpI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kx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15" style="position:absolute;margin-left:560.1pt;margin-top:121.1pt;width:0;height:13.35pt;z-index:25284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xfoFd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ky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14" style="position:absolute;margin-left:81.1pt;margin-top:133.95pt;width:0;height:12.35pt;z-index:2528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1/Xa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13" style="position:absolute;margin-left:54.25pt;margin-top:133.45pt;width:0;height:12.85pt;z-index:25284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ykEbS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12" style="position:absolute;margin-left:197.1pt;margin-top:133.95pt;width:0;height:12.35pt;z-index:2528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BWIPxEgMAALI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11" style="position:absolute;margin-left:81.1pt;margin-top:133.45pt;width:0;height:12.85pt;z-index:2528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6Lt9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10" style="position:absolute;margin-left:294.95pt;margin-top:133.95pt;width:0;height:12.35pt;z-index:2528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IH5e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09" style="position:absolute;margin-left:383.3pt;margin-top:133.95pt;width:0;height:12.35pt;z-index:25285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CrOcF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08" style="position:absolute;margin-left:294.95pt;margin-top:133.45pt;width:0;height:12.85pt;z-index:25285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ZCIm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Y6iVIhVU6R4wOm12P38ojYICeGpqm4H5Q31vfKa2vtP0s0VKz0uitvzWGN2UnDBAl3heo4sP/MHCp2jTvNcMYpCd04GyQ2Eq7xDIQIdQmcdTZfjBIdpeUrhNRoNkOgzOSXb8ju6se8t18EH2d9a1NWUghYqwLqk11L+oJJT3TYRi1KD0WP6TRXJhUaL+d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07" style="position:absolute;margin-left:470.15pt;margin-top:133.95pt;width:0;height:12.35pt;z-index:25285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y/f8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06" style="position:absolute;margin-left:383.3pt;margin-top:133.45pt;width:0;height:12.85pt;z-index:2528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yAzLf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4xFGilRQpXvA6LTZ/fyhNAoK4KmpbQbmD/W98Zna+k7TzxYpPS+J2vJbY3RTcsIAXeJ5jS4+8AcLn6JN814ziEF2TgfKDoWpvEMgAx1CZR5PleEHh2h7SeE2GQ2S6TA4J9nxO7qz7i3XwQfZ31nX1pSBFCrCuqTWUP+iklDeNxGKUYPSY/lPFsmFRYn603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05" style="position:absolute;margin-left:560.1pt;margin-top:133.95pt;width:0;height:12.35pt;z-index:2528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04" style="position:absolute;margin-left:470.15pt;margin-top:133.45pt;width:0;height:12.85pt;z-index:25285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pe89w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4xQjRSqo0j1gdNrsfv5QGgUF8NTUNgPzh/re+ExtfafpZ4uUnpdEbfmtMbopOWGALvG8Rhcf+IOFT9Gmea8ZxCA7pwNlh8JU3iGQgQ6hMo+nyvCDQ7S9pHCbjAbJdBick+z4Hd1Z95br4IPs76xra8pAChVhXVJrqH9RSSjvmwjFqEHpsfwni+TCokT96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503" style="position:absolute;margin-left:664.25pt;margin-top:133.95pt;width:0;height:12.35pt;z-index:2528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502" style="position:absolute;margin-left:560.1pt;margin-top:133.45pt;width:0;height:12.85pt;z-index:25285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F9Llb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oN4z5GilRQpXvA6LTZ/fyhNAoK4KmpbQbmD/W98Zna+k7TzxYpPS+J2vJbY3RTcsIAXeJ5jS4+8AcLn6JN814ziEF2TgfKDoWpvEMgAx1CZR5PleEHh2h7SeE2GQ2S6TA4J9nxO7qz7i3XwQfZ31nX1pSBFCrCuqTWUP+iklDeNxGKUYPSY/lPFsmFRYn603HXIScT4OgPTgZnFuAAndxE0B5HVKQ8AqUH1SEFCQGTPnkPvNbW8+FhQ+rrllOSgZXX/sY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501" style="position:absolute;margin-left:54.25pt;margin-top:158.65pt;width:26.85pt;height:0;z-index:2528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55T/IFg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500" style="position:absolute;margin-left:81.1pt;margin-top:145.8pt;width:0;height:13.35pt;z-index:2528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7fVQ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99" style="position:absolute;margin-left:54.25pt;margin-top:145.8pt;width:0;height:13.35pt;z-index:2528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O+Ir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0y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498" style="position:absolute;margin-left:81.1pt;margin-top:158.65pt;width:116pt;height:0;z-index:25286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KAKOEw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97" style="position:absolute;margin-left:197.1pt;margin-top:145.8pt;width:0;height:13.35pt;z-index:25286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qXPLS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0z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96" style="position:absolute;margin-left:81.1pt;margin-top:145.8pt;width:0;height:13.35pt;z-index:25286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HY7Ro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0x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495" style="position:absolute;margin-left:197.1pt;margin-top:158.65pt;width:97.85pt;height:0;z-index:2528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94" style="position:absolute;margin-left:294.95pt;margin-top:145.8pt;width:0;height:13.35pt;z-index:2528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cG0nH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0xQj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493" style="position:absolute;margin-left:294.95pt;margin-top:158.65pt;width:88.4pt;height:0;z-index:2528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92" style="position:absolute;margin-left:383.3pt;margin-top:145.8pt;width:0;height:13.35pt;z-index:2528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wlD/sEQ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91" style="position:absolute;margin-left:294.95pt;margin-top:145.8pt;width:0;height:13.35pt;z-index:25286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04T5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490" style="position:absolute;margin-left:383.3pt;margin-top:158.65pt;width:86.8pt;height:0;z-index:2528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9Bi8FQ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89" style="position:absolute;margin-left:470.15pt;margin-top:145.8pt;width:0;height:13.35pt;z-index:25287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zYFsY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ky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88" style="position:absolute;margin-left:383.3pt;margin-top:145.8pt;width:0;height:13.35pt;z-index:2528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Xx2i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487" style="position:absolute;margin-left:470.15pt;margin-top:158.65pt;width:89.95pt;height:0;z-index:25287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86" style="position:absolute;margin-left:560.1pt;margin-top:145.8pt;width:0;height:13.35pt;z-index:25287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dOA1b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kx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85" style="position:absolute;margin-left:470.15pt;margin-top:145.8pt;width:0;height:13.35pt;z-index:25287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f7ZO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ky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484" style="position:absolute;margin-left:560.1pt;margin-top:158.65pt;width:104.15pt;height:0;z-index:2528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83" style="position:absolute;margin-left:664.25pt;margin-top:145.8pt;width:0;height:13.35pt;z-index:2528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82" style="position:absolute;margin-left:560.1pt;margin-top:145.8pt;width:0;height:13.35pt;z-index:25287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qz4bfEQ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81" style="position:absolute;margin-left:81.1pt;margin-top:158.65pt;width:0;height:12.35pt;z-index:25287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Hg/3FA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80" style="position:absolute;margin-left:54.25pt;margin-top:158.15pt;width:0;height:12.85pt;z-index:25287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1srUEwMAALI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79" style="position:absolute;margin-left:197.1pt;margin-top:158.65pt;width:0;height:12.35pt;z-index:2528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rfz5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78" style="position:absolute;margin-left:81.1pt;margin-top:158.15pt;width:0;height:12.85pt;z-index:2528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ZTna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77" style="position:absolute;margin-left:294.95pt;margin-top:158.65pt;width:0;height:12.35pt;z-index:2528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WyuwA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76" style="position:absolute;margin-left:383.3pt;margin-top:158.65pt;width:0;height:12.35pt;z-index:25288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79aq6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75" style="position:absolute;margin-left:294.95pt;margin-top:158.15pt;width:0;height:12.85pt;z-index:25288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74" style="position:absolute;margin-left:470.15pt;margin-top:158.65pt;width:0;height:12.35pt;z-index:25288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jVcV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73" style="position:absolute;margin-left:383.3pt;margin-top:158.15pt;width:0;height:12.85pt;z-index:25288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/yuQd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72" style="position:absolute;margin-left:560.1pt;margin-top:158.65pt;width:0;height:12.35pt;z-index:25288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MAiE+EgMAALI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71" style="position:absolute;margin-left:470.15pt;margin-top:158.15pt;width:0;height:12.85pt;z-index:25288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shmy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70" style="position:absolute;margin-left:664.25pt;margin-top:158.65pt;width:0;height:12.35pt;z-index:25289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XetyR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69" style="position:absolute;margin-left:560.1pt;margin-top:158.15pt;width:0;height:12.85pt;z-index:25289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AcZT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468" style="position:absolute;margin-left:54.25pt;margin-top:183.3pt;width:26.85pt;height:0;z-index:25289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67" style="position:absolute;margin-left:81.1pt;margin-top:170.5pt;width:0;height:13.35pt;z-index:25289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9B2cO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oz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66" style="position:absolute;margin-left:54.25pt;margin-top:170.5pt;width:0;height:13.35pt;z-index:25289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465" style="position:absolute;margin-left:81.1pt;margin-top:183.3pt;width:116pt;height:0;z-index:25289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64" style="position:absolute;margin-left:197.1pt;margin-top:170.5pt;width:0;height:13.35pt;z-index:25289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QNwb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oxQj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63" style="position:absolute;margin-left:81.1pt;margin-top:170.5pt;width:0;height:13.35pt;z-index:25289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K8OyK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462" style="position:absolute;margin-left:197.1pt;margin-top:183.3pt;width:97.85pt;height:0;z-index:25289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61" style="position:absolute;margin-left:294.95pt;margin-top:170.5pt;width:0;height:13.35pt;z-index:25289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iBEl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460" style="position:absolute;margin-left:294.95pt;margin-top:183.3pt;width:88.4pt;height:0;z-index:25290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wazZpFQ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59" style="position:absolute;margin-left:383.3pt;margin-top:170.5pt;width:0;height:13.35pt;z-index:25290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jLyj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wy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58" style="position:absolute;margin-left:294.95pt;margin-top:170.5pt;width:0;height:13.35pt;z-index:25290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9s/oZ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457" style="position:absolute;margin-left:383.3pt;margin-top:183.3pt;width:86.8pt;height:0;z-index:25290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56" style="position:absolute;margin-left:470.15pt;margin-top:170.5pt;width:0;height:13.35pt;z-index:25290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+1Org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wx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55" style="position:absolute;margin-left:383.3pt;margin-top:170.5pt;width:0;height:13.35pt;z-index:25290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Ik1H1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wy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454" style="position:absolute;margin-left:470.15pt;margin-top:183.3pt;width:89.95pt;height:0;z-index:25290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53" style="position:absolute;margin-left:560.1pt;margin-top:170.5pt;width:0;height:13.35pt;z-index:25290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HCfe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52" style="position:absolute;margin-left:470.15pt;margin-top:170.5pt;width:0;height:13.35pt;z-index:25290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I2FkEQ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451" style="position:absolute;margin-left:560.1pt;margin-top:183.3pt;width:104.15pt;height:0;z-index:25290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50" style="position:absolute;margin-left:664.25pt;margin-top:170.5pt;width:0;height:13.35pt;z-index:25291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SW5zL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49" style="position:absolute;margin-left:560.1pt;margin-top:170.5pt;width:0;height:13.35pt;z-index:25291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1wWQ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6RQj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48" style="position:absolute;margin-left:81.1pt;margin-top:183.3pt;width:0;height:12.35pt;z-index:25291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WfnEX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47" style="position:absolute;margin-left:54.25pt;margin-top:182.8pt;width:0;height:12.85pt;z-index:25291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0aTN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46" style="position:absolute;margin-left:197.1pt;margin-top:183.3pt;width:0;height:12.35pt;z-index:25291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GWHu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45" style="position:absolute;margin-left:81.1pt;margin-top:182.8pt;width:0;height:12.85pt;z-index:25291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9qVli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6RAjRSqo0j1gdNrsfv5QGgUF8NTUNgPzh/re+ExtfafpZ4uUnpdEbfmtMbopOWGALvG8Rhcf+IOFT9Gmea8ZxCA7pwNlh8JU3iGQgQ6hMo+nyvCDQ7S9pHCbjAbJdBick+z4Hd1Z95br4IPs76xra8pAChVhXVJrqH9RSSjvmwjFqEHpsfwni+TCokT96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44" style="position:absolute;margin-left:294.95pt;margin-top:183.3pt;width:0;height:12.35pt;z-index:25291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YZxB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43" style="position:absolute;margin-left:383.3pt;margin-top:183.3pt;width:0;height:12.35pt;z-index:25291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42" style="position:absolute;margin-left:294.95pt;margin-top:182.8pt;width:0;height:12.85pt;z-index:25291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41" style="position:absolute;margin-left:470.15pt;margin-top:183.3pt;width:0;height:12.35pt;z-index:25291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UqVF/FA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40" style="position:absolute;margin-left:383.3pt;margin-top:182.8pt;width:0;height:12.85pt;z-index:25292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39" style="position:absolute;margin-left:560.1pt;margin-top:183.3pt;width:0;height:12.35pt;z-index:25292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9whk3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gylGilRQpXvA6LTZ/fyhNAoK4KmpbQbmD/W98Zna+k7TzxYpPS+J2vJbY3RTcsIAXeJ5jS4+8AcLn6JN814ziEF2TgfKDoWpvEMgAx1CZR5PleEHh2h7SeE2GY4m6TA4J9nxO7qz7i3XwQfZ31nX1pSBFCrCuqTWUP+iklDeNxGKUYPSY/lPFsmFRYn6k3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38" style="position:absolute;margin-left:470.15pt;margin-top:182.8pt;width:0;height:12.85pt;z-index:25292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CtwU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37" style="position:absolute;margin-left:664.25pt;margin-top:183.3pt;width:0;height:12.35pt;z-index:25292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36" style="position:absolute;margin-left:560.1pt;margin-top:182.8pt;width:0;height:12.85pt;z-index:25292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bczt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435" style="position:absolute;margin-left:54.25pt;margin-top:208pt;width:26.85pt;height:0;z-index:25292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xfEp+FA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34" style="position:absolute;margin-left:81.1pt;margin-top:195.15pt;width:0;height:13.35pt;z-index:25292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5dIDm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gxQj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33" style="position:absolute;margin-left:54.25pt;margin-top:195.15pt;width:0;height:13.35pt;z-index:25292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4xLB3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432" style="position:absolute;margin-left:81.1pt;margin-top:208pt;width:116pt;height:0;z-index:25292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31" style="position:absolute;margin-left:197.1pt;margin-top:195.15pt;width:0;height:13.35pt;z-index:25293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vE3Y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30" style="position:absolute;margin-left:81.1pt;margin-top:195.15pt;width:0;height:13.35pt;z-index:25293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gwti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429" style="position:absolute;margin-left:197.1pt;margin-top:208pt;width:97.85pt;height:0;z-index:25293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28" style="position:absolute;margin-left:294.95pt;margin-top:195.15pt;width:0;height:13.35pt;z-index:25293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7MNSDEgMAALI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427" style="position:absolute;margin-left:294.95pt;margin-top:208pt;width:88.4pt;height:0;z-index:25293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U6bIlFg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26" style="position:absolute;margin-left:383.3pt;margin-top:195.15pt;width:0;height:13.35pt;z-index:25293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4V8R6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/R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25" style="position:absolute;margin-left:294.95pt;margin-top:195.15pt;width:0;height:13.35pt;z-index:25293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EH9v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/S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424" style="position:absolute;margin-left:383.3pt;margin-top:208pt;width:86.8pt;height:0;z-index:25293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LpbdIFg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23" style="position:absolute;margin-left:470.15pt;margin-top:195.15pt;width:0;height:13.35pt;z-index:25293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nwlE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22" style="position:absolute;margin-left:383.3pt;margin-top:195.15pt;width:0;height:13.35pt;z-index:25293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421" style="position:absolute;margin-left:470.15pt;margin-top:208pt;width:89.95pt;height:0;z-index:25294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QzFEjFw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20" style="position:absolute;margin-left:560.1pt;margin-top:195.15pt;width:0;height:13.35pt;z-index:25294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2LJR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19" style="position:absolute;margin-left:470.15pt;margin-top:195.15pt;width:0;height:13.35pt;z-index:25294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441lt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yRQj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418" style="position:absolute;margin-left:560.1pt;margin-top:208pt;width:104.15pt;height:0;z-index:25294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17" style="position:absolute;margin-left:664.25pt;margin-top:195.15pt;width:0;height:13.35pt;z-index:25294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7hEmU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yRgj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416" style="position:absolute;margin-left:560.1pt;margin-top:195.15pt;width:0;height:13.35pt;z-index:25294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Wuw8u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yQgj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15" style="position:absolute;margin-left:81.1pt;margin-top:208pt;width:0;height:12.35pt;z-index:25294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aoYG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14" style="position:absolute;margin-left:54.25pt;margin-top:207.5pt;width:0;height:12.85pt;z-index:25294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13" style="position:absolute;margin-left:197.1pt;margin-top:208pt;width:0;height:12.35pt;z-index:25294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12" style="position:absolute;margin-left:81.1pt;margin-top:207.5pt;width:0;height:12.85pt;z-index:25294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11" style="position:absolute;margin-left:294.95pt;margin-top:208pt;width:0;height:12.35pt;z-index:25295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mnQ2CFA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10" style="position:absolute;margin-left:383.3pt;margin-top:208pt;width:0;height:12.35pt;z-index:25295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oks4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09" style="position:absolute;margin-left:294.95pt;margin-top:207.5pt;width:0;height:12.85pt;z-index:25295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2VH6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08" style="position:absolute;margin-left:470.15pt;margin-top:208pt;width:0;height:12.35pt;z-index:25295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+EZTZ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07" style="position:absolute;margin-left:383.3pt;margin-top:207.5pt;width:0;height:12.85pt;z-index:25295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OvkED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06" style="position:absolute;margin-left:560.1pt;margin-top:208pt;width:0;height:12.35pt;z-index:25295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9doQg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05" style="position:absolute;margin-left:470.15pt;margin-top:207.5pt;width:0;height:12.85pt;z-index:25295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xrys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ql8RAjRSqo0j1gdNrsfv5QGgUF8NTUNgPzh/re+ExtfafpZ4uUnpdEbfmtMbopOWGALvG8Rhcf+IOFT9Gmea8ZxCA7pwNlh8JU3iGQgQ6hMo+nyvCDQ7S9pHCbjAbJdBick+z4Hd1Z95br4IPs76xra8pAChVhXVJrqH9RSSjvmwjFqEHpsfwni+TCokT96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404" style="position:absolute;margin-left:664.25pt;margin-top:208pt;width:0;height:12.35pt;z-index:25295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403" style="position:absolute;margin-left:560.1pt;margin-top:207.5pt;width:0;height:12.85pt;z-index:25295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5ScqH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402" style="position:absolute;margin-left:54.25pt;margin-top:233.4pt;width:26.85pt;height:0;z-index:25295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21e" o:spid="_x0000_s1026" id="Prostoručno 1401" style="position:absolute;margin-left:81.1pt;margin-top:219.85pt;width:0;height:14.05pt;z-index:25296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21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">
            <v:stroke joinstyle="miter" miterlimit="10"/>
            <v:path o:connectangles="0,0" o:connectlocs="0,0;0,17843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21e" o:spid="_x0000_s1026" id="Prostoručno 1400" style="position:absolute;margin-left:54.25pt;margin-top:219.85pt;width:0;height:14.05pt;z-index:25296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21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">
            <v:stroke joinstyle="miter" miterlimit="10"/>
            <v:path o:connectangles="0,0" o:connectlocs="0,0;0,17843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399" style="position:absolute;margin-left:81.1pt;margin-top:233.4pt;width:116pt;height:0;z-index:25296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21e" o:spid="_x0000_s1026" id="Prostoručno 1398" style="position:absolute;margin-left:197.1pt;margin-top:219.85pt;width:0;height:14.05pt;z-index:25296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21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">
            <v:stroke joinstyle="miter" miterlimit="10"/>
            <v:path o:connectangles="0,0" o:connectlocs="0,0;0,17843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21e" o:spid="_x0000_s1026" id="Prostoručno 1397" style="position:absolute;margin-left:81.1pt;margin-top:219.85pt;width:0;height:14.05pt;z-index:25296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21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">
            <v:stroke joinstyle="miter" miterlimit="10"/>
            <v:path o:connectangles="0,0" o:connectlocs="0,0;0,17843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396" style="position:absolute;margin-left:197.1pt;margin-top:233.4pt;width:97.85pt;height:0;z-index:25296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d2yoFg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21e" o:spid="_x0000_s1026" id="Prostoručno 1395" style="position:absolute;margin-left:294.95pt;margin-top:219.85pt;width:0;height:14.05pt;z-index:25296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21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">
            <v:stroke joinstyle="miter" miterlimit="10"/>
            <v:path o:connectangles="0,0" o:connectlocs="0,0;0,17843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394" style="position:absolute;margin-left:294.95pt;margin-top:233.4pt;width:88.4pt;height:0;z-index:25296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21e" o:spid="_x0000_s1026" id="Prostoručno 1393" style="position:absolute;margin-left:383.3pt;margin-top:219.85pt;width:0;height:14.05pt;z-index:25296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21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">
            <v:stroke joinstyle="miter" miterlimit="10"/>
            <v:path o:connectangles="0,0" o:connectlocs="0,0;0,17843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21e" o:spid="_x0000_s1026" id="Prostoručno 1392" style="position:absolute;margin-left:294.95pt;margin-top:219.85pt;width:0;height:14.05pt;z-index:25296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21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">
            <v:stroke joinstyle="miter" miterlimit="10"/>
            <v:path o:connectangles="0,0" o:connectlocs="0,0;0,17843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391" style="position:absolute;margin-left:383.3pt;margin-top:233.4pt;width:86.8pt;height:0;z-index:25297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21e" o:spid="_x0000_s1026" id="Prostoručno 1390" style="position:absolute;margin-left:470.15pt;margin-top:219.85pt;width:0;height:14.05pt;z-index:25297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21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">
            <v:stroke joinstyle="miter" miterlimit="10"/>
            <v:path o:connectangles="0,0" o:connectlocs="0,0;0,17843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21e" o:spid="_x0000_s1026" id="Prostoručno 1389" style="position:absolute;margin-left:383.3pt;margin-top:219.85pt;width:0;height:14.05pt;z-index:25297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21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">
            <v:stroke joinstyle="miter" miterlimit="10"/>
            <v:path o:connectangles="0,0" o:connectlocs="0,0;0,17843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388" style="position:absolute;margin-left:470.15pt;margin-top:233.4pt;width:89.95pt;height:0;z-index:25297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21e" o:spid="_x0000_s1026" id="Prostoručno 1387" style="position:absolute;margin-left:560.1pt;margin-top:219.85pt;width:0;height:14.05pt;z-index:25297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21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">
            <v:stroke joinstyle="miter" miterlimit="10"/>
            <v:path o:connectangles="0,0" o:connectlocs="0,0;0,17843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21e" o:spid="_x0000_s1026" id="Prostoručno 1386" style="position:absolute;margin-left:470.15pt;margin-top:219.85pt;width:0;height:14.05pt;z-index:25297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21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">
            <v:stroke joinstyle="miter" miterlimit="10"/>
            <v:path o:connectangles="0,0" o:connectlocs="0,0;0,17843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385" style="position:absolute;margin-left:560.1pt;margin-top:233.4pt;width:104.15pt;height:0;z-index:25297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21e" o:spid="_x0000_s1026" id="Prostoručno 1384" style="position:absolute;margin-left:664.25pt;margin-top:219.85pt;width:0;height:14.05pt;z-index:25297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21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">
            <v:stroke joinstyle="miter" miterlimit="10"/>
            <v:path o:connectangles="0,0" o:connectlocs="0,0;0,17843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21e" o:spid="_x0000_s1026" id="Prostoručno 1383" style="position:absolute;margin-left:560.1pt;margin-top:219.85pt;width:0;height:14.05pt;z-index:25297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21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">
            <v:stroke joinstyle="miter" miterlimit="10"/>
            <v:path o:connectangles="0,0" o:connectlocs="0,0;0,17843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82" style="position:absolute;margin-left:81.1pt;margin-top:233.4pt;width:0;height:12.35pt;z-index:25298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81" style="position:absolute;margin-left:54.25pt;margin-top:232.9pt;width:0;height:12.85pt;z-index:25298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YnWHFAMAALI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80" style="position:absolute;margin-left:197.1pt;margin-top:233.4pt;width:0;height:12.35pt;z-index:25298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2qrCkEwMAALI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79" style="position:absolute;margin-left:81.1pt;margin-top:232.9pt;width:0;height:12.85pt;z-index:25298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90YaJ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78" style="position:absolute;margin-left:294.95pt;margin-top:233.4pt;width:0;height:12.35pt;z-index:25298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77" style="position:absolute;margin-left:383.3pt;margin-top:233.4pt;width:0;height:12.35pt;z-index:25298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gQRXpEwMAALI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76" style="position:absolute;margin-left:294.95pt;margin-top:232.9pt;width:0;height:12.85pt;z-index:25298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TidDK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75" style="position:absolute;margin-left:470.15pt;margin-top:233.4pt;width:0;height:12.35pt;z-index:25298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7OehGEwMAALI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74" style="position:absolute;margin-left:383.3pt;margin-top:232.9pt;width:0;height:12.85pt;z-index:25298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8S1l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73" style="position:absolute;margin-left:560.1pt;margin-top:233.4pt;width:0;height:12.35pt;z-index:25298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72" style="position:absolute;margin-left:470.15pt;margin-top:232.9pt;width:0;height:12.85pt;z-index:25299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71" style="position:absolute;margin-left:664.25pt;margin-top:233.4pt;width:0;height:12.35pt;z-index:25299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70" style="position:absolute;margin-left:560.1pt;margin-top:232.9pt;width:0;height:12.85pt;z-index:25299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/Bqbh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369" style="position:absolute;margin-left:54.25pt;margin-top:258.1pt;width:26.85pt;height:0;z-index:25299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68" style="position:absolute;margin-left:81.1pt;margin-top:245.25pt;width:0;height:13.35pt;z-index:25299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l1Mik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RlAr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67" style="position:absolute;margin-left:54.25pt;margin-top:245.25pt;width:0;height:13.35pt;z-index:25299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LjJ7n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Rm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366" style="position:absolute;margin-left:81.1pt;margin-top:258.1pt;width:116pt;height:0;z-index:25299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65" style="position:absolute;margin-left:197.1pt;margin-top:245.25pt;width:0;height:13.35pt;z-index:25299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9GNI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Rk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64" style="position:absolute;margin-left:81.1pt;margin-top:245.25pt;width:0;height:13.35pt;z-index:25299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9yyXy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Ri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363" style="position:absolute;margin-left:197.1pt;margin-top:258.1pt;width:97.85pt;height:0;z-index:25299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Djs4Fg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62" style="position:absolute;margin-left:294.95pt;margin-top:245.25pt;width:0;height:13.35pt;z-index:25300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RRFPZ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oNRn2MFKmgSveA0Wmz+/lDaRQUwFNT2wzMH+p74zO19Z2mny1Sel4SteW3xuim5IQBusTzGl184A8WPkWb5r1mEIPsnA6UHQpTeYdABjqEyjyeKsMPDtH2ksJtMpoO02FwTrLjd3Rn3Vuugw+yv7OurSkDKVSEdUmtof5FJaG8byIUowalx/KfLJILixIN4nHXIScT4OgPTgZnFuAAndxE0B5HVKQ8AqUH1SEFCQGTPnkPvNbW8+FhQ+rrllOSgZXX/sY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361" style="position:absolute;margin-left:294.95pt;margin-top:258.1pt;width:88.4pt;height:0;z-index:25300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60" style="position:absolute;margin-left:383.3pt;margin-top:245.25pt;width:0;height:13.35pt;z-index:25300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PK52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Rk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59" style="position:absolute;margin-left:294.95pt;margin-top:245.25pt;width:0;height:13.35pt;z-index:25300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mB0VK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hl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358" style="position:absolute;margin-left:383.3pt;margin-top:258.1pt;width:86.8pt;height:0;z-index:25300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57" style="position:absolute;margin-left:470.15pt;margin-top:245.25pt;width:0;height:13.35pt;z-index:25300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YFWz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hm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56" style="position:absolute;margin-left:383.3pt;margin-top:245.25pt;width:0;height:13.35pt;z-index:25300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XxMJ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hi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355" style="position:absolute;margin-left:470.15pt;margin-top:258.1pt;width:89.95pt;height:0;z-index:25300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54" style="position:absolute;margin-left:560.1pt;margin-top:245.25pt;width:0;height:13.35pt;z-index:25300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J+6m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hi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53" style="position:absolute;margin-left:470.15pt;margin-top:245.25pt;width:0;height:13.35pt;z-index:25300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l943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352" style="position:absolute;margin-left:560.1pt;margin-top:258.1pt;width:104.15pt;height:0;z-index:25301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51" style="position:absolute;margin-left:664.25pt;margin-top:245.25pt;width:0;height:13.35pt;z-index:25301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J7yOYFAMAALI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50" style="position:absolute;margin-left:560.1pt;margin-top:245.25pt;width:0;height:13.35pt;z-index:25301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k0GUi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hk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49" style="position:absolute;margin-left:81.1pt;margin-top:258.1pt;width:0;height:12.35pt;z-index:25301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ys5E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0ilGilRQpXvA6LTZ/fyhNAoK4KmpbQbmD/W98Zna+k7TzxYpPS+J2vJbY3RTcsIAXeJ5jS4+8AcLn6JN814ziEF2TgfKDoWpvEMgAx1CZR5PleEHh2h7SeE2GY4m6TA4J9nxO7qz7i3XwQfZ31nX1pSBFCrCuqTWUP+iklDeNxGKUYPSY/lPFsmFRYn6k3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48" style="position:absolute;margin-left:54.25pt;margin-top:257.6pt;width:0;height:12.85pt;z-index:25301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+Agtn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47" style="position:absolute;margin-left:197.1pt;margin-top:258.1pt;width:0;height:12.35pt;z-index:25301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46" style="position:absolute;margin-left:81.1pt;margin-top:257.6pt;width:0;height:12.85pt;z-index:25301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9ZRue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45" style="position:absolute;margin-left:294.95pt;margin-top:258.1pt;width:0;height:12.35pt;z-index:25301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44" style="position:absolute;margin-left:383.3pt;margin-top:258.1pt;width:0;height:12.35pt;z-index:25301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46mWoEwMAALI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43" style="position:absolute;margin-left:294.95pt;margin-top:257.6pt;width:0;height:12.85pt;z-index:25302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rdag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42" style="position:absolute;margin-left:470.15pt;margin-top:258.1pt;width:0;height:12.35pt;z-index:25302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41" style="position:absolute;margin-left:383.3pt;margin-top:257.6pt;width:0;height:12.85pt;z-index:25302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81SsP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40" style="position:absolute;margin-left:560.1pt;margin-top:258.1pt;width:0;height:12.35pt;z-index:25302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39" style="position:absolute;margin-left:470.15pt;margin-top:257.6pt;width:0;height:12.85pt;z-index:25302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vmNH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38" style="position:absolute;margin-left:664.25pt;margin-top:258.1pt;width:0;height:12.35pt;z-index:25302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dqZkEwMAALI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37" style="position:absolute;margin-left:560.1pt;margin-top:257.6pt;width:0;height:12.85pt;z-index:25302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W2XO+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336" style="position:absolute;margin-left:54.25pt;margin-top:282.75pt;width:26.85pt;height:0;z-index:25302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35" style="position:absolute;margin-left:81.1pt;margin-top:269.95pt;width:0;height:13.35pt;z-index:25302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wD+1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Bk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34" style="position:absolute;margin-left:54.25pt;margin-top:269.95pt;width:0;height:13.35pt;z-index:25302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/3kP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Bi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333" style="position:absolute;margin-left:81.1pt;margin-top:282.75pt;width:116pt;height:0;z-index:25303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32" style="position:absolute;margin-left:197.1pt;margin-top:269.95pt;width:0;height:13.35pt;z-index:25303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jcA8k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oNBn2MFKmgSveA0Wmz+/lDaRQUwFNT2wzMH+p74zO19Z2mny1Sel4SteW3xuim5IQBusTzGl184A8WPkWb5r1mEIPsnA6UHQpTeYdABjqEyjyeKsMPDtH2ksJtMpoO02FwTrLjd3Rn3Vuugw+yv7OurSkDKVSEdUmtof5FJaG8byIUowalx/KfLJILixIN4nHXIScT4OgPTgZnFuAAndxE0B5HVKQ8AqUH1SEFCQGTPnkPvNbW8+FhQ+rrllOSgZXX/sY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31" style="position:absolute;margin-left:81.1pt;margin-top:269.95pt;width:0;height:13.35pt;z-index:25303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N7Qx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330" style="position:absolute;margin-left:197.1pt;margin-top:282.75pt;width:97.85pt;height:0;z-index:25303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29" style="position:absolute;margin-left:294.95pt;margin-top:269.95pt;width:0;height:13.35pt;z-index:25303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ghGvQ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+l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328" style="position:absolute;margin-left:294.95pt;margin-top:282.75pt;width:88.4pt;height:0;z-index:25303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27" style="position:absolute;margin-left:383.3pt;margin-top:269.95pt;width:0;height:13.35pt;z-index:25303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j43sp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+m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26" style="position:absolute;margin-left:294.95pt;margin-top:269.95pt;width:0;height:13.35pt;z-index:25303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325" style="position:absolute;margin-left:383.3pt;margin-top:282.75pt;width:86.8pt;height:0;z-index:25303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WKeL+Fg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24" style="position:absolute;margin-left:470.15pt;margin-top:269.95pt;width:0;height:13.35pt;z-index:25303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VpMA8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+i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23" style="position:absolute;margin-left:383.3pt;margin-top:269.95pt;width:0;height:13.35pt;z-index:25304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FPCt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322" style="position:absolute;margin-left:470.15pt;margin-top:282.75pt;width:89.95pt;height:0;z-index:25304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21" style="position:absolute;margin-left:560.1pt;margin-top:269.95pt;width:0;height:13.35pt;z-index:25304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PbA0C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20" style="position:absolute;margin-left:470.15pt;margin-top:269.95pt;width:0;height:13.35pt;z-index:25304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iU0u4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+k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319" style="position:absolute;margin-left:560.1pt;margin-top:282.75pt;width:104.15pt;height:0;z-index:25304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18" style="position:absolute;margin-left:664.25pt;margin-top:269.95pt;width:0;height:13.35pt;z-index:25304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jV+Y+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17" style="position:absolute;margin-left:560.1pt;margin-top:269.95pt;width:0;height:13.35pt;z-index:25304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ND7B9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kj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16" style="position:absolute;margin-left:81.1pt;margin-top:282.75pt;width:0;height:12.35pt;z-index:25304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RpsT6EwMAALI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15" style="position:absolute;margin-left:54.25pt;margin-top:282.25pt;width:0;height:12.85pt;z-index:25304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5Fvx2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kiFGilRQpXvA6LTZ/fyhNAoK4KmpbQbmD/W98Zna+k7TzxYpPS+J2vJbY3RTcsIAXeJ5jS4+8AcLn6JN814ziEF2TgfKDoWpvEMgAx1CZR5PleEHh2h7SeE2GQ2S6TA4J9nxO7qz7i3XwQfZ31nX1pSBFCrCuqTWUP+iklDeNxGKUYPSY/lPFsmFRYn603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14" style="position:absolute;margin-left:197.1pt;margin-top:282.75pt;width:0;height:12.35pt;z-index:25304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3jlVEwMAALI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13" style="position:absolute;margin-left:81.1pt;margin-top:282.25pt;width:0;height:12.85pt;z-index:25305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mYpd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12" style="position:absolute;margin-left:294.95pt;margin-top:282.75pt;width:0;height:12.35pt;z-index:25305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11" style="position:absolute;margin-left:383.3pt;margin-top:282.75pt;width:0;height:12.35pt;z-index:25305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FvRrFAMAALI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10" style="position:absolute;margin-left:294.95pt;margin-top:282.25pt;width:0;height:12.85pt;z-index:25305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j3jFI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09" style="position:absolute;margin-left:470.15pt;margin-top:282.75pt;width:0;height:12.35pt;z-index:25305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lpSuK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4ilGilRQpXvA6LTZ/fyhNAoK4KmpbQbmD/W98Zna+k7TzxYpPS+J2vJbY3RTcsIAXeJ5jS4+8AcLn6JN814ziEF2TgfKDoWpvEMgAx1CZR5PleEHh2h7SeE2GY4m6TA4J9nxO7qz7i3XwQfZ31nX1pSBFCrCuqTWUP+iklDeNxGKUYPSY/lPFsmFRYn6k3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08" style="position:absolute;margin-left:383.3pt;margin-top:282.25pt;width:0;height:12.85pt;z-index:25305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Wbe6p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07" style="position:absolute;margin-left:560.1pt;margin-top:282.75pt;width:0;height:12.35pt;z-index:25305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wjtzEwMAALI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06" style="position:absolute;margin-left:470.15pt;margin-top:282.25pt;width:0;height:12.85pt;z-index:25305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Cv5Q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305" style="position:absolute;margin-left:664.25pt;margin-top:282.75pt;width:0;height:12.35pt;z-index:25305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9usbcEwMAALI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304" style="position:absolute;margin-left:560.1pt;margin-top:282.25pt;width:0;height:12.85pt;z-index:25306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cgP/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303" style="position:absolute;margin-left:54.25pt;margin-top:307.45pt;width:26.85pt;height:0;z-index:25306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lA7oFA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02" style="position:absolute;margin-left:81.1pt;margin-top:294.6pt;width:0;height:13.35pt;z-index:25306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nMRwEQ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301" style="position:absolute;margin-left:54.25pt;margin-top:294.6pt;width:0;height:13.35pt;z-index:25306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7239l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300" style="position:absolute;margin-left:81.1pt;margin-top:307.45pt;width:116pt;height:0;z-index:25306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99" style="position:absolute;margin-left:197.1pt;margin-top:294.6pt;width:0;height:13.35pt;z-index:25306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Mi6k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p1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98" style="position:absolute;margin-left:81.1pt;margin-top:294.6pt;width:0;height:13.35pt;z-index:25306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jDWge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p1Ar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297" style="position:absolute;margin-left:197.1pt;margin-top:307.45pt;width:97.85pt;height:0;z-index:25306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96" style="position:absolute;margin-left:294.95pt;margin-top:294.6pt;width:0;height:13.35pt;z-index:25306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anjn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py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295" style="position:absolute;margin-left:294.95pt;margin-top:307.45pt;width:88.4pt;height:0;z-index:25306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94" style="position:absolute;margin-left:383.3pt;margin-top:294.6pt;width:0;height:13.35pt;z-index:25307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7EoVI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py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93" style="position:absolute;margin-left:294.95pt;margin-top:294.6pt;width:0;height:13.35pt;z-index:25307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292" style="position:absolute;margin-left:383.3pt;margin-top:307.45pt;width:86.8pt;height:0;z-index:25307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91" style="position:absolute;margin-left:470.15pt;margin-top:294.6pt;width:0;height:13.35pt;z-index:25307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2kh2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90" style="position:absolute;margin-left:383.3pt;margin-top:294.6pt;width:0;height:13.35pt;z-index:25307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5Q7M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p0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289" style="position:absolute;margin-left:470.15pt;margin-top:307.45pt;width:89.95pt;height:0;z-index:25307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88" style="position:absolute;margin-left:560.1pt;margin-top:294.6pt;width:0;height:13.35pt;z-index:25307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5VtEt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J1Ar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87" style="position:absolute;margin-left:470.15pt;margin-top:294.6pt;width:0;height:13.35pt;z-index:25307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XDodu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J2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286" style="position:absolute;margin-left:560.1pt;margin-top:307.45pt;width:104.15pt;height:0;z-index:25307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85" style="position:absolute;margin-left:664.25pt;margin-top:294.6pt;width:0;height:13.35pt;z-index:25307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MdnrB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J0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84" style="position:absolute;margin-left:560.1pt;margin-top:294.6pt;width:0;height:13.35pt;z-index:25308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hSTx7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Jy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83" style="position:absolute;margin-left:81.1pt;margin-top:307.45pt;width:0;height:12.35pt;z-index:25308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282" style="position:absolute;margin-left:54.25pt;margin-top:306.95pt;width:0;height:12.85pt;z-index:25308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81" style="position:absolute;margin-left:197.1pt;margin-top:307.45pt;width:0;height:12.35pt;z-index:25308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F8N4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280" style="position:absolute;margin-left:81.1pt;margin-top:306.95pt;width:0;height:12.85pt;z-index:25308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53wZbEwMAALIGAAAOAAAAZHJzL2Uyb0RvYy54bWysVduO0zAQfUfiHyw/InVzaXb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79" style="position:absolute;margin-left:294.95pt;margin-top:307.45pt;width:0;height:12.35pt;z-index:25308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pDB2Eg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78" style="position:absolute;margin-left:383.3pt;margin-top:307.45pt;width:0;height:12.35pt;z-index:25308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m3bM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277" style="position:absolute;margin-left:294.95pt;margin-top:306.95pt;width:0;height:12.85pt;z-index:25308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NKMW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76" style="position:absolute;margin-left:470.15pt;margin-top:307.45pt;width:0;height:12.35pt;z-index:25308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c/GY1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275" style="position:absolute;margin-left:383.3pt;margin-top:306.95pt;width:0;height:12.85pt;z-index:25308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0TF65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74" style="position:absolute;margin-left:560.1pt;margin-top:307.45pt;width:0;height:12.35pt;z-index:25309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hJua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273" style="position:absolute;margin-left:470.15pt;margin-top:306.95pt;width:0;height:12.85pt;z-index:25309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wyiS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72" style="position:absolute;margin-left:664.25pt;margin-top:307.45pt;width:0;height:12.35pt;z-index:25309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rC+2xEgMAALI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271" style="position:absolute;margin-left:560.1pt;margin-top:306.95pt;width:0;height:12.85pt;z-index:25309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Du9U9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270" style="position:absolute;margin-left:54.25pt;margin-top:332.15pt;width:26.85pt;height:0;z-index:25309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0q4BEw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69" style="position:absolute;margin-left:81.1pt;margin-top:319.3pt;width:0;height:13.35pt;z-index:25309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abt4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R1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68" style="position:absolute;margin-left:54.25pt;margin-top:319.3pt;width:0;height:13.35pt;z-index:25309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0Vv3C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R1Ar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267" style="position:absolute;margin-left:81.1pt;margin-top:332.15pt;width:116pt;height:0;z-index:25309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9JunFA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66" style="position:absolute;margin-left:197.1pt;margin-top:319.3pt;width:0;height:13.35pt;z-index:25309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65" style="position:absolute;margin-left:81.1pt;margin-top:319.3pt;width:0;height:13.35pt;z-index:25310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264" style="position:absolute;margin-left:197.1pt;margin-top:332.15pt;width:97.85pt;height:0;z-index:25310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63" style="position:absolute;margin-left:294.95pt;margin-top:319.3pt;width:0;height:13.35pt;z-index:25310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+SAF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262" style="position:absolute;margin-left:294.95pt;margin-top:332.15pt;width:88.4pt;height:0;z-index:25310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61" style="position:absolute;margin-left:383.3pt;margin-top:319.3pt;width:0;height:13.35pt;z-index:25310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2gd2qFA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60" style="position:absolute;margin-left:294.95pt;margin-top:319.3pt;width:0;height:13.35pt;z-index:25310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vpsQ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R0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259" style="position:absolute;margin-left:383.3pt;margin-top:332.15pt;width:86.8pt;height:0;z-index:25310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58" style="position:absolute;margin-left:470.15pt;margin-top:319.3pt;width:0;height:13.35pt;z-index:25310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ujaW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h1Ar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57" style="position:absolute;margin-left:383.3pt;margin-top:319.3pt;width:0;height:13.35pt;z-index:25310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04mDV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h2OMFKmgSveA0Wmz+/lDaRQUwFNT2wzMH+p74zO19Z2mny1Sel4SteW3xuim5IQBusTzGl184A8WPkWb5r1mEIPsnA6UHQpTeYdABjqEyjyeKsMPDtH2ksJtMpoO02FwTrLjd3Rn3Vuugw+yv7OurSkDKVSEdUmtof5FJaG8byIUowalx/KfLJIL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256" style="position:absolute;margin-left:470.15pt;margin-top:332.15pt;width:89.95pt;height:0;z-index:25310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55" style="position:absolute;margin-left:560.1pt;margin-top:319.3pt;width:0;height:13.35pt;z-index:25311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54" style="position:absolute;margin-left:470.15pt;margin-top:319.3pt;width:0;height:13.35pt;z-index:25311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pdvA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hy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253" style="position:absolute;margin-left:560.1pt;margin-top:332.15pt;width:104.15pt;height:0;z-index:25311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52" style="position:absolute;margin-left:664.25pt;margin-top:319.3pt;width:0;height:13.35pt;z-index:25311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uKq3r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r1h32MFKmgSveA0Wmz+/lDaRQUwFNT2wzMH+p74zO19Z2mny1Sel4SteW3xuim5IQBusTzGl184A8WPkWb5r1mEIPsnA6UHQpTeYdABjqEyjyeKsMPDtH2ksJtMpoO02FwTrLjd3Rn3Vuugw+yv7OurSkDKVSEdUmtof5FJaG8byIUowalx/KfLJILixIN4nHXIScT4OgPTgZnFuAAndxE0B5HVKQ8AqUH1SEFCQGTPnkPvNbW8+FhQ+rrllOSgZXX/sY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51" style="position:absolute;margin-left:81.1pt;margin-top:332.15pt;width:0;height:12.35pt;z-index:25311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+yTD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1250" style="position:absolute;margin-left:54.25pt;margin-top:332.15pt;width:27.35pt;height:0;z-index:25311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249" style="position:absolute;margin-left:54.25pt;margin-top:331.65pt;width:0;height:12.85pt;z-index:25311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Cv3i7Ew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48" style="position:absolute;margin-left:197.1pt;margin-top:332.15pt;width:0;height:12.35pt;z-index:25311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d72Y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1247" style="position:absolute;margin-left:81.1pt;margin-top:332.15pt;width:116.5pt;height:0;z-index:25311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46" style="position:absolute;margin-left:294.95pt;margin-top:332.15pt;width:0;height:12.35pt;z-index:25311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yEK1h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45" style="position:absolute;margin-left:383.3pt;margin-top:332.15pt;width:0;height:12.35pt;z-index:25312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244" style="position:absolute;margin-left:294.95pt;margin-top:331.65pt;width:0;height:12.85pt;z-index:25312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3n9NXEw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43" style="position:absolute;margin-left:470.15pt;margin-top:332.15pt;width:0;height:12.35pt;z-index:25312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1242" style="position:absolute;margin-left:383.3pt;margin-top:332.15pt;width:87.3pt;height:0;z-index:25312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241" style="position:absolute;margin-left:383.3pt;margin-top:331.65pt;width:0;height:12.85pt;z-index:25312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Vx5pFA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40" style="position:absolute;margin-left:560.1pt;margin-top:332.15pt;width:0;height:12.35pt;z-index:25312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49,e" o:spid="_x0000_s1026" id="Prostoručno 1239" style="position:absolute;margin-left:470.15pt;margin-top:332.15pt;width:90.45pt;height:0;z-index:25312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">
            <v:stroke joinstyle="miter" miterlimit="10"/>
            <v:path o:connectangles="0,0" o:connectlocs="0,0;11487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238" style="position:absolute;margin-left:470.15pt;margin-top:331.65pt;width:0;height:12.85pt;z-index:25312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pAxCbEw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37" style="position:absolute;margin-left:664.25pt;margin-top:332.15pt;width:0;height:12.35pt;z-index:25312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1236" style="position:absolute;margin-left:560.1pt;margin-top:332.15pt;width:104.65pt;height:0;z-index:25312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235" style="position:absolute;margin-left:560.1pt;margin-top:331.65pt;width:0;height:12.85pt;z-index:25313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I7t3Ew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234" style="position:absolute;margin-left:54.25pt;margin-top:356.8pt;width:26.85pt;height:0;z-index:25313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7SsBL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33" style="position:absolute;margin-left:81.1pt;margin-top:344pt;width:0;height:13.35pt;z-index:25313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fzXz4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32" style="position:absolute;margin-left:54.25pt;margin-top:344pt;width:0;height:13.35pt;z-index:25313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y8jpCEg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231" style="position:absolute;margin-left:81.1pt;margin-top:356.8pt;width:116pt;height:0;z-index:25313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JooOwFA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30" style="position:absolute;margin-left:197.1pt;margin-top:344pt;width:0;height:13.35pt;z-index:25313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pisft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B0CQIhVU6R4wOm12P38ojYICeGpqm4H5Q31vfKa2vtP0s0VKz0uitvzWGN2UnDBAl3heo4sP/MHCp2jTvNcMYpCd04GyQ2Eq7xDIQIdQmcdTZfjBIdpeUrhNRtNhOgzOSXb8ju6se8t18EH2d9a1NWUghYqwLqk1pFd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229" style="position:absolute;margin-left:197.1pt;margin-top:356.8pt;width:97.85pt;height:0;z-index:25313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28" style="position:absolute;margin-left:294.95pt;margin-top:344pt;width:0;height:13.35pt;z-index:25313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227" style="position:absolute;margin-left:294.95pt;margin-top:356.8pt;width:88.4pt;height:0;z-index:25313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os/nkFQ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26" style="position:absolute;margin-left:383.3pt;margin-top:344pt;width:0;height:13.35pt;z-index:25313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fXgj1Ew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25" style="position:absolute;margin-left:294.95pt;margin-top:344pt;width:0;height:13.35pt;z-index:25314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GbPgEw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224" style="position:absolute;margin-left:383.3pt;margin-top:356.8pt;width:86.8pt;height:0;z-index:25314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3//yJFg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23" style="position:absolute;margin-left:470.15pt;margin-top:344pt;width:0;height:13.35pt;z-index:25314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222" style="position:absolute;margin-left:470.15pt;margin-top:356.8pt;width:89.95pt;height:0;z-index:25314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21" style="position:absolute;margin-left:560.1pt;margin-top:344pt;width:0;height:13.35pt;z-index:25314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20" style="position:absolute;margin-left:470.15pt;margin-top:344pt;width:0;height:13.35pt;z-index:25314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0X7eEgMAALI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219" style="position:absolute;margin-left:560.1pt;margin-top:356.8pt;width:104.15pt;height:0;z-index:25314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18" style="position:absolute;margin-left:664.25pt;margin-top:344pt;width:0;height:13.35pt;z-index:25314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1dNYEgMAALI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17" style="position:absolute;margin-left:81.1pt;margin-top:356.8pt;width:0;height:12.35pt;z-index:25314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G7cm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216" style="position:absolute;margin-left:54.25pt;margin-top:356.3pt;width:0;height:12.85pt;z-index:25315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15" style="position:absolute;margin-left:197.1pt;margin-top:356.8pt;width:0;height:12.35pt;z-index:25315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2Y0qJ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14" style="position:absolute;margin-left:294.95pt;margin-top:356.8pt;width:0;height:12.35pt;z-index:25315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XAwz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13" style="position:absolute;margin-left:383.3pt;margin-top:356.8pt;width:0;height:12.35pt;z-index:25315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212" style="position:absolute;margin-left:294.95pt;margin-top:356.3pt;width:0;height:12.85pt;z-index:25315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11" style="position:absolute;margin-left:470.15pt;margin-top:356.8pt;width:0;height:12.35pt;z-index:25315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lMENFA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10" style="position:absolute;margin-left:560.1pt;margin-top:356.8pt;width:0;height:12.35pt;z-index:25315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sq4e3Eg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209" style="position:absolute;margin-left:470.15pt;margin-top:356.3pt;width:0;height:12.85pt;z-index:25315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208" style="position:absolute;margin-left:664.25pt;margin-top:356.8pt;width:0;height:12.35pt;z-index:25315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ZGFhWEwMAALI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207" style="position:absolute;margin-left:54.25pt;margin-top:381.5pt;width:26.85pt;height:0;z-index:25315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4bAK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06" style="position:absolute;margin-left:81.1pt;margin-top:368.65pt;width:0;height:13.35pt;z-index:25316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r6XqS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4x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05" style="position:absolute;margin-left:54.25pt;margin-top:368.65pt;width:0;height:13.35pt;z-index:25316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rsGH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r14y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204" style="position:absolute;margin-left:81.1pt;margin-top:381.5pt;width:116pt;height:0;z-index:25316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wdVp0Ew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03" style="position:absolute;margin-left:197.1pt;margin-top:368.65pt;width:0;height:13.35pt;z-index:25316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xIbes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202" style="position:absolute;margin-left:197.1pt;margin-top:381.5pt;width:97.85pt;height:0;z-index:25316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201" style="position:absolute;margin-left:294.95pt;margin-top:368.65pt;width:0;height:13.35pt;z-index:25316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WUoD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BAIwUqaBK94DRabP7+UNpFBTAU1PbDMwf6nvjM7X1naafLVJ6XhK15bfG6KbkhAG6xPMaXXzgDxY+RZvmvWYQg+ycDpQdClN5h0AGOoTKPJ4qww8O0faSwm0ymg7TYXBOsuN3dGfdW66DD7K/s66tKQMpVIR1Sa2h/kUlobxvIhSjBqXH8p8sgIAzixIN4n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200" style="position:absolute;margin-left:294.95pt;margin-top:381.5pt;width:88.4pt;height:0;z-index:25316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yZjqCFQ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99" style="position:absolute;margin-left:383.3pt;margin-top:368.65pt;width:0;height:13.35pt;z-index:25316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9tXAO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0y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98" style="position:absolute;margin-left:294.95pt;margin-top:368.65pt;width:0;height:13.35pt;z-index:25316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ija0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197" style="position:absolute;margin-left:383.3pt;margin-top:381.5pt;width:86.8pt;height:0;z-index:25316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c5ifUFg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96" style="position:absolute;margin-left:470.15pt;margin-top:368.65pt;width:0;height:13.35pt;z-index:25317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7SZN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0x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195" style="position:absolute;margin-left:470.15pt;margin-top:381.5pt;width:89.95pt;height:0;z-index:25317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94" style="position:absolute;margin-left:560.1pt;margin-top:368.65pt;width:0;height:13.35pt;z-index:25317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Ildvi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0xQj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93" style="position:absolute;margin-left:470.15pt;margin-top:368.65pt;width:0;height:13.35pt;z-index:25317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Jetz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192" style="position:absolute;margin-left:560.1pt;margin-top:381.5pt;width:104.15pt;height:0;z-index:25317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91" style="position:absolute;margin-left:664.25pt;margin-top:368.65pt;width:0;height:13.35pt;z-index:25317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SXRbc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90" style="position:absolute;margin-left:81.1pt;margin-top:381.5pt;width:0;height:12.35pt;z-index:25317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9GJbEg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1189" style="position:absolute;margin-left:54.25pt;margin-top:381.5pt;width:27.35pt;height:0;z-index:25317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tdB7/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88" style="position:absolute;margin-left:54.25pt;margin-top:381pt;width:0;height:12.85pt;z-index:25317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lsD4jEwMAALI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87" style="position:absolute;margin-left:197.1pt;margin-top:381.5pt;width:0;height:12.35pt;z-index:25317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H+v5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1186" style="position:absolute;margin-left:81.1pt;margin-top:381.5pt;width:116.5pt;height:0;z-index:25318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85" style="position:absolute;margin-left:81.1pt;margin-top:381pt;width:0;height:12.85pt;z-index:25318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QkJXP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kyFGilRQpXvA6LTZ/fyhNAoK4KmpbQbmD/W98Zna+k7TzxYpPS+J2vJbY3RTcsIAXeJ5jS4+8AcLn6JN814ziEF2TgfKDoWpvEMgAx1CZR5PleEHh2h7SeE2GQ2S6TA4J9nxO7qz7i3XwQfZ31nX1pSBFCrCuqTWUP+iklDeNxGKUYPSY/lPFsmFRYn603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84" style="position:absolute;margin-left:294.95pt;margin-top:381.5pt;width:0;height:12.35pt;z-index:25318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WFDs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007,e" o:spid="_x0000_s1026" id="Prostoručno 1183" style="position:absolute;margin-left:197.1pt;margin-top:381.5pt;width:98.35pt;height:0;z-index:25318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">
            <v:stroke joinstyle="miter" miterlimit="10"/>
            <v:path o:connectangles="0,0" o:connectlocs="0,0;12490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82" style="position:absolute;margin-left:197.1pt;margin-top:381pt;width:0;height:12.85pt;z-index:25318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81" style="position:absolute;margin-left:383.3pt;margin-top:381.5pt;width:0;height:12.35pt;z-index:25318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5kJ3SFA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1180" style="position:absolute;margin-left:294.95pt;margin-top:381.5pt;width:88.9pt;height:0;z-index:25318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79" style="position:absolute;margin-left:294.95pt;margin-top:381pt;width:0;height:12.85pt;z-index:25318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1O1F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78" style="position:absolute;margin-left:470.15pt;margin-top:381.5pt;width:0;height:12.35pt;z-index:25318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HChm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1177" style="position:absolute;margin-left:383.3pt;margin-top:381.5pt;width:87.3pt;height:0;z-index:25319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76" style="position:absolute;margin-left:383.3pt;margin-top:381pt;width:0;height:12.85pt;z-index:25319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xjLsG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75" style="position:absolute;margin-left:560.1pt;margin-top:381.5pt;width:0;height:12.35pt;z-index:25319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ZPIOK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49,e" o:spid="_x0000_s1026" id="Prostoručno 1174" style="position:absolute;margin-left:470.15pt;margin-top:381.5pt;width:90.45pt;height:0;z-index:25319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">
            <v:stroke joinstyle="miter" miterlimit="10"/>
            <v:path o:connectangles="0,0" o:connectlocs="0,0;11487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73" style="position:absolute;margin-left:470.15pt;margin-top:381pt;width:0;height:12.85pt;z-index:25319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rRHY4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72" style="position:absolute;margin-left:664.25pt;margin-top:381.5pt;width:0;height:12.35pt;z-index:25319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jLMbEgMAALI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1171" style="position:absolute;margin-left:560.1pt;margin-top:381.5pt;width:104.65pt;height:0;z-index:25319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70" style="position:absolute;margin-left:560.1pt;margin-top:381pt;width:0;height:12.85pt;z-index:25319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A80t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169" style="position:absolute;margin-left:54.25pt;margin-top:406.2pt;width:26.85pt;height:0;z-index:25319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68" style="position:absolute;margin-left:81.1pt;margin-top:393.35pt;width:0;height:13.35pt;z-index:25319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H0aNo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67" style="position:absolute;margin-left:54.25pt;margin-top:393.35pt;width:0;height:13.35pt;z-index:25320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ifUr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oz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166" style="position:absolute;margin-left:81.1pt;margin-top:406.2pt;width:116pt;height:0;z-index:25320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65" style="position:absolute;margin-left:197.1pt;margin-top:393.35pt;width:0;height:13.35pt;z-index:25320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8QiE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oy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164" style="position:absolute;margin-left:197.1pt;margin-top:406.2pt;width:97.85pt;height:0;z-index:25320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63" style="position:absolute;margin-left:294.95pt;margin-top:393.35pt;width:0;height:13.35pt;z-index:25320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fn6v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162" style="position:absolute;margin-left:294.95pt;margin-top:406.2pt;width:88.4pt;height:0;z-index:25320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61" style="position:absolute;margin-left:383.3pt;margin-top:393.35pt;width:0;height:13.35pt;z-index:25320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BoMA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60" style="position:absolute;margin-left:294.95pt;margin-top:393.35pt;width:0;height:13.35pt;z-index:25320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OcW6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159" style="position:absolute;margin-left:383.3pt;margin-top:406.2pt;width:86.8pt;height:0;z-index:25320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58" style="position:absolute;margin-left:470.15pt;margin-top:393.35pt;width:0;height:13.35pt;z-index:25320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PWg8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157" style="position:absolute;margin-left:470.15pt;margin-top:406.2pt;width:89.95pt;height:0;z-index:25321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56" style="position:absolute;margin-left:560.1pt;margin-top:393.35pt;width:0;height:13.35pt;z-index:25321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qWnjF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wx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55" style="position:absolute;margin-left:470.15pt;margin-top:393.35pt;width:0;height:13.35pt;z-index:25321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cHcPQ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wy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154" style="position:absolute;margin-left:560.1pt;margin-top:406.2pt;width:104.15pt;height:0;z-index:25321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53" style="position:absolute;margin-left:664.25pt;margin-top:393.35pt;width:0;height:13.35pt;z-index:2532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wkrX7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52" style="position:absolute;margin-left:81.1pt;margin-top:406.2pt;width:0;height:12.35pt;z-index:25321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O8F8EgMAALI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1151" style="position:absolute;margin-left:54.25pt;margin-top:406.2pt;width:27.35pt;height:0;z-index:25321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50" style="position:absolute;margin-left:54.25pt;margin-top:405.7pt;width:0;height:12.85pt;z-index:25321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tL9K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QyBIkQqqdA8YnTa7nz+URkEBPDW1zcD8ob43PlNb32n62SKl5yVRW35rjG5KThigSzyv0cUH/mDhU7Rp3msGMcjO6UDZoTCVdwhkoEOozOOpMvzgEG0vKdwmo0EyHQbnJDt+R3fWveU6+CD7O+vamjKQQkVYl9Qa0isqCeV9E6EYNSg9lv9kkVxYlKg/HX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49" style="position:absolute;margin-left:197.1pt;margin-top:406.2pt;width:0;height:12.35pt;z-index:25321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vz6WIEwMAALI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1148" style="position:absolute;margin-left:81.1pt;margin-top:406.2pt;width:116.5pt;height:0;z-index:25321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47" style="position:absolute;margin-left:81.1pt;margin-top:405.7pt;width:0;height:12.85pt;z-index:25322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yXzbo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46" style="position:absolute;margin-left:294.95pt;margin-top:406.2pt;width:0;height:12.35pt;z-index:25322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l/PL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007,e" o:spid="_x0000_s1026" id="Prostoručno 1145" style="position:absolute;margin-left:197.1pt;margin-top:406.2pt;width:98.35pt;height:0;z-index:25322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">
            <v:stroke joinstyle="miter" miterlimit="10"/>
            <v:path o:connectangles="0,0" o:connectlocs="0,0;12490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44" style="position:absolute;margin-left:197.1pt;margin-top:405.7pt;width:0;height:12.85pt;z-index:25322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43" style="position:absolute;margin-left:383.3pt;margin-top:406.2pt;width:0;height:12.35pt;z-index:25322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1142" style="position:absolute;margin-left:294.95pt;margin-top:406.2pt;width:88.9pt;height:0;z-index:25322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41" style="position:absolute;margin-left:294.95pt;margin-top:405.7pt;width:0;height:12.85pt;z-index:25322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0EDDFA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40" style="position:absolute;margin-left:470.15pt;margin-top:406.2pt;width:0;height:12.35pt;z-index:25322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1139" style="position:absolute;margin-left:383.3pt;margin-top:406.2pt;width:87.3pt;height:0;z-index:25322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G9ajqFg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38" style="position:absolute;margin-left:383.3pt;margin-top:405.7pt;width:0;height:12.85pt;z-index:25323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ahE4x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37" style="position:absolute;margin-left:560.1pt;margin-top:406.2pt;width:0;height:12.35pt;z-index:25323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49,e" o:spid="_x0000_s1026" id="Prostoručno 1136" style="position:absolute;margin-left:470.15pt;margin-top:406.2pt;width:90.45pt;height:0;z-index:25323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">
            <v:stroke joinstyle="miter" miterlimit="10"/>
            <v:path o:connectangles="0,0" o:connectlocs="0,0;11487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35" style="position:absolute;margin-left:470.15pt;margin-top:405.7pt;width:0;height:12.85pt;z-index:25323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vpOXd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34" style="position:absolute;margin-left:664.25pt;margin-top:406.2pt;width:0;height:12.35pt;z-index:25323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bCD+EwMAALI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1133" style="position:absolute;margin-left:560.1pt;margin-top:406.2pt;width:104.65pt;height:0;z-index:25323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32" style="position:absolute;margin-left:560.1pt;margin-top:405.7pt;width:0;height:12.85pt;z-index:25323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131" style="position:absolute;margin-left:54.25pt;margin-top:430.85pt;width:26.85pt;height:0;z-index:25323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SBVPfFg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30" style="position:absolute;margin-left:81.1pt;margin-top:418pt;width:0;height:13.35pt;z-index:25323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aDZlH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29" style="position:absolute;margin-left:54.25pt;margin-top:418pt;width:0;height:13.35pt;z-index:25323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gQAc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/Sl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128" style="position:absolute;margin-left:81.1pt;margin-top:430.85pt;width:116pt;height:0;z-index:25324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vRTrEw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27" style="position:absolute;margin-left:197.1pt;margin-top:418pt;width:0;height:13.35pt;z-index:25324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B5hDl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/T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126" style="position:absolute;margin-left:197.1pt;margin-top:430.85pt;width:97.85pt;height:0;z-index:25324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25" style="position:absolute;margin-left:294.95pt;margin-top:418pt;width:0;height:13.35pt;z-index:25324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nu1KEw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124" style="position:absolute;margin-left:294.95pt;margin-top:430.85pt;width:88.4pt;height:0;z-index:2532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23" style="position:absolute;margin-left:383.3pt;margin-top:418pt;width:0;height:13.35pt;z-index:25324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2EZth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22" style="position:absolute;margin-left:294.95pt;margin-top:418pt;width:0;height:13.35pt;z-index:2532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121" style="position:absolute;margin-left:383.3pt;margin-top:430.85pt;width:86.8pt;height:0;z-index:2532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20" style="position:absolute;margin-left:470.15pt;margin-top:418pt;width:0;height:13.35pt;z-index:2532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ViB0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119" style="position:absolute;margin-left:470.15pt;margin-top:430.85pt;width:89.95pt;height:0;z-index:2532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18" style="position:absolute;margin-left:560.1pt;margin-top:418pt;width:0;height:13.35pt;z-index:2532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Uo3y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17" style="position:absolute;margin-left:470.15pt;margin-top:418pt;width:0;height:13.35pt;z-index:2532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Ctux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yRgj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116" style="position:absolute;margin-left:560.1pt;margin-top:430.85pt;width:104.15pt;height:0;z-index:2532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15" style="position:absolute;margin-left:664.25pt;margin-top:418pt;width:0;height:13.35pt;z-index:2532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0ciYe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14" style="position:absolute;margin-left:81.1pt;margin-top:430.85pt;width:0;height:12.35pt;z-index:2532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21KZ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13" style="position:absolute;margin-left:54.25pt;margin-top:430.35pt;width:0;height:12.85pt;z-index:2532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12" style="position:absolute;margin-left:197.1pt;margin-top:430.85pt;width:0;height:12.35pt;z-index:2532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VCSyEgMAALI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11" style="position:absolute;margin-left:294.95pt;margin-top:430.85pt;width:0;height:12.35pt;z-index:2532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E5+n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10" style="position:absolute;margin-left:383.3pt;margin-top:430.85pt;width:0;height:12.35pt;z-index:2532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LNkd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09" style="position:absolute;margin-left:294.95pt;margin-top:430.35pt;width:0;height:12.85pt;z-index:2532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ZV8Pf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08" style="position:absolute;margin-left:470.15pt;margin-top:430.85pt;width:0;height:12.35pt;z-index:2532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nwb8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07" style="position:absolute;margin-left:560.1pt;margin-top:430.85pt;width:0;height:12.35pt;z-index:2532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Ex1C/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106" style="position:absolute;margin-left:470.15pt;margin-top:430.35pt;width:0;height:12.85pt;z-index:2532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3D5WcEwMAALI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105" style="position:absolute;margin-left:664.25pt;margin-top:430.85pt;width:0;height:12.35pt;z-index:2532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v60QEwMAALI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104" style="position:absolute;margin-left:54.25pt;margin-top:455.55pt;width:26.85pt;height:0;z-index:2532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03" style="position:absolute;margin-left:81.1pt;margin-top:442.7pt;width:0;height:13.35pt;z-index:2532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02" style="position:absolute;margin-left:54.25pt;margin-top:442.7pt;width:0;height:13.35pt;z-index:2532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ma+8EQMAALI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101" style="position:absolute;margin-left:81.1pt;margin-top:455.55pt;width:116pt;height:0;z-index:2532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100" style="position:absolute;margin-left:197.1pt;margin-top:442.7pt;width:0;height:13.35pt;z-index:2532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04VITEgMAALI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099" style="position:absolute;margin-left:197.1pt;margin-top:455.55pt;width:97.85pt;height:0;z-index:2532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98" style="position:absolute;margin-left:294.95pt;margin-top:442.7pt;width:0;height:13.35pt;z-index:2532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CAPSEw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097" style="position:absolute;margin-left:294.95pt;margin-top:455.55pt;width:88.4pt;height:0;z-index:2532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96" style="position:absolute;margin-left:383.3pt;margin-top:442.7pt;width:0;height:13.35pt;z-index:2532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95" style="position:absolute;margin-left:294.95pt;margin-top:442.7pt;width:0;height:13.35pt;z-index:2532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0KKg+Ew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094" style="position:absolute;margin-left:383.3pt;margin-top:455.55pt;width:86.8pt;height:0;z-index:25327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93" style="position:absolute;margin-left:470.15pt;margin-top:442.7pt;width:0;height:13.35pt;z-index:2532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p94VFA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092" style="position:absolute;margin-left:470.15pt;margin-top:455.55pt;width:89.95pt;height:0;z-index:2532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91" style="position:absolute;margin-left:560.1pt;margin-top:442.7pt;width:0;height:13.35pt;z-index:25327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3yO6FA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90" style="position:absolute;margin-left:470.15pt;margin-top:442.7pt;width:0;height:13.35pt;z-index:25327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u4GUAEw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089" style="position:absolute;margin-left:560.1pt;margin-top:455.55pt;width:104.15pt;height:0;z-index:2532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88" style="position:absolute;margin-left:664.25pt;margin-top:442.7pt;width:0;height:13.35pt;z-index:25328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087" style="position:absolute;margin-left:81.1pt;margin-top:455.55pt;width:0;height:12.35pt;z-index:2532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086" style="position:absolute;margin-left:54.25pt;margin-top:455.05pt;width:0;height:12.85pt;z-index:25328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085" style="position:absolute;margin-left:197.1pt;margin-top:455.55pt;width:0;height:12.35pt;z-index:25328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084" style="position:absolute;margin-left:294.95pt;margin-top:455.55pt;width:0;height:12.35pt;z-index:25328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083" style="position:absolute;margin-left:383.3pt;margin-top:455.55pt;width:0;height:12.35pt;z-index:2532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082" style="position:absolute;margin-left:294.95pt;margin-top:455.05pt;width:0;height:12.85pt;z-index:25328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081" style="position:absolute;margin-left:470.15pt;margin-top:455.55pt;width:0;height:12.35pt;z-index:25328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080" style="position:absolute;margin-left:560.1pt;margin-top:455.55pt;width:0;height:12.35pt;z-index:25328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079" style="position:absolute;margin-left:470.15pt;margin-top:455.05pt;width:0;height:12.85pt;z-index:25329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078" style="position:absolute;margin-left:664.25pt;margin-top:455.55pt;width:0;height:12.35pt;z-index:25329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077" style="position:absolute;margin-left:54.25pt;margin-top:480.25pt;width:26.85pt;height:0;z-index:25329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76" style="position:absolute;margin-left:81.1pt;margin-top:467.4pt;width:0;height:13.35pt;z-index:25329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75" style="position:absolute;margin-left:54.25pt;margin-top:467.4pt;width:0;height:13.35pt;z-index:25329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5KITREw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074" style="position:absolute;margin-left:81.1pt;margin-top:480.25pt;width:116pt;height:0;z-index:25329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73" style="position:absolute;margin-left:197.1pt;margin-top:467.4pt;width:0;height:13.35pt;z-index:25329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p/L6FA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072" style="position:absolute;margin-left:197.1pt;margin-top:480.25pt;width:97.85pt;height:0;z-index:25329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71" style="position:absolute;margin-left:294.95pt;margin-top:467.4pt;width:0;height:13.35pt;z-index:25329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3w9VFA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070" style="position:absolute;margin-left:294.95pt;margin-top:480.25pt;width:88.4pt;height:0;z-index:25329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69" style="position:absolute;margin-left:383.3pt;margin-top:467.4pt;width:0;height:13.35pt;z-index:25330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68" style="position:absolute;margin-left:294.95pt;margin-top:467.4pt;width:0;height:13.35pt;z-index:25330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WU5YOEwMAALIGAAAOAAAAZHJzL2Uyb0RvYy54bWysVe9u0zAQ/47EO1j+iNQlabN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067" style="position:absolute;margin-left:383.3pt;margin-top:480.25pt;width:86.8pt;height:0;z-index:25330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66" style="position:absolute;margin-left:470.15pt;margin-top:467.4pt;width:0;height:13.35pt;z-index:25330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NIb3EwMAALIGAAAOAAAAZHJzL2Uyb0RvYy54bWysVe9u0zAQ/47EO1j+iNQlabN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065" style="position:absolute;margin-left:470.15pt;margin-top:480.25pt;width:89.95pt;height:0;z-index:25330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64" style="position:absolute;margin-left:560.1pt;margin-top:467.4pt;width:0;height:13.35pt;z-index:25330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THtYEwMAALIGAAAOAAAAZHJzL2Uyb0RvYy54bWysVe9u0zAQ/47EO1j+iNQlabN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63" style="position:absolute;margin-left:470.15pt;margin-top:467.4pt;width:0;height:13.35pt;z-index:25330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062" style="position:absolute;margin-left:560.1pt;margin-top:480.25pt;width:104.15pt;height:0;z-index:25330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61" style="position:absolute;margin-left:664.25pt;margin-top:467.4pt;width:0;height:13.35pt;z-index:25330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hLZmFAMAALIGAAAOAAAAZHJzL2Uyb0RvYy54bWysVe9u0zAQ/47EO1j+iNQlabN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060" style="position:absolute;margin-left:81.1pt;margin-top:480.25pt;width:0;height:12.35pt;z-index:25330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059" style="position:absolute;margin-left:54.25pt;margin-top:479.75pt;width:0;height:12.85pt;z-index:25331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058" style="position:absolute;margin-left:197.1pt;margin-top:480.25pt;width:0;height:12.35pt;z-index:25331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057" style="position:absolute;margin-left:294.95pt;margin-top:480.25pt;width:0;height:12.35pt;z-index:25331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056" style="position:absolute;margin-left:383.3pt;margin-top:480.25pt;width:0;height:12.35pt;z-index:25331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055" style="position:absolute;margin-left:294.95pt;margin-top:479.75pt;width:0;height:12.85pt;z-index:25331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i/kcSFA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054" style="position:absolute;margin-left:470.15pt;margin-top:480.25pt;width:0;height:12.35pt;z-index:25331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053" style="position:absolute;margin-left:560.1pt;margin-top:480.25pt;width:0;height:12.35pt;z-index:25331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1052" style="position:absolute;margin-left:470.15pt;margin-top:479.75pt;width:0;height:12.85pt;z-index:25331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1051" style="position:absolute;margin-left:664.25pt;margin-top:480.25pt;width:0;height:12.35pt;z-index:25331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050" style="position:absolute;margin-left:54.25pt;margin-top:504.9pt;width:26.85pt;height:0;z-index:25332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49" style="position:absolute;margin-left:81.1pt;margin-top:492.05pt;width:0;height:13.35pt;z-index:25332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26LTEw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48" style="position:absolute;margin-left:54.25pt;margin-top:492.05pt;width:0;height:13.35pt;z-index:25332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5ORpEw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1047" style="position:absolute;margin-left:81.1pt;margin-top:504.9pt;width:116pt;height:0;z-index:25332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46" style="position:absolute;margin-left:197.1pt;margin-top:492.05pt;width:0;height:13.35pt;z-index:25332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hg/SQEwMAALIGAAAOAAAAZHJzL2Uyb0RvYy54bWysVe9u0zAQ/47EO1j+iNQlabN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1045" style="position:absolute;margin-left:197.1pt;margin-top:504.9pt;width:97.85pt;height:0;z-index:25332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44" style="position:absolute;margin-left:294.95pt;margin-top:492.05pt;width:0;height:13.35pt;z-index:25332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6+wk/Ew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1043" style="position:absolute;margin-left:294.95pt;margin-top:504.9pt;width:88.4pt;height:0;z-index:25332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42" style="position:absolute;margin-left:383.3pt;margin-top:492.05pt;width:0;height:13.35pt;z-index:25332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41" style="position:absolute;margin-left:294.95pt;margin-top:492.05pt;width:0;height:13.35pt;z-index:25332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M8QBFA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1040" style="position:absolute;margin-left:383.3pt;margin-top:504.9pt;width:86.8pt;height:0;z-index:25333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39" style="position:absolute;margin-left:470.15pt;margin-top:492.05pt;width:0;height:13.35pt;z-index:25333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JWIxJEw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1038" style="position:absolute;margin-left:470.15pt;margin-top:504.9pt;width:89.95pt;height:0;z-index:25333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37" style="position:absolute;margin-left:560.1pt;margin-top:492.05pt;width:0;height:13.35pt;z-index:25333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P5ywEw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36" style="position:absolute;margin-left:470.15pt;margin-top:492.05pt;width:0;height:13.35pt;z-index:25333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1035" style="position:absolute;margin-left:560.1pt;margin-top:504.9pt;width:104.15pt;height:0;z-index:25333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34" style="position:absolute;margin-left:664.25pt;margin-top:492.05pt;width:0;height:13.35pt;z-index:25333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8eCelEw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1033" style="position:absolute;margin-left:560.1pt;margin-top:492.05pt;width:0;height:13.35pt;z-index:25333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1032" style="position:absolute;margin-left:54.25pt;margin-top:504.9pt;width:26.85pt;height:0;z-index:25333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cs="ArialMT" w:hAnsi="ArialMT" w:ascii="ArialMT"/>
          <w:color w:val="000000"/>
          <w:sz w:val="20"/>
          <w:szCs w:val="20"/>
        </w:rPr>
        <w:t>28,665.39</w:t>
      </w:r>
    </w:p>
    <w:p w:rsidRDefault="00080AE0" w:rsidP="00080AE0" w:rsidR="00080AE0">
      <w:pPr>
        <w:spacing w:after="0"/>
        <w:rPr>
          <w:rFonts w:cs="ArialMT" w:hAnsi="ArialMT" w:ascii="ArialMT"/>
          <w:color w:val="000000"/>
          <w:sz w:val="20"/>
          <w:szCs w:val="20"/>
        </w:rPr>
        <w:sectPr w:rsidR="00080AE0">
          <w:pgSz w:h="11909" w:w="16834"/>
          <w:pgMar w:gutter="0" w:footer="0" w:header="0" w:left="1080" w:bottom="720" w:right="1440" w:top="1080"/>
          <w:cols w:num="6" w:space="720" w:equalWidth="false">
            <w:col w:space="647" w:w="2233"/>
            <w:col w:space="32" w:w="1928"/>
            <w:col w:space="443" w:w="1639"/>
            <w:col w:space="323" w:w="1478"/>
            <w:col w:space="542" w:w="1477"/>
            <w:col w:w="3572"/>
          </w:cols>
        </w:sect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57" w:after="0"/>
        <w:ind w:left="45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352" w:after="0"/>
        <w:ind w:left="45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tabs>
          <w:tab w:pos="1252" w:val="left"/>
        </w:tabs>
        <w:autoSpaceDE w:val="false"/>
        <w:autoSpaceDN w:val="false"/>
        <w:adjustRightInd w:val="false"/>
        <w:spacing w:lineRule="exact" w:line="248" w:after="0"/>
        <w:ind w:left="45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Red.</w:t>
      </w:r>
      <w:r>
        <w:rPr>
          <w:rFonts w:cs="Arial-BoldMT" w:hAnsi="Arial-BoldMT" w:ascii="Arial-BoldMT"/>
          <w:color w:val="000000"/>
          <w:sz w:val="20"/>
          <w:szCs w:val="20"/>
        </w:rPr>
        <w:tab/>
      </w: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Vjerovnik</w:t>
      </w:r>
      <w:r>
        <w:br/>
      </w: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br.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8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42.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Nevia Mesarić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43.</w:t>
      </w:r>
      <w:r>
        <w:rPr>
          <w:rFonts w:cs="ArialMT" w:hAnsi="ArialMT" w:ascii="ArialMT"/>
          <w:color w:val="000000"/>
          <w:spacing w:val="5"/>
          <w:sz w:val="20"/>
          <w:szCs w:val="20"/>
        </w:rPr>
        <w:t xml:space="preserve"> </w:t>
      </w:r>
      <w:r>
        <w:rPr>
          <w:rFonts w:cs="ArialMT" w:hAnsi="ArialMT" w:ascii="ArialMT"/>
          <w:color w:val="000000"/>
          <w:sz w:val="20"/>
          <w:szCs w:val="20"/>
        </w:rPr>
        <w:t>Dubravka Novak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44.</w:t>
      </w:r>
      <w:r>
        <w:rPr>
          <w:rFonts w:cs="ArialMT" w:hAnsi="ArialMT" w:ascii="ArialMT"/>
          <w:color w:val="000000"/>
          <w:spacing w:val="5"/>
          <w:sz w:val="20"/>
          <w:szCs w:val="20"/>
        </w:rPr>
        <w:t xml:space="preserve"> </w:t>
      </w:r>
      <w:r>
        <w:rPr>
          <w:rFonts w:cs="ArialMT" w:hAnsi="ArialMT" w:ascii="ArialMT"/>
          <w:color w:val="000000"/>
          <w:sz w:val="20"/>
          <w:szCs w:val="20"/>
        </w:rPr>
        <w:t>Zdenko Novosel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8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45.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Petar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Plečić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46.</w:t>
      </w:r>
      <w:r>
        <w:rPr>
          <w:rFonts w:cs="ArialMT" w:hAnsi="ArialMT" w:ascii="ArialMT"/>
          <w:color w:val="000000"/>
          <w:spacing w:val="5"/>
          <w:sz w:val="20"/>
          <w:szCs w:val="20"/>
        </w:rPr>
        <w:t xml:space="preserve"> </w:t>
      </w:r>
      <w:r>
        <w:rPr>
          <w:rFonts w:cs="ArialMT" w:hAnsi="ArialMT" w:ascii="ArialMT"/>
          <w:color w:val="000000"/>
          <w:sz w:val="20"/>
          <w:szCs w:val="20"/>
        </w:rPr>
        <w:t xml:space="preserve">Dragica </w:t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Posavac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8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47.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Đurđa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Solić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20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48.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Veronika Terzić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8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49.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Marija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Šajatović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20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50.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Danica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Trbović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85" w:after="19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1"/>
          <w:sz w:val="20"/>
          <w:szCs w:val="20"/>
        </w:rPr>
        <w:t>51.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Radojka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Lulić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52.</w:t>
      </w:r>
      <w:r>
        <w:rPr>
          <w:rFonts w:cs="ArialMT" w:hAnsi="ArialMT" w:ascii="ArialMT"/>
          <w:color w:val="000000"/>
          <w:spacing w:val="5"/>
          <w:sz w:val="20"/>
          <w:szCs w:val="20"/>
        </w:rPr>
        <w:t xml:space="preserve"> </w:t>
      </w:r>
      <w:r>
        <w:rPr>
          <w:rFonts w:cs="ArialMT" w:hAnsi="ArialMT" w:ascii="ArialMT"/>
          <w:color w:val="000000"/>
          <w:sz w:val="20"/>
          <w:szCs w:val="20"/>
        </w:rPr>
        <w:t xml:space="preserve">Ljubica </w:t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Zmijanac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305" w:after="18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3"/>
          <w:sz w:val="20"/>
          <w:szCs w:val="20"/>
        </w:rPr>
        <w:t>53.</w:t>
      </w:r>
      <w:r>
        <w:rPr>
          <w:rFonts w:cs="ArialUnicodeMS_var1" w:hAnsi="ArialUnicodeMS_var1" w:ascii="ArialUnicodeMS_var1"/>
          <w:color w:val="000000"/>
          <w:spacing w:val="-1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Cvijeta Marković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54.</w:t>
      </w:r>
      <w:r>
        <w:rPr>
          <w:rFonts w:cs="ArialUnicodeMS_var1" w:hAnsi="ArialUnicodeMS_var1" w:ascii="ArialUnicodeMS_var1"/>
          <w:color w:val="000000"/>
          <w:spacing w:val="-1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Miro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Buntić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55.</w:t>
      </w:r>
      <w:r>
        <w:rPr>
          <w:rFonts w:cs="ArialUnicodeMS_var1" w:hAnsi="ArialUnicodeMS_var1" w:ascii="ArialUnicodeMS_var1"/>
          <w:color w:val="000000"/>
          <w:spacing w:val="-1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 xml:space="preserve">Ljerka </w:t>
      </w:r>
      <w:proofErr w:type="spellStart"/>
      <w:r>
        <w:rPr>
          <w:rFonts w:cs="ArialUnicodeMS_var1" w:hAnsi="ArialUnicodeMS_var1" w:ascii="ArialUnicodeMS_var1"/>
          <w:color w:val="000000"/>
          <w:sz w:val="20"/>
          <w:szCs w:val="20"/>
        </w:rPr>
        <w:t>Hlavaček</w:t>
      </w:r>
      <w:proofErr w:type="spellEnd"/>
    </w:p>
    <w:p w:rsidRDefault="00080AE0" w:rsidP="00080AE0" w:rsidR="00080AE0">
      <w:pPr>
        <w:autoSpaceDE w:val="false"/>
        <w:autoSpaceDN w:val="false"/>
        <w:adjustRightInd w:val="false"/>
        <w:spacing w:lineRule="exact" w:line="295" w:after="198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2"/>
          <w:sz w:val="20"/>
          <w:szCs w:val="20"/>
        </w:rPr>
        <w:t>56.</w:t>
      </w:r>
      <w:r>
        <w:rPr>
          <w:rFonts w:cs="ArialUnicodeMS_var1" w:hAnsi="ArialUnicodeMS_var1" w:ascii="ArialUnicodeMS_var1"/>
          <w:color w:val="000000"/>
          <w:spacing w:val="5"/>
          <w:sz w:val="20"/>
          <w:szCs w:val="20"/>
        </w:rPr>
        <w:t xml:space="preserve"> </w:t>
      </w:r>
      <w:r>
        <w:rPr>
          <w:rFonts w:cs="ArialUnicodeMS_var1" w:hAnsi="ArialUnicodeMS_var1" w:ascii="ArialUnicodeMS_var1"/>
          <w:color w:val="000000"/>
          <w:sz w:val="20"/>
          <w:szCs w:val="20"/>
        </w:rPr>
        <w:t>Vladimir Majetić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24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57.</w:t>
      </w:r>
      <w:r>
        <w:rPr>
          <w:rFonts w:cs="ArialMT" w:hAnsi="ArialMT" w:ascii="ArialMT"/>
          <w:color w:val="000000"/>
          <w:spacing w:val="5"/>
          <w:sz w:val="20"/>
          <w:szCs w:val="20"/>
        </w:rPr>
        <w:t xml:space="preserve"> </w:t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Hrnjak</w:t>
      </w:r>
      <w:proofErr w:type="spellEnd"/>
      <w:r>
        <w:rPr>
          <w:rFonts w:cs="ArialMT" w:hAnsi="ArialMT" w:ascii="ArialMT"/>
          <w:color w:val="000000"/>
          <w:sz w:val="20"/>
          <w:szCs w:val="20"/>
        </w:rPr>
        <w:t xml:space="preserve"> Milan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621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322" w:after="0"/>
        <w:ind w:left="621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210"/>
        <w:ind w:left="621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t>Adresa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4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 xml:space="preserve">Novi </w:t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Rezovac</w:t>
      </w:r>
      <w:proofErr w:type="spellEnd"/>
      <w:r>
        <w:rPr>
          <w:rFonts w:cs="ArialMT" w:hAnsi="ArialMT" w:ascii="ArialMT"/>
          <w:color w:val="000000"/>
          <w:sz w:val="20"/>
          <w:szCs w:val="20"/>
        </w:rPr>
        <w:t xml:space="preserve"> 150 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Trg dr. A. Starčevića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4    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3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Palmotićeva 44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2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2"/>
          <w:sz w:val="20"/>
          <w:szCs w:val="20"/>
        </w:rPr>
        <w:t>Virovitica</w:t>
      </w:r>
      <w:r>
        <w:br/>
      </w:r>
      <w:r>
        <w:rPr>
          <w:rFonts w:cs="ArialMT" w:hAnsi="ArialMT" w:ascii="ArialMT"/>
          <w:color w:val="000000"/>
          <w:position w:val="-4"/>
          <w:sz w:val="20"/>
          <w:szCs w:val="20"/>
        </w:rPr>
        <w:t>Zlatnog polja 92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65" w:after="244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  <w:r>
        <w:br/>
      </w:r>
      <w:r>
        <w:rPr>
          <w:rFonts w:cs="ArialMT" w:hAnsi="ArialMT" w:ascii="ArialMT"/>
          <w:color w:val="000000"/>
          <w:sz w:val="20"/>
          <w:szCs w:val="20"/>
        </w:rPr>
        <w:t xml:space="preserve">Novi </w:t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Rezovac</w:t>
      </w:r>
      <w:proofErr w:type="spellEnd"/>
      <w:r>
        <w:rPr>
          <w:rFonts w:cs="ArialMT" w:hAnsi="ArialMT" w:ascii="ArialMT"/>
          <w:color w:val="000000"/>
          <w:sz w:val="20"/>
          <w:szCs w:val="20"/>
        </w:rPr>
        <w:t xml:space="preserve"> 136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1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5"/>
          <w:sz w:val="20"/>
          <w:szCs w:val="20"/>
        </w:rPr>
        <w:t>Pejačevićeva 58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3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proofErr w:type="spellStart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Berislavićeva</w:t>
      </w:r>
      <w:proofErr w:type="spellEnd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 xml:space="preserve"> 34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1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5"/>
          <w:sz w:val="20"/>
          <w:szCs w:val="20"/>
        </w:rPr>
        <w:t xml:space="preserve">J. </w:t>
      </w:r>
      <w:proofErr w:type="spellStart"/>
      <w:r>
        <w:rPr>
          <w:rFonts w:cs="ArialUnicodeMS_var1" w:hAnsi="ArialUnicodeMS_var1" w:ascii="ArialUnicodeMS_var1"/>
          <w:color w:val="000000"/>
          <w:position w:val="-5"/>
          <w:sz w:val="20"/>
          <w:szCs w:val="20"/>
        </w:rPr>
        <w:t>Vlašimskog</w:t>
      </w:r>
      <w:proofErr w:type="spellEnd"/>
      <w:r>
        <w:rPr>
          <w:rFonts w:cs="ArialUnicodeMS_var1" w:hAnsi="ArialUnicodeMS_var1" w:ascii="ArialUnicodeMS_var1"/>
          <w:color w:val="000000"/>
          <w:position w:val="-5"/>
          <w:sz w:val="20"/>
          <w:szCs w:val="20"/>
        </w:rPr>
        <w:t xml:space="preserve"> 5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proofErr w:type="spellStart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Gundulićeva</w:t>
      </w:r>
      <w:proofErr w:type="spellEnd"/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 xml:space="preserve"> 93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7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1"/>
          <w:sz w:val="20"/>
          <w:szCs w:val="20"/>
        </w:rPr>
        <w:t>Virovitica</w:t>
      </w:r>
      <w:r>
        <w:br/>
      </w:r>
      <w:proofErr w:type="spellStart"/>
      <w:r>
        <w:rPr>
          <w:rFonts w:cs="ArialMT" w:hAnsi="ArialMT" w:ascii="ArialMT"/>
          <w:color w:val="000000"/>
          <w:position w:val="-3"/>
          <w:sz w:val="20"/>
          <w:szCs w:val="20"/>
        </w:rPr>
        <w:t>Lj</w:t>
      </w:r>
      <w:proofErr w:type="spellEnd"/>
      <w:r>
        <w:rPr>
          <w:rFonts w:cs="ArialMT" w:hAnsi="ArialMT" w:ascii="ArialMT"/>
          <w:color w:val="000000"/>
          <w:position w:val="-3"/>
          <w:sz w:val="20"/>
          <w:szCs w:val="20"/>
        </w:rPr>
        <w:t>. Gaja 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7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1"/>
          <w:sz w:val="20"/>
          <w:szCs w:val="20"/>
        </w:rPr>
        <w:t>Virovitica</w:t>
      </w:r>
      <w:r>
        <w:br/>
      </w:r>
      <w:r>
        <w:rPr>
          <w:rFonts w:cs="ArialMT" w:hAnsi="ArialMT" w:ascii="ArialMT"/>
          <w:color w:val="000000"/>
          <w:position w:val="-3"/>
          <w:sz w:val="20"/>
          <w:szCs w:val="20"/>
        </w:rPr>
        <w:t>Sv. Trojstva 110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47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1"/>
          <w:sz w:val="20"/>
          <w:szCs w:val="20"/>
        </w:rPr>
        <w:t>Virovitica</w:t>
      </w:r>
      <w:r>
        <w:br/>
      </w:r>
      <w:r>
        <w:rPr>
          <w:rFonts w:cs="ArialMT" w:hAnsi="ArialMT" w:ascii="ArialMT"/>
          <w:color w:val="000000"/>
          <w:position w:val="-3"/>
          <w:sz w:val="20"/>
          <w:szCs w:val="20"/>
        </w:rPr>
        <w:t>Kralja Tomislava 17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65" w:after="221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Suhopolje</w:t>
      </w:r>
      <w:r>
        <w:br/>
      </w:r>
      <w:proofErr w:type="spellStart"/>
      <w:r>
        <w:rPr>
          <w:rFonts w:cs="ArialMT" w:hAnsi="ArialMT" w:ascii="ArialMT"/>
          <w:color w:val="000000"/>
          <w:sz w:val="20"/>
          <w:szCs w:val="20"/>
        </w:rPr>
        <w:t>Cabuna</w:t>
      </w:r>
      <w:proofErr w:type="spellEnd"/>
      <w:r>
        <w:rPr>
          <w:rFonts w:cs="ArialMT" w:hAnsi="ArialMT" w:ascii="ArialMT"/>
          <w:color w:val="000000"/>
          <w:sz w:val="20"/>
          <w:szCs w:val="20"/>
        </w:rPr>
        <w:t xml:space="preserve"> 25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4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V. Bukovica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S. Radića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23" w:after="0"/>
        <w:ind w:left="2"/>
        <w:rPr>
          <w:rFonts w:cs="ArialUnicodeMS_var1" w:hAnsi="ArialUnicodeMS_var1" w:ascii="ArialUnicodeMS_var1"/>
          <w:color w:val="000000"/>
          <w:sz w:val="20"/>
          <w:szCs w:val="20"/>
        </w:rPr>
      </w:pPr>
      <w:r>
        <w:rPr>
          <w:rFonts w:cs="ArialUnicodeMS_var1" w:hAnsi="ArialUnicodeMS_var1" w:ascii="ArialUnicodeMS_var1"/>
          <w:color w:val="000000"/>
          <w:position w:val="-4"/>
          <w:sz w:val="20"/>
          <w:szCs w:val="20"/>
        </w:rPr>
        <w:t>A. Augustinovića 45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Virovitica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ind w:left="148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322" w:after="0"/>
        <w:ind w:left="148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44" w:after="0"/>
        <w:ind w:left="148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3"/>
          <w:sz w:val="20"/>
          <w:szCs w:val="20"/>
        </w:rPr>
        <w:t>Redno mjesto i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53" w:after="0"/>
        <w:ind w:left="158"/>
        <w:rPr>
          <w:rFonts w:cs="ArialUnicodeMS" w:hAnsi="ArialUnicodeMS" w:ascii="ArialUnicodeMS"/>
          <w:color w:val="000000"/>
          <w:sz w:val="20"/>
          <w:szCs w:val="20"/>
        </w:rPr>
      </w:pPr>
      <w:r>
        <w:rPr>
          <w:rFonts w:cs="ArialUnicodeMS" w:hAnsi="ArialUnicodeMS" w:ascii="ArialUnicodeMS"/>
          <w:color w:val="000000"/>
          <w:position w:val="-2"/>
          <w:sz w:val="20"/>
          <w:szCs w:val="20"/>
        </w:rPr>
        <w:t>osnova tražbine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2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1., kamate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322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27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4"/>
          <w:sz w:val="20"/>
          <w:szCs w:val="20"/>
        </w:rPr>
        <w:t>Prijavljeno,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416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kn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14,582.20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18,482.91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14,108.46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34,053.59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19,992.44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27,840.51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20,141.00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27,392.41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27,998.96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17,505.35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27,360.72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76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731.70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49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21,408.74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76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661.71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603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5,361.40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38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138,491.20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86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322" w:after="0"/>
        <w:rPr>
          <w:rFonts w:cs="Arial-BoldMT" w:hAnsi="Arial-BoldMT" w:ascii="Arial-BoldMT"/>
          <w:color w:val="000000"/>
          <w:sz w:val="20"/>
          <w:szCs w:val="20"/>
        </w:rPr>
      </w:pPr>
    </w:p>
    <w:p w:rsidRDefault="00080AE0" w:rsidP="00080AE0" w:rsidR="00080AE0">
      <w:pPr>
        <w:autoSpaceDE w:val="false"/>
        <w:autoSpaceDN w:val="false"/>
        <w:adjustRightInd w:val="false"/>
        <w:spacing w:lineRule="exact" w:line="227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4"/>
          <w:sz w:val="20"/>
          <w:szCs w:val="20"/>
        </w:rPr>
        <w:t>Osporeno,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383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kn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990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0.00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345" w:after="0"/>
        <w:ind w:left="100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br w:type="column"/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54" w:after="0"/>
        <w:ind w:left="1009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position w:val="-1"/>
          <w:sz w:val="20"/>
          <w:szCs w:val="20"/>
        </w:rPr>
        <w:t>str. 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37" w:after="0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4"/>
          <w:sz w:val="20"/>
          <w:szCs w:val="20"/>
        </w:rPr>
        <w:t>Priznato,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0" w:after="0"/>
        <w:ind w:left="305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position w:val="-1"/>
          <w:sz w:val="20"/>
          <w:szCs w:val="20"/>
        </w:rPr>
        <w:t>kn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14,582.20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18,482.91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14,108.46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34,053.59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19,992.44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27,840.51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20,141.00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27,392.41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27,998.96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17,505.35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2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27,360.72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83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731.70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554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21,408.74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31"/>
        <w:ind w:left="832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661.71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211"/>
        <w:ind w:left="665"/>
        <w:rPr>
          <w:rFonts w:cs="ArialMT" w:hAnsi="ArialMT" w:ascii="ArialMT"/>
          <w:color w:val="000000"/>
          <w:sz w:val="20"/>
          <w:szCs w:val="20"/>
        </w:rPr>
      </w:pPr>
      <w:r>
        <w:rPr>
          <w:rFonts w:cs="ArialMT" w:hAnsi="ArialMT" w:ascii="ArialMT"/>
          <w:color w:val="000000"/>
          <w:sz w:val="20"/>
          <w:szCs w:val="20"/>
        </w:rPr>
        <w:t>5,361.40</w:t>
      </w:r>
    </w:p>
    <w:p w:rsidRDefault="00080AE0" w:rsidP="00080AE0" w:rsidR="00080AE0">
      <w:pPr>
        <w:autoSpaceDE w:val="false"/>
        <w:autoSpaceDN w:val="false"/>
        <w:adjustRightInd w:val="false"/>
        <w:spacing w:lineRule="exact" w:line="273" w:after="0"/>
        <w:ind w:left="443"/>
        <w:rPr>
          <w:rFonts w:cs="ArialMT" w:hAnsi="ArialMT" w:ascii="ArialMT"/>
          <w:color w:val="000000"/>
          <w:sz w:val="20"/>
          <w:szCs w:val="20"/>
        </w:rPr>
      </w:pP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4229,e" o:spid="_x0000_s1026" id="Prostoručno 1031" style="position:absolute;margin-left:54.25pt;margin-top:72.25pt;width:709.45pt;height:0;z-index:25333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2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30" style="position:absolute;margin-left:54.25pt;margin-top:84.6pt;width:709.45pt;height:0;z-index:25334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29" style="position:absolute;margin-left:54.25pt;margin-top:96.95pt;width:709.45pt;height:0;z-index:25334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28" style="position:absolute;margin-left:54.25pt;margin-top:109.25pt;width:709.45pt;height:0;z-index:25334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27" style="position:absolute;margin-left:54.25pt;margin-top:121.6pt;width:709.45pt;height:0;z-index:25334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26" style="position:absolute;margin-left:54.25pt;margin-top:133.95pt;width:709.45pt;height:0;z-index:25334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Vtr13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25" style="position:absolute;margin-left:54.25pt;margin-top:146.3pt;width:709.45pt;height:0;z-index:25334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24" style="position:absolute;margin-left:54.25pt;margin-top:158.65pt;width:709.45pt;height:0;z-index:25334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23" style="position:absolute;margin-left:54.25pt;margin-top:171pt;width:709.45pt;height:0;z-index:25334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22" style="position:absolute;margin-left:54.25pt;margin-top:183.3pt;width:709.45pt;height:0;z-index:25334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21" style="position:absolute;margin-left:54.25pt;margin-top:195.65pt;width:709.45pt;height:0;z-index:25334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20" style="position:absolute;margin-left:54.25pt;margin-top:208pt;width:709.45pt;height:0;z-index:25335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19" style="position:absolute;margin-left:54.25pt;margin-top:220.35pt;width:709.45pt;height:0;z-index:25335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18" style="position:absolute;margin-left:54.25pt;margin-top:232.7pt;width:709.45pt;height:0;z-index:25335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17" style="position:absolute;margin-left:54.25pt;margin-top:245pt;width:709.45pt;height:0;z-index:25335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16" style="position:absolute;margin-left:54.25pt;margin-top:257.35pt;width:709.45pt;height:0;z-index:25335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15" style="position:absolute;margin-left:54.25pt;margin-top:269.7pt;width:709.45pt;height:0;z-index:25335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14" style="position:absolute;margin-left:54.25pt;margin-top:282.05pt;width:709.45pt;height:0;z-index:25335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13" style="position:absolute;margin-left:54.25pt;margin-top:294.4pt;width:709.45pt;height:0;z-index:25335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12" style="position:absolute;margin-left:54.25pt;margin-top:306.75pt;width:709.45pt;height:0;z-index:25335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11" style="position:absolute;margin-left:54.25pt;margin-top:319.05pt;width:709.45pt;height:0;z-index:25336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10" style="position:absolute;margin-left:54.25pt;margin-top:331.4pt;width:709.45pt;height:0;z-index:25336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09" style="position:absolute;margin-left:54.25pt;margin-top:343.75pt;width:709.45pt;height:0;z-index:25336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08" style="position:absolute;margin-left:54.25pt;margin-top:356.1pt;width:709.45pt;height:0;z-index:25336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07" style="position:absolute;margin-left:54.25pt;margin-top:368.45pt;width:709.45pt;height:0;z-index:25336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06" style="position:absolute;margin-left:54.25pt;margin-top:380.75pt;width:709.45pt;height:0;z-index:25336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05" style="position:absolute;margin-left:54.25pt;margin-top:393.1pt;width:709.45pt;height:0;z-index:25336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04" style="position:absolute;margin-left:54.25pt;margin-top:405.45pt;width:709.45pt;height:0;z-index:25336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03" style="position:absolute;margin-left:54.25pt;margin-top:417.8pt;width:709.45pt;height:0;z-index:25336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02" style="position:absolute;margin-left:54.25pt;margin-top:430.15pt;width:709.45pt;height:0;z-index:25336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01" style="position:absolute;margin-left:54.25pt;margin-top:442.5pt;width:709.45pt;height:0;z-index:25337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1000" style="position:absolute;margin-left:54.25pt;margin-top:454.8pt;width:709.45pt;height:0;z-index:25337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999" style="position:absolute;margin-left:54.25pt;margin-top:467.15pt;width:709.45pt;height:0;z-index:25337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998" style="position:absolute;margin-left:54.25pt;margin-top:479.5pt;width:709.45pt;height:0;z-index:25337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997" style="position:absolute;margin-left:54.25pt;margin-top:491.85pt;width:709.45pt;height:0;z-index:25337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path="m,l14193,e" o:spid="_x0000_s1026" id="Prostoručno 996" style="position:absolute;margin-left:54.25pt;margin-top:504.2pt;width:709.45pt;height:0;z-index:25337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193,4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4229,e" o:spid="_x0000_s1026" id="Prostoručno 995" style="position:absolute;margin-left:54.25pt;margin-top:516.5pt;width:709.45pt;height:0;z-index:25337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2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">
            <v:stroke joinstyle="miter" miterlimit="10"/>
            <v:path o:connectangles="0,0" o:connectlocs="0,0;90100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o:spid="_x0000_s1026" id="Prostoručno 994" style="position:absolute;margin-left:53.25pt;margin-top:70.75pt;width:2pt;height:447.25pt;z-index:25337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993" style="position:absolute;margin-left:81pt;margin-top:71.65pt;width:.2pt;height:445.45pt;z-index:25337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992" style="position:absolute;margin-left:197pt;margin-top:71.65pt;width:.2pt;height:445.45pt;z-index:25337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991" style="position:absolute;margin-left:294.85pt;margin-top:71.65pt;width:.2pt;height:445.45pt;z-index:25338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990" style="position:absolute;margin-left:383.2pt;margin-top:71.65pt;width:.2pt;height:445.45pt;z-index:25338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989" style="position:absolute;margin-left:470.05pt;margin-top:71.65pt;width:.2pt;height:445.45pt;z-index:25338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988" style="position:absolute;margin-left:560pt;margin-top:71.65pt;width:.2pt;height:445.45pt;z-index:25338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.1pt" o:spid="_x0000_s1026" id="Prostoručno 987" style="position:absolute;margin-left:664.15pt;margin-top:71.65pt;width:.2pt;height:445.45pt;z-index:25338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o:spid="_x0000_s1026" id="Prostoručno 986" style="position:absolute;margin-left:762.7pt;margin-top:70.75pt;width:2pt;height:447.25pt;z-index:25338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00,2000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">
            <v:stroke joinstyle="miter" miterlimit="10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985" style="position:absolute;margin-left:54.25pt;margin-top:84.6pt;width:26.85pt;height:0;z-index:25338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984" style="position:absolute;margin-left:81.1pt;margin-top:84.6pt;width:116pt;height:0;z-index:25338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983" style="position:absolute;margin-left:197.1pt;margin-top:84.6pt;width:97.85pt;height:0;z-index:25338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982" style="position:absolute;margin-left:383.3pt;margin-top:84.6pt;width:86.8pt;height:0;z-index:25338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981" style="position:absolute;margin-left:470.15pt;margin-top:84.6pt;width:89.95pt;height:0;z-index:25339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980" style="position:absolute;margin-left:560.1pt;margin-top:84.6pt;width:104.15pt;height:0;z-index:25339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979" style="position:absolute;margin-left:81.1pt;margin-top:84.6pt;width:0;height:12.35pt;z-index:25339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1qf16EgMAALA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978" style="position:absolute;margin-left:54.25pt;margin-top:84.6pt;width:27.35pt;height:0;z-index:25339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977" style="position:absolute;margin-left:54.25pt;margin-top:84.1pt;width:0;height:12.85pt;z-index:25339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976" style="position:absolute;margin-left:197.1pt;margin-top:84.6pt;width:0;height:12.35pt;z-index:25339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1HRuEgMAALA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975" style="position:absolute;margin-left:81.1pt;margin-top:84.6pt;width:116.5pt;height:0;z-index:25339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974" style="position:absolute;margin-left:81.1pt;margin-top:84.1pt;width:0;height:12.85pt;z-index:25339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DMcgPEwMAALA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973" style="position:absolute;margin-left:294.95pt;margin-top:84.6pt;width:0;height:12.35pt;z-index:25339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007,e" o:spid="_x0000_s1026" id="Prostoručno 972" style="position:absolute;margin-left:197.1pt;margin-top:84.6pt;width:98.35pt;height:0;z-index:25340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0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">
            <v:stroke joinstyle="miter" miterlimit="10"/>
            <v:path o:connectangles="0,0" o:connectlocs="0,0;12490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971" style="position:absolute;margin-left:197.1pt;margin-top:84.1pt;width:0;height:12.85pt;z-index:25340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970" style="position:absolute;margin-left:383.3pt;margin-top:84.6pt;width:0;height:12.35pt;z-index:25340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a5US9EgMAALA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969" style="position:absolute;margin-left:294.95pt;margin-top:84.6pt;width:88.9pt;height:0;z-index:25340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968" style="position:absolute;margin-left:294.95pt;margin-top:84.1pt;width:0;height:12.85pt;z-index:25340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Oov1IEgMAALA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967" style="position:absolute;margin-left:470.15pt;margin-top:84.6pt;width:0;height:12.35pt;z-index:25340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966" style="position:absolute;margin-left:383.3pt;margin-top:84.6pt;width:87.3pt;height:0;z-index:25340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965" style="position:absolute;margin-left:383.3pt;margin-top:84.1pt;width:0;height:12.85pt;z-index:25340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964" style="position:absolute;margin-left:560.1pt;margin-top:84.6pt;width:0;height:12.35pt;z-index:25340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ZMG+sEgMAALA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49,e" o:spid="_x0000_s1026" id="Prostoručno 963" style="position:absolute;margin-left:470.15pt;margin-top:84.6pt;width:90.45pt;height:0;z-index:25340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">
            <v:stroke joinstyle="miter" miterlimit="10"/>
            <v:path o:connectangles="0,0" o:connectlocs="0,0;11487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962" style="position:absolute;margin-left:470.15pt;margin-top:84.1pt;width:0;height:12.85pt;z-index:25341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961" style="position:absolute;margin-left:664.25pt;margin-top:84.6pt;width:0;height:12.35pt;z-index:25341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960" style="position:absolute;margin-left:560.1pt;margin-top:84.1pt;width:0;height:12.85pt;z-index:25341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A5OMeEgMAALA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959" style="position:absolute;margin-left:54.25pt;margin-top:109.25pt;width:26.85pt;height:0;z-index:25341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58" style="position:absolute;margin-left:81.1pt;margin-top:96.45pt;width:0;height:13.35pt;z-index:25341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2CGi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57" style="position:absolute;margin-left:54.25pt;margin-top:96.45pt;width:0;height:13.35pt;z-index:25341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956" style="position:absolute;margin-left:81.1pt;margin-top:109.25pt;width:116pt;height:0;z-index:25341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55" style="position:absolute;margin-left:197.1pt;margin-top:96.45pt;width:0;height:13.35pt;z-index:25341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54" style="position:absolute;margin-left:81.1pt;margin-top:96.45pt;width:0;height:13.35pt;z-index:25341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vTDfEQ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953" style="position:absolute;margin-left:197.1pt;margin-top:109.25pt;width:97.85pt;height:0;z-index:25341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52" style="position:absolute;margin-left:294.95pt;margin-top:96.45pt;width:0;height:13.35pt;z-index:25342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jAAM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51" style="position:absolute;margin-left:197.1pt;margin-top:96.45pt;width:0;height:13.35pt;z-index:25342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950" style="position:absolute;margin-left:294.95pt;margin-top:109.25pt;width:88.4pt;height:0;z-index:25342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49" style="position:absolute;margin-left:294.95pt;margin-top:96.45pt;width:0;height:13.35pt;z-index:25342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IJKIJ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0nWK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948" style="position:absolute;margin-left:383.3pt;margin-top:109.25pt;width:86.8pt;height:0;z-index:25342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47" style="position:absolute;margin-left:470.15pt;margin-top:96.45pt;width:0;height:13.35pt;z-index:25342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46" style="position:absolute;margin-left:383.3pt;margin-top:96.45pt;width:0;height:13.35pt;z-index:25342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WSsd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0HWG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945" style="position:absolute;margin-left:470.15pt;margin-top:109.25pt;width:89.95pt;height:0;z-index:25342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44" style="position:absolute;margin-left:560.1pt;margin-top:96.45pt;width:0;height:13.35pt;z-index:25342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SxTl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43" style="position:absolute;margin-left:470.15pt;margin-top:96.45pt;width:0;height:13.35pt;z-index:25342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cIOnEwMAALAGAAAOAAAAZHJzL2Uyb0RvYy54bWysVe9u0zAQ/47EO1j+iNQl6dJ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942" style="position:absolute;margin-left:560.1pt;margin-top:109.25pt;width:104.15pt;height:0;z-index:25343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41" style="position:absolute;margin-left:664.25pt;margin-top:96.45pt;width:0;height:13.35pt;z-index:25343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40" style="position:absolute;margin-left:560.1pt;margin-top:96.45pt;width:0;height:13.35pt;z-index:25343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939" style="position:absolute;margin-left:81.1pt;margin-top:109.25pt;width:0;height:12.35pt;z-index:25343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lcm6S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938" style="position:absolute;margin-left:54.25pt;margin-top:109.25pt;width:27.35pt;height:0;z-index:25343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937" style="position:absolute;margin-left:54.25pt;margin-top:108.75pt;width:0;height:12.85pt;z-index:25343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936" style="position:absolute;margin-left:197.1pt;margin-top:109.25pt;width:0;height:12.35pt;z-index:25343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OD+eG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935" style="position:absolute;margin-left:81.1pt;margin-top:109.25pt;width:116.5pt;height:0;z-index:25343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934" style="position:absolute;margin-left:81.1pt;margin-top:108.75pt;width:0;height:12.85pt;z-index:25343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6lvnEwMAALA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933" style="position:absolute;margin-left:197.1pt;margin-top:109.25pt;width:97.85pt;height:0;z-index:25344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932" style="position:absolute;margin-left:383.3pt;margin-top:109.25pt;width:0;height:12.35pt;z-index:25344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JLOit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931" style="position:absolute;margin-left:294.95pt;margin-top:109.25pt;width:88.9pt;height:0;z-index:25344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930" style="position:absolute;margin-left:294.95pt;margin-top:108.75pt;width:0;height:12.85pt;z-index:25344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UyVTMEgMAALA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929" style="position:absolute;margin-left:470.15pt;margin-top:109.25pt;width:0;height:12.35pt;z-index:25344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hhEqoEwMAALA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928" style="position:absolute;margin-left:383.3pt;margin-top:109.25pt;width:87.3pt;height:0;z-index:25344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927" style="position:absolute;margin-left:560.1pt;margin-top:109.25pt;width:0;height:12.35pt;z-index:25344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49,e" o:spid="_x0000_s1026" id="Prostoručno 926" style="position:absolute;margin-left:470.15pt;margin-top:109.25pt;width:90.45pt;height:0;z-index:25344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">
            <v:stroke joinstyle="miter" miterlimit="10"/>
            <v:path o:connectangles="0,0" o:connectlocs="0,0;11487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925" style="position:absolute;margin-left:470.15pt;margin-top:108.75pt;width:0;height:12.85pt;z-index:25344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924" style="position:absolute;margin-left:664.25pt;margin-top:109.25pt;width:0;height:12.35pt;z-index:25344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923" style="position:absolute;margin-left:560.1pt;margin-top:109.25pt;width:104.65pt;height:0;z-index:25345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922" style="position:absolute;margin-left:54.25pt;margin-top:133.95pt;width:26.85pt;height:0;z-index:25345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21" style="position:absolute;margin-left:81.1pt;margin-top:121.1pt;width:0;height:13.35pt;z-index:25345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20" style="position:absolute;margin-left:54.25pt;margin-top:121.1pt;width:0;height:13.35pt;z-index:25345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/XsFS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919" style="position:absolute;margin-left:81.1pt;margin-top:133.95pt;width:116pt;height:0;z-index:25345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18" style="position:absolute;margin-left:197.1pt;margin-top:121.1pt;width:0;height:13.35pt;z-index:25345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9A7JK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17" style="position:absolute;margin-left:81.1pt;margin-top:121.1pt;width:0;height:13.35pt;z-index:25345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916" style="position:absolute;margin-left:197.1pt;margin-top:133.95pt;width:97.85pt;height:0;z-index:25345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915" style="position:absolute;margin-left:294.95pt;margin-top:133.95pt;width:88.4pt;height:0;z-index:25345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14" style="position:absolute;margin-left:383.3pt;margin-top:121.1pt;width:0;height:13.35pt;z-index:25345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0ZqM3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13" style="position:absolute;margin-left:294.95pt;margin-top:121.1pt;width:0;height:13.35pt;z-index:25346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RXTR1EwMAALAGAAAOAAAAZHJzL2Uyb0RvYy54bWysVe9u0zAQ/47EO1j+iNQl6dJ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912" style="position:absolute;margin-left:383.3pt;margin-top:133.95pt;width:86.8pt;height:0;z-index:25346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11" style="position:absolute;margin-left:470.15pt;margin-top:121.1pt;width:0;height:13.35pt;z-index:25346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910" style="position:absolute;margin-left:470.15pt;margin-top:133.95pt;width:89.95pt;height:0;z-index:25346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09" style="position:absolute;margin-left:560.1pt;margin-top:121.1pt;width:0;height:13.35pt;z-index:25346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Y/zHhEQ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0nmK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08" style="position:absolute;margin-left:470.15pt;margin-top:121.1pt;width:0;height:13.35pt;z-index:25346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59ZZw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907" style="position:absolute;margin-left:560.1pt;margin-top:133.95pt;width:104.15pt;height:0;z-index:25346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906" style="position:absolute;margin-left:664.25pt;margin-top:121.1pt;width:0;height:13.35pt;z-index:25346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grj1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0HmG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905" style="position:absolute;margin-left:81.1pt;margin-top:133.95pt;width:0;height:12.35pt;z-index:25346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904" style="position:absolute;margin-left:54.25pt;margin-top:133.45pt;width:0;height:12.85pt;z-index:25346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8TapEgMAALA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903" style="position:absolute;margin-left:197.1pt;margin-top:133.95pt;width:0;height:12.35pt;z-index:25347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902" style="position:absolute;margin-left:81.1pt;margin-top:133.45pt;width:0;height:12.85pt;z-index:25347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901" style="position:absolute;margin-left:383.3pt;margin-top:133.95pt;width:0;height:12.35pt;z-index:25347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900" style="position:absolute;margin-left:294.95pt;margin-top:133.45pt;width:0;height:12.85pt;z-index:25347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0jmCEwMAALA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99" style="position:absolute;margin-left:470.15pt;margin-top:133.95pt;width:0;height:12.35pt;z-index:25347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DUJwEgMAALA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98" style="position:absolute;margin-left:560.1pt;margin-top:133.95pt;width:0;height:12.35pt;z-index:25347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yB+XhEgMAALA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97" style="position:absolute;margin-left:470.15pt;margin-top:133.45pt;width:0;height:12.85pt;z-index:25347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96" style="position:absolute;margin-left:664.25pt;margin-top:133.95pt;width:0;height:12.35pt;z-index:25347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4cMtkEgMAALA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895" style="position:absolute;margin-left:54.25pt;margin-top:158.65pt;width:26.85pt;height:0;z-index:25347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94" style="position:absolute;margin-left:81.1pt;margin-top:145.8pt;width:0;height:13.35pt;z-index:25347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9Mah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kmmK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93" style="position:absolute;margin-left:54.25pt;margin-top:145.8pt;width:0;height:13.35pt;z-index:25348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892" style="position:absolute;margin-left:81.1pt;margin-top:158.65pt;width:116pt;height:0;z-index:25348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91" style="position:absolute;margin-left:197.1pt;margin-top:145.8pt;width:0;height:13.35pt;z-index:25348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90" style="position:absolute;margin-left:81.1pt;margin-top:145.8pt;width:0;height:13.35pt;z-index:25348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18mK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889" style="position:absolute;margin-left:197.1pt;margin-top:158.65pt;width:97.85pt;height:0;z-index:25348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888" style="position:absolute;margin-left:294.95pt;margin-top:158.65pt;width:88.4pt;height:0;z-index:25348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87" style="position:absolute;margin-left:383.3pt;margin-top:145.8pt;width:0;height:13.35pt;z-index:25348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86" style="position:absolute;margin-left:294.95pt;margin-top:145.8pt;width:0;height:13.35pt;z-index:25348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EN1j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885" style="position:absolute;margin-left:383.3pt;margin-top:158.65pt;width:86.8pt;height:0;z-index:25348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84" style="position:absolute;margin-left:470.15pt;margin-top:145.8pt;width:0;height:13.35pt;z-index:25349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AuKb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kkmK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883" style="position:absolute;margin-left:470.15pt;margin-top:158.65pt;width:89.95pt;height:0;z-index:25349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82" style="position:absolute;margin-left:560.1pt;margin-top:145.8pt;width:0;height:13.35pt;z-index:25349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M9JI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81" style="position:absolute;margin-left:470.15pt;margin-top:145.8pt;width:0;height:13.35pt;z-index:25349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880" style="position:absolute;margin-left:560.1pt;margin-top:158.65pt;width:104.15pt;height:0;z-index:25349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79" style="position:absolute;margin-left:664.25pt;margin-top:145.8pt;width:0;height:13.35pt;z-index:25349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bHfzb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78" style="position:absolute;margin-left:81.1pt;margin-top:158.65pt;width:0;height:12.35pt;z-index:25349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LgWl3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77" style="position:absolute;margin-left:54.25pt;margin-top:158.15pt;width:0;height:12.85pt;z-index:25349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76" style="position:absolute;margin-left:197.1pt;margin-top:158.65pt;width:0;height:12.35pt;z-index:25349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9kfyEw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75" style="position:absolute;margin-left:81.1pt;margin-top:158.15pt;width:0;height:12.85pt;z-index:25349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74" style="position:absolute;margin-left:383.3pt;margin-top:158.65pt;width:0;height:12.35pt;z-index:25350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5HgKEw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73" style="position:absolute;margin-left:294.95pt;margin-top:158.15pt;width:0;height:12.85pt;z-index:25350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72" style="position:absolute;margin-left:470.15pt;margin-top:158.65pt;width:0;height:12.35pt;z-index:25350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1UjZEgMAALA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71" style="position:absolute;margin-left:560.1pt;margin-top:158.65pt;width:0;height:12.35pt;z-index:25350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70" style="position:absolute;margin-left:470.15pt;margin-top:158.15pt;width:0;height:12.85pt;z-index:25350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MPS4EgMAALA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69" style="position:absolute;margin-left:664.25pt;margin-top:158.65pt;width:0;height:12.35pt;z-index:25350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fercEgMAALA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68" style="position:absolute;margin-left:81.1pt;margin-top:171pt;width:0;height:12.35pt;z-index:25350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d01N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67" style="position:absolute;margin-left:54.25pt;margin-top:170.5pt;width:0;height:12.85pt;z-index:25350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66" style="position:absolute;margin-left:197.1pt;margin-top:171pt;width:0;height:12.35pt;z-index:25350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65" style="position:absolute;margin-left:81.1pt;margin-top:170.5pt;width:0;height:12.85pt;z-index:25350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64" style="position:absolute;margin-left:383.3pt;margin-top:171pt;width:0;height:12.35pt;z-index:25351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ElwwEw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63" style="position:absolute;margin-left:294.95pt;margin-top:170.5pt;width:0;height:12.85pt;z-index:25351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62" style="position:absolute;margin-left:470.15pt;margin-top:171pt;width:0;height:12.35pt;z-index:25351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I2zjEgMAALA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61" style="position:absolute;margin-left:560.1pt;margin-top:171pt;width:0;height:12.35pt;z-index:25351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60" style="position:absolute;margin-left:470.15pt;margin-top:170.5pt;width:0;height:12.85pt;z-index:25351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fxtCCEgMAALA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59" style="position:absolute;margin-left:664.25pt;margin-top:171pt;width:0;height:12.35pt;z-index:25351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58" style="position:absolute;margin-left:81.1pt;margin-top:183.3pt;width:0;height:12.35pt;z-index:25351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DbCAD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857" style="position:absolute;margin-left:54.25pt;margin-top:183.3pt;width:27.35pt;height:0;z-index:25351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56" style="position:absolute;margin-left:54.25pt;margin-top:182.8pt;width:0;height:12.85pt;z-index:25351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X7I0f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55" style="position:absolute;margin-left:197.1pt;margin-top:183.3pt;width:0;height:12.35pt;z-index:25351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854" style="position:absolute;margin-left:81.1pt;margin-top:183.3pt;width:116.5pt;height:0;z-index:25352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53" style="position:absolute;margin-left:81.1pt;margin-top:182.8pt;width:0;height:12.85pt;z-index:25352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852" style="position:absolute;margin-left:197.1pt;margin-top:183.3pt;width:97.85pt;height:0;z-index:25352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51" style="position:absolute;margin-left:383.3pt;margin-top:183.3pt;width:0;height:12.35pt;z-index:25352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850" style="position:absolute;margin-left:294.95pt;margin-top:183.3pt;width:88.9pt;height:0;z-index:25352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49" style="position:absolute;margin-left:294.95pt;margin-top:182.8pt;width:0;height:12.85pt;z-index:25352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4ZyAxEgMAALA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48" style="position:absolute;margin-left:470.15pt;margin-top:183.3pt;width:0;height:12.35pt;z-index:25352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HmgQ5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847" style="position:absolute;margin-left:383.3pt;margin-top:183.3pt;width:87.3pt;height:0;z-index:2535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46" style="position:absolute;margin-left:560.1pt;margin-top:183.3pt;width:0;height:12.35pt;z-index:25352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7Sq8Ew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49,e" o:spid="_x0000_s1026" id="Prostoručno 845" style="position:absolute;margin-left:470.15pt;margin-top:183.3pt;width:90.45pt;height:0;z-index:2535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">
            <v:stroke joinstyle="miter" miterlimit="10"/>
            <v:path o:connectangles="0,0" o:connectlocs="0,0;11487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44" style="position:absolute;margin-left:470.15pt;margin-top:182.8pt;width:0;height:12.85pt;z-index:25353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CJbdEgMAALA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43" style="position:absolute;margin-left:664.25pt;margin-top:183.3pt;width:0;height:12.35pt;z-index:2535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842" style="position:absolute;margin-left:560.1pt;margin-top:183.3pt;width:104.65pt;height:0;z-index:25353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841" style="position:absolute;margin-left:54.25pt;margin-top:208pt;width:26.85pt;height:0;z-index:2535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40" style="position:absolute;margin-left:81.1pt;margin-top:195.15pt;width:0;height:13.35pt;z-index:2535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39" style="position:absolute;margin-left:54.25pt;margin-top:195.15pt;width:0;height:13.35pt;z-index:25353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Lxm8z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838" style="position:absolute;margin-left:81.1pt;margin-top:208pt;width:116pt;height:0;z-index:25353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37" style="position:absolute;margin-left:197.1pt;margin-top:195.15pt;width:0;height:13.35pt;z-index:25353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36" style="position:absolute;margin-left:81.1pt;margin-top:195.15pt;width:0;height:13.35pt;z-index:2535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u+Yn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835" style="position:absolute;margin-left:197.1pt;margin-top:208pt;width:97.85pt;height:0;z-index:2535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834" style="position:absolute;margin-left:294.95pt;margin-top:208pt;width:88.4pt;height:0;z-index:2535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33" style="position:absolute;margin-left:383.3pt;margin-top:195.15pt;width:0;height:13.35pt;z-index:25354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32" style="position:absolute;margin-left:294.95pt;margin-top:195.15pt;width:0;height:13.35pt;z-index:25354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mOkM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831" style="position:absolute;margin-left:383.3pt;margin-top:208pt;width:86.8pt;height:0;z-index:25354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30" style="position:absolute;margin-left:470.15pt;margin-top:195.15pt;width:0;height:13.35pt;z-index:25354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itb0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829" style="position:absolute;margin-left:470.15pt;margin-top:208pt;width:89.95pt;height:0;z-index:25354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28" style="position:absolute;margin-left:560.1pt;margin-top:195.15pt;width:0;height:13.35pt;z-index:25354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OuyY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27" style="position:absolute;margin-left:470.15pt;margin-top:195.15pt;width:0;height:13.35pt;z-index:25354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826" style="position:absolute;margin-left:560.1pt;margin-top:208pt;width:104.15pt;height:0;z-index:25354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825" style="position:absolute;margin-left:664.25pt;margin-top:195.15pt;width:0;height:13.35pt;z-index:25355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24" style="position:absolute;margin-left:81.1pt;margin-top:208pt;width:0;height:12.35pt;z-index:25355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Wyc/YEgMAALA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23" style="position:absolute;margin-left:54.25pt;margin-top:207.5pt;width:0;height:12.85pt;z-index:25355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22" style="position:absolute;margin-left:197.1pt;margin-top:208pt;width:0;height:12.35pt;z-index:25355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21" style="position:absolute;margin-left:81.1pt;margin-top:207.5pt;width:0;height:12.85pt;z-index:25355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20" style="position:absolute;margin-left:383.3pt;margin-top:208pt;width:0;height:12.35pt;z-index:25355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6sDz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19" style="position:absolute;margin-left:294.95pt;margin-top:207.5pt;width:0;height:12.85pt;z-index:25355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sSpfjEgMAALA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18" style="position:absolute;margin-left:470.15pt;margin-top:208pt;width:0;height:12.35pt;z-index:25355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t7Pr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17" style="position:absolute;margin-left:560.1pt;margin-top:208pt;width:0;height:12.35pt;z-index:25355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16" style="position:absolute;margin-left:470.15pt;margin-top:207.5pt;width:0;height:12.85pt;z-index:25355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Nx73EgMAALA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15" style="position:absolute;margin-left:664.25pt;margin-top:208pt;width:0;height:12.35pt;z-index:25356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14" style="position:absolute;margin-left:81.1pt;margin-top:220.35pt;width:0;height:12.35pt;z-index:25356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a0qKW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13" style="position:absolute;margin-left:54.25pt;margin-top:219.85pt;width:0;height:12.85pt;z-index:25356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12" style="position:absolute;margin-left:197.1pt;margin-top:220.35pt;width:0;height:12.35pt;z-index:25356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45JFEQMAALA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11" style="position:absolute;margin-left:81.1pt;margin-top:219.85pt;width:0;height:12.85pt;z-index:25356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10" style="position:absolute;margin-left:383.3pt;margin-top:220.35pt;width:0;height:12.35pt;z-index:25356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8a29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09" style="position:absolute;margin-left:294.95pt;margin-top:219.85pt;width:0;height:12.85pt;z-index:25356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ovLPZEgMAALA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08" style="position:absolute;margin-left:470.15pt;margin-top:220.35pt;width:0;height:12.35pt;z-index:25356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XQZfR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07" style="position:absolute;margin-left:560.1pt;margin-top:220.35pt;width:0;height:12.35pt;z-index:25356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06" style="position:absolute;margin-left:470.15pt;margin-top:219.85pt;width:0;height:12.85pt;z-index:25357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DwTrNEgMAALA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05" style="position:absolute;margin-left:664.25pt;margin-top:220.35pt;width:0;height:12.35pt;z-index:25357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04" style="position:absolute;margin-left:81.1pt;margin-top:232.7pt;width:0;height:12.35pt;z-index:25357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803" style="position:absolute;margin-left:54.25pt;margin-top:232.7pt;width:27.35pt;height:0;z-index:25357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802" style="position:absolute;margin-left:54.25pt;margin-top:232.2pt;width:0;height:12.85pt;z-index:25357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801" style="position:absolute;margin-left:197.1pt;margin-top:232.7pt;width:0;height:12.35pt;z-index:25357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800" style="position:absolute;margin-left:81.1pt;margin-top:232.7pt;width:116.5pt;height:0;z-index:25357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99" style="position:absolute;margin-left:81.1pt;margin-top:232.2pt;width:0;height:12.85pt;z-index:25357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798" style="position:absolute;margin-left:197.1pt;margin-top:232.7pt;width:97.85pt;height:0;z-index:25357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97" style="position:absolute;margin-left:383.3pt;margin-top:232.7pt;width:0;height:12.35pt;z-index:25357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796" style="position:absolute;margin-left:294.95pt;margin-top:232.7pt;width:88.9pt;height:0;z-index:25358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95" style="position:absolute;margin-left:294.95pt;margin-top:232.2pt;width:0;height:12.85pt;z-index:25358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94" style="position:absolute;margin-left:470.15pt;margin-top:232.7pt;width:0;height:12.35pt;z-index:25358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ahjDEEgMAALA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793" style="position:absolute;margin-left:383.3pt;margin-top:232.7pt;width:87.3pt;height:0;z-index:25358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92" style="position:absolute;margin-left:560.1pt;margin-top:232.7pt;width:0;height:12.35pt;z-index:25358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49,e" o:spid="_x0000_s1026" id="Prostoručno 791" style="position:absolute;margin-left:470.15pt;margin-top:232.7pt;width:90.45pt;height:0;z-index:25358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">
            <v:stroke joinstyle="miter" miterlimit="10"/>
            <v:path o:connectangles="0,0" o:connectlocs="0,0;11487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90" style="position:absolute;margin-left:470.15pt;margin-top:232.2pt;width:0;height:12.85pt;z-index:25358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DUrx2EgMAALA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89" style="position:absolute;margin-left:664.25pt;margin-top:232.7pt;width:0;height:12.35pt;z-index:25358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2H6ISEgMAALA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788" style="position:absolute;margin-left:560.1pt;margin-top:232.7pt;width:104.65pt;height:0;z-index:25358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787" style="position:absolute;margin-left:54.25pt;margin-top:257.35pt;width:26.85pt;height:0;z-index:25358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86" style="position:absolute;margin-left:81.1pt;margin-top:244.5pt;width:0;height:13.35pt;z-index:25359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9Bk7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85" style="position:absolute;margin-left:54.25pt;margin-top:244.5pt;width:0;height:13.35pt;z-index:25359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784" style="position:absolute;margin-left:81.1pt;margin-top:257.35pt;width:116pt;height:0;z-index:25359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83" style="position:absolute;margin-left:197.1pt;margin-top:244.5pt;width:0;height:13.35pt;z-index:25359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82" style="position:absolute;margin-left:81.1pt;margin-top:244.5pt;width:0;height:13.35pt;z-index:25359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1xYQ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781" style="position:absolute;margin-left:197.1pt;margin-top:257.35pt;width:97.85pt;height:0;z-index:25359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780" style="position:absolute;margin-left:294.95pt;margin-top:257.35pt;width:88.4pt;height:0;z-index:25359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79" style="position:absolute;margin-left:383.3pt;margin-top:244.5pt;width:0;height:13.35pt;z-index:25359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6+TiD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78" style="position:absolute;margin-left:294.95pt;margin-top:244.5pt;width:0;height:13.35pt;z-index:25359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b858S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777" style="position:absolute;margin-left:383.3pt;margin-top:257.35pt;width:86.8pt;height:0;z-index:25359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76" style="position:absolute;margin-left:470.15pt;margin-top:244.5pt;width:0;height:13.35pt;z-index:25360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hLGX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775" style="position:absolute;margin-left:470.15pt;margin-top:257.35pt;width:89.95pt;height:0;z-index:25360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74" style="position:absolute;margin-left:560.1pt;margin-top:244.5pt;width:0;height:13.35pt;z-index:25360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lo5v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4nGK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73" style="position:absolute;margin-left:470.15pt;margin-top:244.5pt;width:0;height:13.35pt;z-index:25360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3rRktEwMAALAGAAAOAAAAZHJzL2Uyb0RvYy54bWysVe9u0zAQ/47EO1j+iNQl6dJ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772" style="position:absolute;margin-left:560.1pt;margin-top:257.35pt;width:104.15pt;height:0;z-index:25360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71" style="position:absolute;margin-left:664.25pt;margin-top:244.5pt;width:0;height:13.35pt;z-index:25360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70" style="position:absolute;margin-left:81.1pt;margin-top:257.35pt;width:0;height:12.35pt;z-index:25360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I7N5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69" style="position:absolute;margin-left:54.25pt;margin-top:256.85pt;width:0;height:12.85pt;z-index:25360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bq0dEwMAALA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68" style="position:absolute;margin-left:197.1pt;margin-top:257.35pt;width:0;height:12.35pt;z-index:25360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k4kV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67" style="position:absolute;margin-left:81.1pt;margin-top:256.85pt;width:0;height:12.85pt;z-index:25360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66" style="position:absolute;margin-left:383.3pt;margin-top:257.35pt;width:0;height:12.35pt;z-index:25361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65" style="position:absolute;margin-left:294.95pt;margin-top:256.85pt;width:0;height:12.85pt;z-index:25361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64" style="position:absolute;margin-left:470.15pt;margin-top:257.35pt;width:0;height:12.35pt;z-index:25361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9phoEw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63" style="position:absolute;margin-left:560.1pt;margin-top:257.35pt;width:0;height:12.35pt;z-index:25361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62" style="position:absolute;margin-left:470.15pt;margin-top:256.85pt;width:0;height:12.85pt;z-index:25361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61" style="position:absolute;margin-left:664.25pt;margin-top:257.35pt;width:0;height:12.35pt;z-index:25361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60" style="position:absolute;margin-left:81.1pt;margin-top:269.7pt;width:0;height:12.35pt;z-index:25361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1ZdD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59" style="position:absolute;margin-left:54.25pt;margin-top:269.2pt;width:0;height:12.85pt;z-index:25361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58" style="position:absolute;margin-left:197.1pt;margin-top:269.7pt;width:0;height:12.35pt;z-index:25361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iORb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57" style="position:absolute;margin-left:81.1pt;margin-top:269.2pt;width:0;height:12.85pt;z-index:25362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56" style="position:absolute;margin-left:383.3pt;margin-top:269.7pt;width:0;height:12.35pt;z-index:25362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/8reEw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55" style="position:absolute;margin-left:294.95pt;margin-top:269.2pt;width:0;height:12.85pt;z-index:25362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54" style="position:absolute;margin-left:470.15pt;margin-top:269.7pt;width:0;height:12.35pt;z-index:25362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7fUmEw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53" style="position:absolute;margin-left:560.1pt;margin-top:269.7pt;width:0;height:12.35pt;z-index:25362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52" style="position:absolute;margin-left:470.15pt;margin-top:269.2pt;width:0;height:12.85pt;z-index:25362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51" style="position:absolute;margin-left:664.25pt;margin-top:269.7pt;width:0;height:12.35pt;z-index:25362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50" style="position:absolute;margin-left:81.1pt;margin-top:282.05pt;width:0;height:12.35pt;z-index:25362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zvoN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749" style="position:absolute;margin-left:54.25pt;margin-top:282.05pt;width:27.35pt;height:0;z-index:25362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48" style="position:absolute;margin-left:54.25pt;margin-top:281.55pt;width:0;height:12.85pt;z-index:25362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4iUP4EgMAALA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47" style="position:absolute;margin-left:197.1pt;margin-top:282.05pt;width:0;height:12.35pt;z-index:25363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746" style="position:absolute;margin-left:81.1pt;margin-top:282.05pt;width:116.5pt;height:0;z-index:25363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45" style="position:absolute;margin-left:81.1pt;margin-top:281.55pt;width:0;height:12.85pt;z-index:25363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744" style="position:absolute;margin-left:197.1pt;margin-top:282.05pt;width:97.85pt;height:0;z-index:25363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43" style="position:absolute;margin-left:383.3pt;margin-top:282.05pt;width:0;height:12.35pt;z-index:25363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742" style="position:absolute;margin-left:294.95pt;margin-top:282.05pt;width:88.9pt;height:0;z-index:25363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41" style="position:absolute;margin-left:294.95pt;margin-top:281.55pt;width:0;height:12.85pt;z-index:25363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40" style="position:absolute;margin-left:470.15pt;margin-top:282.05pt;width:0;height:12.35pt;z-index:25363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739" style="position:absolute;margin-left:383.3pt;margin-top:282.05pt;width:87.3pt;height:0;z-index:25363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38" style="position:absolute;margin-left:560.1pt;margin-top:282.05pt;width:0;height:12.35pt;z-index:25363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49,e" o:spid="_x0000_s1026" id="Prostoručno 737" style="position:absolute;margin-left:470.15pt;margin-top:282.05pt;width:90.45pt;height:0;z-index:25364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">
            <v:stroke joinstyle="miter" miterlimit="10"/>
            <v:path o:connectangles="0,0" o:connectlocs="0,0;11487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36" style="position:absolute;margin-left:470.15pt;margin-top:281.55pt;width:0;height:12.85pt;z-index:25364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PpPbEwMAALA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35" style="position:absolute;margin-left:664.25pt;margin-top:282.05pt;width:0;height:12.35pt;z-index:25364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734" style="position:absolute;margin-left:560.1pt;margin-top:282.05pt;width:104.65pt;height:0;z-index:25364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733" style="position:absolute;margin-left:54.25pt;margin-top:306.75pt;width:26.85pt;height:0;z-index:25364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32" style="position:absolute;margin-left:81.1pt;margin-top:293.9pt;width:0;height:13.35pt;z-index:25364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fC1U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31" style="position:absolute;margin-left:54.25pt;margin-top:293.9pt;width:0;height:13.35pt;z-index:25364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730" style="position:absolute;margin-left:81.1pt;margin-top:306.75pt;width:116pt;height:0;z-index:25364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29" style="position:absolute;margin-left:197.1pt;margin-top:293.9pt;width:0;height:13.35pt;z-index:25364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1I9R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28" style="position:absolute;margin-left:81.1pt;margin-top:293.9pt;width:0;height:13.35pt;z-index:25364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3ijA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727" style="position:absolute;margin-left:197.1pt;margin-top:306.75pt;width:97.85pt;height:0;z-index:25365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726" style="position:absolute;margin-left:294.95pt;margin-top:306.75pt;width:88.4pt;height:0;z-index:25365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25" style="position:absolute;margin-left:383.3pt;margin-top:293.9pt;width:0;height:13.35pt;z-index:25365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24" style="position:absolute;margin-left:294.95pt;margin-top:293.9pt;width:0;height:13.35pt;z-index:25365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Guzm9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G4n2K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723" style="position:absolute;margin-left:383.3pt;margin-top:306.75pt;width:86.8pt;height:0;z-index:25365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22" style="position:absolute;margin-left:470.15pt;margin-top:293.9pt;width:0;height:13.35pt;z-index:25365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iglu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721" style="position:absolute;margin-left:470.15pt;margin-top:306.75pt;width:89.95pt;height:0;z-index:25365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20" style="position:absolute;margin-left:470.15pt;margin-top:293.9pt;width:0;height:13.35pt;z-index:25365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mDaWEQ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719" style="position:absolute;margin-left:560.1pt;margin-top:306.75pt;width:104.15pt;height:0;z-index:25365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18" style="position:absolute;margin-left:664.25pt;margin-top:293.9pt;width:0;height:13.35pt;z-index:25366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DxUWO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17" style="position:absolute;margin-left:560.1pt;margin-top:293.9pt;width:0;height:13.35pt;z-index:25366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16" style="position:absolute;margin-left:81.1pt;margin-top:306.75pt;width:0;height:12.35pt;z-index:25366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4JFk2Ew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15" style="position:absolute;margin-left:54.25pt;margin-top:306.25pt;width:0;height:12.85pt;z-index:25366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14" style="position:absolute;margin-left:197.1pt;margin-top:306.75pt;width:0;height:12.35pt;z-index:25366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7NmbO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13" style="position:absolute;margin-left:81.1pt;margin-top:306.25pt;width:0;height:12.85pt;z-index:25366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12" style="position:absolute;margin-left:383.3pt;margin-top:306.75pt;width:0;height:12.35pt;z-index:25366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/B1YdEQMAALA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11" style="position:absolute;margin-left:294.95pt;margin-top:306.25pt;width:0;height:12.85pt;z-index:25366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10" style="position:absolute;margin-left:470.15pt;margin-top:306.75pt;width:0;height:12.35pt;z-index:25366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8FWnl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09" style="position:absolute;margin-left:560.1pt;margin-top:306.75pt;width:0;height:12.35pt;z-index:25366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Xr/QYEgMAALA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49,e" o:spid="_x0000_s1026" id="Prostoručno 708" style="position:absolute;margin-left:470.15pt;margin-top:306.75pt;width:90.45pt;height:0;z-index:25367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">
            <v:stroke joinstyle="miter" miterlimit="10"/>
            <v:path o:connectangles="0,0" o:connectlocs="0,0;114871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707" style="position:absolute;margin-left:470.15pt;margin-top:306.25pt;width:0;height:12.85pt;z-index:25367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706" style="position:absolute;margin-left:664.25pt;margin-top:306.75pt;width:0;height:12.35pt;z-index:25367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80n0MEw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705" style="position:absolute;margin-left:54.25pt;margin-top:331.4pt;width:26.85pt;height:0;z-index:25367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04" style="position:absolute;margin-left:81.1pt;margin-top:318.55pt;width:0;height:13.35pt;z-index:25367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VnDJ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03" style="position:absolute;margin-left:54.25pt;margin-top:318.55pt;width:0;height:13.35pt;z-index:25367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rbeeLEwMAALAGAAAOAAAAZHJzL2Uyb0RvYy54bWysVe9u0zAQ/47EO1j+iNQl6dJ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702" style="position:absolute;margin-left:81.1pt;margin-top:331.4pt;width:116pt;height:0;z-index:25367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01" style="position:absolute;margin-left:197.1pt;margin-top:318.55pt;width:0;height:13.35pt;z-index:25367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700" style="position:absolute;margin-left:81.1pt;margin-top:318.55pt;width:0;height:13.35pt;z-index:25367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JdX/iEQ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699" style="position:absolute;margin-left:197.1pt;margin-top:331.4pt;width:97.85pt;height:0;z-index:25367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698" style="position:absolute;margin-left:294.95pt;margin-top:331.4pt;width:88.4pt;height:0;z-index:25368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97" style="position:absolute;margin-left:383.3pt;margin-top:318.55pt;width:0;height:13.35pt;z-index:25368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96" style="position:absolute;margin-left:294.95pt;margin-top:318.55pt;width:0;height:13.35pt;z-index:25368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3IA6dEgMAALA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695" style="position:absolute;margin-left:383.3pt;margin-top:331.4pt;width:86.8pt;height:0;z-index:25368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94" style="position:absolute;margin-left:470.15pt;margin-top:318.55pt;width:0;height:13.35pt;z-index:25368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0MjFl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ommK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693" style="position:absolute;margin-left:470.15pt;margin-top:331.4pt;width:89.95pt;height:0;z-index:25368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92" style="position:absolute;margin-left:560.1pt;margin-top:318.55pt;width:0;height:13.35pt;z-index:25368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wAwG2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91" style="position:absolute;margin-left:470.15pt;margin-top:318.55pt;width:0;height:13.35pt;z-index:25368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690" style="position:absolute;margin-left:560.1pt;margin-top:331.4pt;width:104.15pt;height:0;z-index:25368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89" style="position:absolute;margin-left:664.25pt;margin-top:318.55pt;width:0;height:13.35pt;z-index:25368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Yq6Oz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88" style="position:absolute;margin-left:81.1pt;margin-top:331.4pt;width:0;height:12.35pt;z-index:25369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INzYf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87,e" o:spid="_x0000_s1026" id="Prostoručno 687" style="position:absolute;margin-left:54.25pt;margin-top:331.4pt;width:27.35pt;height:0;z-index:25369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">
            <v:stroke joinstyle="miter" miterlimit="10"/>
            <v:path o:connectangles="0,0" o:connectlocs="0,0;34734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686" style="position:absolute;margin-left:54.25pt;margin-top:330.9pt;width:0;height:12.85pt;z-index:25369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85" style="position:absolute;margin-left:197.1pt;margin-top:331.4pt;width:0;height:12.35pt;z-index:25369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684" style="position:absolute;margin-left:81.1pt;margin-top:330.9pt;width:0;height:12.85pt;z-index:25369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83" style="position:absolute;margin-left:383.3pt;margin-top:331.4pt;width:0;height:12.35pt;z-index:25369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682" style="position:absolute;margin-left:294.95pt;margin-top:330.9pt;width:0;height:12.85pt;z-index:25369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81" style="position:absolute;margin-left:470.15pt;margin-top:331.4pt;width:0;height:12.35pt;z-index:25369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80" style="position:absolute;margin-left:560.1pt;margin-top:331.4pt;width:0;height:12.35pt;z-index:25369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cShJ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679" style="position:absolute;margin-left:470.15pt;margin-top:330.9pt;width:0;height:12.85pt;z-index:25370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urq7EwMAALA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78" style="position:absolute;margin-left:664.25pt;margin-top:331.4pt;width:0;height:12.35pt;z-index:25370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1R56z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677" style="position:absolute;margin-left:54.25pt;margin-top:356.1pt;width:26.85pt;height:0;z-index:25370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76" style="position:absolute;margin-left:81.1pt;margin-top:343.25pt;width:0;height:13.35pt;z-index:25370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OpoILEgMAALA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75" style="position:absolute;margin-left:54.25pt;margin-top:343.25pt;width:0;height:13.35pt;z-index:25370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674" style="position:absolute;margin-left:81.1pt;margin-top:356.1pt;width:116pt;height:0;z-index:25370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73" style="position:absolute;margin-left:197.1pt;margin-top:343.25pt;width:0;height:13.35pt;z-index:25370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ojyqxEwMAALAGAAAOAAAAZHJzL2Uyb0RvYy54bWysVe9u0zAQ/47EO1j+iNQl6dJ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72" style="position:absolute;margin-left:81.1pt;margin-top:343.25pt;width:0;height:13.35pt;z-index:25370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JhY0g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671" style="position:absolute;margin-left:197.1pt;margin-top:356.1pt;width:97.85pt;height:0;z-index:25370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670" style="position:absolute;margin-left:294.95pt;margin-top:356.1pt;width:88.4pt;height:0;z-index:25370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69" style="position:absolute;margin-left:383.3pt;margin-top:343.25pt;width:0;height:13.35pt;z-index:25371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hLS8lEgMAALA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68" style="position:absolute;margin-left:294.95pt;margin-top:343.25pt;width:0;height:13.35pt;z-index:25371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667" style="position:absolute;margin-left:383.3pt;margin-top:356.1pt;width:86.8pt;height:0;z-index:25371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66" style="position:absolute;margin-left:470.15pt;margin-top:343.25pt;width:0;height:13.35pt;z-index:25371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665" style="position:absolute;margin-left:470.15pt;margin-top:356.1pt;width:89.95pt;height:0;z-index:25371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64" style="position:absolute;margin-left:560.1pt;margin-top:343.25pt;width:0;height:13.35pt;z-index:25371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63" style="position:absolute;margin-left:470.15pt;margin-top:343.25pt;width:0;height:13.35pt;z-index:25371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eQ6LEwMAALAGAAAOAAAAZHJzL2Uyb0RvYy54bWysVe9u0zAQ/47EO1j+iNQl6dJ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662" style="position:absolute;margin-left:560.1pt;margin-top:356.1pt;width:104.15pt;height:0;z-index:25371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61" style="position:absolute;margin-left:664.25pt;margin-top:343.25pt;width:0;height:13.35pt;z-index:25371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60" style="position:absolute;margin-left:81.1pt;margin-top:356.1pt;width:0;height:12.35pt;z-index:25371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659" style="position:absolute;margin-left:54.25pt;margin-top:355.6pt;width:0;height:12.85pt;z-index:25372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CV/PP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58" style="position:absolute;margin-left:197.1pt;margin-top:356.1pt;width:0;height:12.35pt;z-index:25372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9qtfH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657" style="position:absolute;margin-left:81.1pt;margin-top:355.6pt;width:0;height:12.85pt;z-index:25372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56" style="position:absolute;margin-left:383.3pt;margin-top:356.1pt;width:0;height:12.35pt;z-index:25372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655" style="position:absolute;margin-left:294.95pt;margin-top:355.6pt;width:0;height:12.85pt;z-index:25372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54" style="position:absolute;margin-left:470.15pt;margin-top:356.1pt;width:0;height:12.35pt;z-index:25372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0z8a6Ew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53" style="position:absolute;margin-left:560.1pt;margin-top:356.1pt;width:0;height:12.35pt;z-index:25372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652" style="position:absolute;margin-left:470.15pt;margin-top:355.6pt;width:0;height:12.85pt;z-index:25372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uCXXw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51" style="position:absolute;margin-left:664.25pt;margin-top:356.1pt;width:0;height:12.35pt;z-index:25372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650" style="position:absolute;margin-left:54.25pt;margin-top:380.75pt;width:26.85pt;height:0;z-index:25372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49" style="position:absolute;margin-left:81.1pt;margin-top:367.95pt;width:0;height:13.35pt;z-index:25373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pwGZR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onWK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48" style="position:absolute;margin-left:54.25pt;margin-top:367.95pt;width:0;height:13.35pt;z-index:25373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IysHA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647" style="position:absolute;margin-left:81.1pt;margin-top:380.75pt;width:116pt;height:0;z-index:25373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46" style="position:absolute;margin-left:197.1pt;margin-top:367.95pt;width:0;height:13.35pt;z-index:25373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645" style="position:absolute;margin-left:197.1pt;margin-top:380.75pt;width:97.85pt;height:0;z-index:25373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644" style="position:absolute;margin-left:294.95pt;margin-top:380.75pt;width:88.4pt;height:0;z-index:25373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43" style="position:absolute;margin-left:383.3pt;margin-top:367.95pt;width:0;height:13.35pt;z-index:25373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lEf/EwMAALAGAAAOAAAAZHJzL2Uyb0RvYy54bWysVe9u0zAQ/47EO1j+iNQl6dJ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42" style="position:absolute;margin-left:294.95pt;margin-top:367.95pt;width:0;height:13.35pt;z-index:25373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nuBu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641" style="position:absolute;margin-left:383.3pt;margin-top:380.75pt;width:86.8pt;height:0;z-index:25373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40" style="position:absolute;margin-left:470.15pt;margin-top:367.95pt;width:0;height:13.35pt;z-index:25374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639" style="position:absolute;margin-left:470.15pt;margin-top:380.75pt;width:89.95pt;height:0;z-index:25374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38" style="position:absolute;margin-left:560.1pt;margin-top:367.95pt;width:0;height:13.35pt;z-index:25374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UCj9m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37" style="position:absolute;margin-left:470.15pt;margin-top:367.95pt;width:0;height:13.35pt;z-index:25374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636" style="position:absolute;margin-left:560.1pt;margin-top:380.75pt;width:104.15pt;height:0;z-index:25374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35" style="position:absolute;margin-left:664.25pt;margin-top:367.95pt;width:0;height:13.35pt;z-index:25374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34" style="position:absolute;margin-left:81.1pt;margin-top:380.75pt;width:0;height:12.35pt;z-index:25374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+RwmEgMAALA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633" style="position:absolute;margin-left:54.25pt;margin-top:380.25pt;width:0;height:12.85pt;z-index:25374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NQj9EwMAALAGAAAOAAAAZHJzL2Uyb0RvYy54bWysVe9u0zAQ/47EO1j+iNQlabN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32" style="position:absolute;margin-left:197.1pt;margin-top:380.75pt;width:0;height:12.35pt;z-index:25374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70,e" o:spid="_x0000_s1026" id="Prostoručno 631" style="position:absolute;margin-left:81.1pt;margin-top:380.75pt;width:116.5pt;height:0;z-index:25374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7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">
            <v:stroke joinstyle="miter" miterlimit="10"/>
            <v:path o:connectangles="0,0" o:connectlocs="0,0;147955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30" style="position:absolute;margin-left:383.3pt;margin-top:380.75pt;width:0;height:12.35pt;z-index:25375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2hMNEgMAALA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629" style="position:absolute;margin-left:294.95pt;margin-top:380.75pt;width:88.9pt;height:0;z-index:25375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628" style="position:absolute;margin-left:294.95pt;margin-top:380.25pt;width:0;height:12.85pt;z-index:25375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27" style="position:absolute;margin-left:470.15pt;margin-top:380.75pt;width:0;height:12.35pt;z-index:25375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26" style="position:absolute;margin-left:560.1pt;margin-top:380.75pt;width:0;height:12.35pt;z-index:25375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625" style="position:absolute;margin-left:470.15pt;margin-top:380.25pt;width:0;height:12.85pt;z-index:25375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24" style="position:absolute;margin-left:664.25pt;margin-top:380.75pt;width:0;height:12.35pt;z-index:25375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23" style="position:absolute;margin-left:664.25pt;margin-top:380.75pt;width:0;height:12.35pt;z-index:25375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622" style="position:absolute;margin-left:54.25pt;margin-top:405.45pt;width:26.85pt;height:0;z-index:25375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21" style="position:absolute;margin-left:81.1pt;margin-top:392.6pt;width:0;height:13.35pt;z-index:25375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20" style="position:absolute;margin-left:54.25pt;margin-top:392.6pt;width:0;height:13.35pt;z-index:25376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eugUK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619" style="position:absolute;margin-left:81.1pt;margin-top:405.45pt;width:116pt;height:0;z-index:25376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18" style="position:absolute;margin-left:197.1pt;margin-top:392.6pt;width:0;height:13.35pt;z-index:25376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c53YS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617" style="position:absolute;margin-left:197.1pt;margin-top:405.45pt;width:97.85pt;height:0;z-index:25376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16" style="position:absolute;margin-left:294.95pt;margin-top:392.6pt;width:0;height:13.35pt;z-index:25376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615" style="position:absolute;margin-left:294.95pt;margin-top:405.45pt;width:88.4pt;height:0;z-index:25376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14" style="position:absolute;margin-left:383.3pt;margin-top:392.6pt;width:0;height:13.35pt;z-index:25376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Vgmdv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613" style="position:absolute;margin-left:383.3pt;margin-top:405.45pt;width:86.8pt;height:0;z-index:25376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12" style="position:absolute;margin-left:470.15pt;margin-top:392.6pt;width:0;height:13.35pt;z-index:25376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Rs1e8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611" style="position:absolute;margin-left:470.15pt;margin-top:405.45pt;width:89.95pt;height:0;z-index:25376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10" style="position:absolute;margin-left:560.1pt;margin-top:392.6pt;width:0;height:13.35pt;z-index:25377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oWhEEQ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09" style="position:absolute;margin-left:470.15pt;margin-top:392.6pt;width:0;height:13.35pt;z-index:25377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5G/W5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onmK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608" style="position:absolute;margin-left:560.1pt;margin-top:405.45pt;width:104.15pt;height:0;z-index:25377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607" style="position:absolute;margin-left:664.25pt;margin-top:392.6pt;width:0;height:13.35pt;z-index:25377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06" style="position:absolute;margin-left:81.1pt;margin-top:405.45pt;width:0;height:12.35pt;z-index:25377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605" style="position:absolute;margin-left:54.25pt;margin-top:404.95pt;width:0;height:12.85pt;z-index:25377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04" style="position:absolute;margin-left:197.1pt;margin-top:405.45pt;width:0;height:12.35pt;z-index:25377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4nFo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03" style="position:absolute;margin-left:294.95pt;margin-top:405.45pt;width:0;height:12.35pt;z-index:25377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602" style="position:absolute;margin-left:383.3pt;margin-top:405.45pt;width:0;height:12.35pt;z-index:25377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k00G7EQMAALA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601" style="position:absolute;margin-left:294.95pt;margin-top:405.45pt;width:88.9pt;height:0;z-index:25377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600" style="position:absolute;margin-left:294.95pt;margin-top:404.95pt;width:0;height:12.85pt;z-index:25378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99" style="position:absolute;margin-left:470.15pt;margin-top:405.45pt;width:0;height:12.35pt;z-index:25378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q5HLEgMAALA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598" style="position:absolute;margin-left:383.3pt;margin-top:405.45pt;width:87.3pt;height:0;z-index:25378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597" style="position:absolute;margin-left:383.3pt;margin-top:404.95pt;width:0;height:12.85pt;z-index:25378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96" style="position:absolute;margin-left:560.1pt;margin-top:405.45pt;width:0;height:12.35pt;z-index:25378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1hjfEgMAALA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595" style="position:absolute;margin-left:470.15pt;margin-top:404.95pt;width:0;height:12.85pt;z-index:25378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94" style="position:absolute;margin-left:664.25pt;margin-top:405.45pt;width:0;height:12.35pt;z-index:25378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593" style="position:absolute;margin-left:560.1pt;margin-top:405.45pt;width:104.65pt;height:0;z-index:25378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592" style="position:absolute;margin-left:54.25pt;margin-top:430.15pt;width:26.85pt;height:0;z-index:25378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91" style="position:absolute;margin-left:81.1pt;margin-top:417.3pt;width:0;height:13.35pt;z-index:25379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90" style="position:absolute;margin-left:54.25pt;margin-top:417.3pt;width:0;height:13.35pt;z-index:25379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cRox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589" style="position:absolute;margin-left:81.1pt;margin-top:430.15pt;width:116pt;height:0;z-index:25379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88" style="position:absolute;margin-left:197.1pt;margin-top:417.3pt;width:0;height:13.35pt;z-index:25379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ZwSBd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587" style="position:absolute;margin-left:197.1pt;margin-top:430.15pt;width:97.85pt;height:0;z-index:25379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86" style="position:absolute;margin-left:294.95pt;margin-top:417.3pt;width:0;height:13.35pt;z-index:25379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tg7Y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585" style="position:absolute;margin-left:294.95pt;margin-top:430.15pt;width:88.4pt;height:0;z-index:25379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84" style="position:absolute;margin-left:383.3pt;margin-top:417.3pt;width:0;height:13.35pt;z-index:25379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QpDEg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wkmK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583" style="position:absolute;margin-left:383.3pt;margin-top:430.15pt;width:86.8pt;height:0;z-index:25379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82" style="position:absolute;margin-left:470.15pt;margin-top:417.3pt;width:0;height:13.35pt;z-index:25379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lQHz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581" style="position:absolute;margin-left:470.15pt;margin-top:430.15pt;width:89.95pt;height:0;z-index:25380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80" style="position:absolute;margin-left:560.1pt;margin-top:417.3pt;width:0;height:13.35pt;z-index:25380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Xhz4L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79" style="position:absolute;margin-left:470.15pt;margin-top:417.3pt;width:0;height:13.35pt;z-index:25380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Fuy9g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578" style="position:absolute;margin-left:560.1pt;margin-top:430.15pt;width:104.15pt;height:0;z-index:25380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77" style="position:absolute;margin-left:664.25pt;margin-top:417.3pt;width:0;height:13.35pt;z-index:25380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76" style="position:absolute;margin-left:81.1pt;margin-top:430.15pt;width:0;height:12.35pt;z-index:25380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UJRJEw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575" style="position:absolute;margin-left:54.25pt;margin-top:429.65pt;width:0;height:12.85pt;z-index:25380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74" style="position:absolute;margin-left:197.1pt;margin-top:430.15pt;width:0;height:12.35pt;z-index:25380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QquxEw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73" style="position:absolute;margin-left:294.95pt;margin-top:430.15pt;width:0;height:12.35pt;z-index:25380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72" style="position:absolute;margin-left:383.3pt;margin-top:430.15pt;width:0;height:12.35pt;z-index:25380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c5tiEQMAALA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71" style="position:absolute;margin-left:470.15pt;margin-top:430.15pt;width:0;height:12.35pt;z-index:25381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70" style="position:absolute;margin-left:560.1pt;margin-top:430.15pt;width:0;height:12.35pt;z-index:25381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bYaSa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569" style="position:absolute;margin-left:470.15pt;margin-top:429.65pt;width:0;height:12.85pt;z-index:25381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LLr+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68" style="position:absolute;margin-left:664.25pt;margin-top:430.15pt;width:0;height:12.35pt;z-index:25381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0Z72EQ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567" style="position:absolute;margin-left:54.25pt;margin-top:454.8pt;width:26.85pt;height:0;z-index:25381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66" style="position:absolute;margin-left:81.1pt;margin-top:442pt;width:0;height:13.35pt;z-index:25381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qMIJO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65" style="position:absolute;margin-left:54.25pt;margin-top:442pt;width:0;height:13.35pt;z-index:25381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564" style="position:absolute;margin-left:81.1pt;margin-top:454.8pt;width:116pt;height:0;z-index:25381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63" style="position:absolute;margin-left:197.1pt;margin-top:442pt;width:0;height:13.35pt;z-index:25381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GSr0EwMAALAGAAAOAAAAZHJzL2Uyb0RvYy54bWysVe9u0zAQ/47EO1j+iNQl6dJ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62" style="position:absolute;margin-left:81.1pt;margin-top:442pt;width:0;height:13.35pt;z-index:25381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561" style="position:absolute;margin-left:197.1pt;margin-top:454.8pt;width:97.85pt;height:0;z-index:25382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60" style="position:absolute;margin-left:294.95pt;margin-top:442pt;width:0;height:13.35pt;z-index:25382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uAbKd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559" style="position:absolute;margin-left:294.95pt;margin-top:454.8pt;width:88.4pt;height:0;z-index:25382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58" style="position:absolute;margin-left:383.3pt;margin-top:442pt;width:0;height:13.35pt;z-index:25382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sXMGF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557" style="position:absolute;margin-left:383.3pt;margin-top:454.8pt;width:86.8pt;height:0;z-index:25382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56" style="position:absolute;margin-left:470.15pt;margin-top:442pt;width:0;height:13.35pt;z-index:25382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K+8A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555" style="position:absolute;margin-left:470.15pt;margin-top:454.8pt;width:89.95pt;height:0;z-index:25382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54" style="position:absolute;margin-left:560.1pt;margin-top:442pt;width:0;height:13.35pt;z-index:25382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lOdD4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wmGK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53" style="position:absolute;margin-left:470.15pt;margin-top:442pt;width:0;height:13.35pt;z-index:25382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AAke6EwMAALAGAAAOAAAAZHJzL2Uyb0RvYy54bWysVe9u0zAQ/47EO1j+iNQl6dJ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552" style="position:absolute;margin-left:560.1pt;margin-top:454.8pt;width:104.15pt;height:0;z-index:25383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51" style="position:absolute;margin-left:664.25pt;margin-top:442pt;width:0;height:13.35pt;z-index:25383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50" style="position:absolute;margin-left:81.1pt;margin-top:454.8pt;width:0;height:12.35pt;z-index:25383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549" style="position:absolute;margin-left:54.25pt;margin-top:454.3pt;width:0;height:12.85pt;z-index:25383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mwfOK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48" style="position:absolute;margin-left:197.1pt;margin-top:454.8pt;width:0;height:12.35pt;z-index:25383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ZPNeC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547" style="position:absolute;margin-left:81.1pt;margin-top:454.3pt;width:0;height:12.85pt;z-index:25383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46" style="position:absolute;margin-left:294.95pt;margin-top:454.8pt;width:0;height:12.35pt;z-index:25383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TS/kHEw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45" style="position:absolute;margin-left:383.3pt;margin-top:454.8pt;width:0;height:12.35pt;z-index:25383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18,e" o:spid="_x0000_s1026" id="Prostoručno 544" style="position:absolute;margin-left:294.95pt;margin-top:454.8pt;width:88.9pt;height:0;z-index:25383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">
            <v:stroke joinstyle="miter" miterlimit="10"/>
            <v:path o:connectangles="0,0" o:connectlocs="0,0;112903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543" style="position:absolute;margin-left:294.95pt;margin-top:454.3pt;width:0;height:12.85pt;z-index:25383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ldIkEwMAALAGAAAOAAAAZHJzL2Uyb0RvYy54bWysVe9u0zAQ/47EO1j+iNQl6dJ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42" style="position:absolute;margin-left:470.15pt;margin-top:454.8pt;width:0;height:12.35pt;z-index:25384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86,e" o:spid="_x0000_s1026" id="Prostoručno 541" style="position:absolute;margin-left:383.3pt;margin-top:454.8pt;width:87.3pt;height:0;z-index:25384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8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">
            <v:stroke joinstyle="miter" miterlimit="10"/>
            <v:path o:connectangles="0,0" o:connectlocs="0,0;110871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40" style="position:absolute;margin-left:560.1pt;margin-top:454.8pt;width:0;height:12.35pt;z-index:25384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539" style="position:absolute;margin-left:470.15pt;margin-top:454.3pt;width:0;height:12.85pt;z-index:25384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6AQ0s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38" style="position:absolute;margin-left:664.25pt;margin-top:454.8pt;width:0;height:12.35pt;z-index:25384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33,e" o:spid="_x0000_s1026" id="Prostoručno 537" style="position:absolute;margin-left:560.1pt;margin-top:454.8pt;width:104.65pt;height:0;z-index:25384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3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">
            <v:stroke joinstyle="miter" miterlimit="10"/>
            <v:path o:connectangles="0,0" o:connectlocs="0,0;132905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536" style="position:absolute;margin-left:54.25pt;margin-top:479.5pt;width:26.85pt;height:0;z-index:25384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35" style="position:absolute;margin-left:81.1pt;margin-top:466.65pt;width:0;height:13.35pt;z-index:25384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34" style="position:absolute;margin-left:54.25pt;margin-top:466.65pt;width:0;height:13.35pt;z-index:25384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9Dwpk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FwkGK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533" style="position:absolute;margin-left:81.1pt;margin-top:479.5pt;width:116pt;height:0;z-index:25384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32" style="position:absolute;margin-left:197.1pt;margin-top:466.65pt;width:0;height:13.35pt;z-index:25385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5Pjq3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31" style="position:absolute;margin-left:81.1pt;margin-top:466.65pt;width:0;height:13.35pt;z-index:25385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530" style="position:absolute;margin-left:197.1pt;margin-top:479.5pt;width:97.85pt;height:0;z-index:25385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29" style="position:absolute;margin-left:294.95pt;margin-top:466.65pt;width:0;height:13.35pt;z-index:25385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Rlpiy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528" style="position:absolute;margin-left:294.95pt;margin-top:479.5pt;width:88.4pt;height:0;z-index:25385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27" style="position:absolute;margin-left:383.3pt;margin-top:466.65pt;width:0;height:13.35pt;z-index:25385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26" style="position:absolute;margin-left:294.95pt;margin-top:466.65pt;width:0;height:13.35pt;z-index:25385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525" style="position:absolute;margin-left:383.3pt;margin-top:479.5pt;width:86.8pt;height:0;z-index:25385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24" style="position:absolute;margin-left:470.15pt;margin-top:466.65pt;width:0;height:13.35pt;z-index:25385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5+S5e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Gwn2K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523" style="position:absolute;margin-left:470.15pt;margin-top:479.5pt;width:89.95pt;height:0;z-index:25385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22" style="position:absolute;margin-left:560.1pt;margin-top:466.65pt;width:0;height:13.35pt;z-index:25386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9yB6N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21" style="position:absolute;margin-left:470.15pt;margin-top:466.65pt;width:0;height:13.35pt;z-index:25386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520" style="position:absolute;margin-left:560.1pt;margin-top:479.5pt;width:104.15pt;height:0;z-index:25386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19" style="position:absolute;margin-left:664.25pt;margin-top:466.65pt;width:0;height:13.35pt;z-index:25386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djfX8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wmWK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18" style="position:absolute;margin-left:81.1pt;margin-top:479.5pt;width:0;height:12.35pt;z-index:25386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NEWBQ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517" style="position:absolute;margin-left:54.25pt;margin-top:479pt;width:0;height:12.85pt;z-index:25386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16" style="position:absolute;margin-left:197.1pt;margin-top:479.5pt;width:0;height:12.35pt;z-index:25386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HZk7VEw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515" style="position:absolute;margin-left:81.1pt;margin-top:479pt;width:0;height:12.85pt;z-index:25386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14" style="position:absolute;margin-left:294.95pt;margin-top:479.5pt;width:0;height:12.35pt;z-index:25386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EdHEt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13" style="position:absolute;margin-left:383.3pt;margin-top:479.5pt;width:0;height:12.35pt;z-index:25387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512" style="position:absolute;margin-left:294.95pt;margin-top:479pt;width:0;height:12.85pt;z-index:25387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essJn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11" style="position:absolute;margin-left:470.15pt;margin-top:479.5pt;width:0;height:12.35pt;z-index:25387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10" style="position:absolute;margin-left:560.1pt;margin-top:479.5pt;width:0;height:12.35pt;z-index:25387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DV34G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97e" o:spid="_x0000_s1026" id="Prostoručno 509" style="position:absolute;margin-left:470.15pt;margin-top:479pt;width:0;height:12.85pt;z-index:25387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9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2GmBi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">
            <v:stroke joinstyle="miter" miterlimit="10"/>
            <v:path o:connectangles="0,0" o:connectlocs="0,0;0,16319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287e" o:spid="_x0000_s1026" id="Prostoručno 508" style="position:absolute;margin-left:664.25pt;margin-top:479.5pt;width:0;height:12.35pt;z-index:25387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28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">
            <v:stroke joinstyle="miter" miterlimit="10"/>
            <v:path o:connectangles="0,0" o:connectlocs="0,0;0,1568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577,e" o:spid="_x0000_s1026" id="Prostoručno 507" style="position:absolute;margin-left:54.25pt;margin-top:504.2pt;width:26.85pt;height:0;z-index:25387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">
            <v:stroke joinstyle="miter" miterlimit="10"/>
            <v:path o:connectangles="0,0" o:connectlocs="0,0;3409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06" style="position:absolute;margin-left:81.1pt;margin-top:491.35pt;width:0;height:13.35pt;z-index:25387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yBljS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05" style="position:absolute;margin-left:54.25pt;margin-top:491.35pt;width:0;height:13.35pt;z-index:25387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360,e" o:spid="_x0000_s1026" id="Prostoručno 504" style="position:absolute;margin-left:81.1pt;margin-top:504.2pt;width:116pt;height:0;z-index:25387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60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">
            <v:stroke joinstyle="miter" miterlimit="10"/>
            <v:path o:connectangles="0,0" o:connectlocs="0,0;147320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03" style="position:absolute;margin-left:197.1pt;margin-top:491.35pt;width:0;height:13.35pt;z-index:25388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UL/BoEwMAALAGAAAOAAAAZHJzL2Uyb0RvYy54bWysVe9u0zAQ/47EO1j+iNQl6dJ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02" style="position:absolute;margin-left:81.1pt;margin-top:491.35pt;width:0;height:13.35pt;z-index:25388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1JVf5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997,e" o:spid="_x0000_s1026" id="Prostoručno 501" style="position:absolute;margin-left:197.1pt;margin-top:504.2pt;width:97.85pt;height:0;z-index:25388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97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">
            <v:stroke joinstyle="miter" miterlimit="10"/>
            <v:path o:connectangles="0,0" o:connectlocs="0,0;124269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500" style="position:absolute;margin-left:294.95pt;margin-top:491.35pt;width:0;height:13.35pt;z-index:25388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2N2gB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08,e" o:spid="_x0000_s1026" id="Prostoručno 499" style="position:absolute;margin-left:294.95pt;margin-top:504.2pt;width:88.4pt;height:0;z-index:25388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8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">
            <v:stroke joinstyle="miter" miterlimit="10"/>
            <v:path o:connectangles="0,0" o:connectlocs="0,0;112268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498" style="position:absolute;margin-left:383.3pt;margin-top:491.35pt;width:0;height:13.35pt;z-index:25388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CFTf7Eg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497" style="position:absolute;margin-left:294.95pt;margin-top:491.35pt;width:0;height:13.35pt;z-index:25388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776,e" o:spid="_x0000_s1026" id="Prostoručno 496" style="position:absolute;margin-left:383.3pt;margin-top:504.2pt;width:86.8pt;height:0;z-index:25388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6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">
            <v:stroke joinstyle="miter" miterlimit="10"/>
            <v:path o:connectangles="0,0" o:connectlocs="0,0;1102360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495" style="position:absolute;margin-left:470.15pt;margin-top:491.35pt;width:0;height:13.35pt;z-index:25388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494" style="position:absolute;margin-left:470.15pt;margin-top:504.2pt;width:89.95pt;height:0;z-index:25388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493" style="position:absolute;margin-left:560.1pt;margin-top:491.35pt;width:0;height:13.35pt;z-index:25389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492" style="position:absolute;margin-left:470.15pt;margin-top:491.35pt;width:0;height:13.35pt;z-index:25389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491" style="position:absolute;margin-left:560.1pt;margin-top:504.2pt;width:104.15pt;height:0;z-index:25389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,307e" o:spid="_x0000_s1026" id="Prostoručno 490" style="position:absolute;margin-left:664.25pt;margin-top:491.35pt;width:0;height:13.35pt;z-index:25389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,307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">
            <v:stroke joinstyle="miter" miterlimit="10"/>
            <v:path o:connectangles="0,0" o:connectlocs="0,0;0,169545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1839,e" o:spid="_x0000_s1026" id="Prostoručno 489" style="position:absolute;margin-left:470.15pt;margin-top:504.2pt;width:89.95pt;height:0;z-index:25389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9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">
            <v:stroke joinstyle="miter" miterlimit="10"/>
            <v:path o:connectangles="0,0" o:connectlocs="0,0;1142365,0" o:connecttype="custom"/>
            <w10:wrap anchory="page" anchorx="page"/>
            <w10:anchorlock/>
          </v:shape>
        </w:pict>
      </w:r>
      <w:r>
        <w:rPr>
          <w:rFonts w:hAnsiTheme="minorHAnsi" w:asciiTheme="minorHAnsi"/>
          <w:noProof/>
          <w:sz w:val="22"/>
          <w:szCs w:val="22"/>
          <w:lang w:eastAsia="hr-HR"/>
        </w:rPr>
        <w:pict>
          <v:shape filled="f" strokeweight="1pt" path="m,l2123,e" o:spid="_x0000_s1026" id="Prostoručno 488" style="position:absolute;margin-left:560.1pt;margin-top:504.2pt;width:104.15pt;height:0;z-index:25389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23,40" o:gfxdata="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">
            <v:stroke joinstyle="miter" miterlimit="10"/>
            <v:path o:connectangles="0,0" o:connectlocs="0,0;1322705,0" o:connecttype="custom"/>
            <w10:wrap anchory="page" anchorx="page"/>
            <w10:anchorlock/>
          </v:shape>
        </w:pict>
      </w:r>
      <w:r>
        <w:rPr>
          <w:rFonts w:cs="ArialMT" w:hAnsi="ArialMT" w:ascii="ArialMT"/>
          <w:color w:val="000000"/>
          <w:sz w:val="20"/>
          <w:szCs w:val="20"/>
        </w:rPr>
        <w:t>138,491.2</w:t>
      </w:r>
    </w:p>
    <w:p w:rsidRDefault="00080AE0" w:rsidP="00080AE0" w:rsidR="00080AE0">
      <w:pPr>
        <w:spacing w:after="0"/>
        <w:rPr>
          <w:rFonts w:cs="ArialMT" w:hAnsi="ArialMT" w:ascii="ArialMT"/>
          <w:color w:val="000000"/>
          <w:sz w:val="20"/>
          <w:szCs w:val="20"/>
        </w:rPr>
        <w:sectPr w:rsidR="00080AE0">
          <w:pgSz w:h="11909" w:w="16834"/>
          <w:pgMar w:gutter="0" w:footer="0" w:header="0" w:left="1080" w:bottom="720" w:right="1440" w:top="1080"/>
          <w:cols w:num="6" w:space="720" w:equalWidth="false">
            <w:col w:space="669" w:w="2211"/>
            <w:col w:space="76" w:w="1883"/>
            <w:col w:space="443" w:w="1640"/>
            <w:col w:space="323" w:w="1478"/>
            <w:col w:space="542" w:w="1477"/>
            <w:col w:w="3572"/>
          </w:cols>
        </w:sectPr>
      </w:pPr>
    </w:p>
    <w:p w:rsidRDefault="00080AE0" w:rsidP="00080AE0" w:rsidR="00080AE0">
      <w:pPr>
        <w:framePr w:hRule="exact" w:y="1688" w:x="9803" w:vAnchor="page" w:hAnchor="page" w:wrap="none" w:h="286" w:w="1199"/>
        <w:autoSpaceDE w:val="false"/>
        <w:autoSpaceDN w:val="false"/>
        <w:adjustRightInd w:val="false"/>
        <w:spacing w:lineRule="exact" w:line="286"/>
        <w:rPr>
          <w:rFonts w:cs="Arial-BoldMT" w:hAnsi="Arial-BoldMT" w:ascii="Arial-BoldMT"/>
          <w:color w:val="000000"/>
          <w:sz w:val="20"/>
          <w:szCs w:val="20"/>
        </w:rPr>
      </w:pPr>
      <w:r>
        <w:rPr>
          <w:rFonts w:cs="Arial-BoldMT" w:hAnsi="Arial-BoldMT" w:ascii="Arial-BoldMT"/>
          <w:color w:val="000000"/>
          <w:sz w:val="20"/>
          <w:szCs w:val="20"/>
        </w:rPr>
        <w:lastRenderedPageBreak/>
        <w:t xml:space="preserve"> </w:t>
      </w:r>
    </w:p>
    <w:p w:rsidRDefault="00080AE0" w:rsidP="00080AE0" w:rsidR="00080AE0">
      <w:pPr>
        <w:rPr>
          <w:rFonts w:hAnsiTheme="minorHAnsi" w:asciiTheme="minorHAnsi"/>
          <w:sz w:val="22"/>
          <w:szCs w:val="22"/>
        </w:rPr>
      </w:pPr>
    </w:p>
    <w:p w:rsidRDefault="00AE649C" w:rsidP="004F27AE" w:rsidR="00AE649C" w:rsidRPr="00B76F3C">
      <w:pPr>
        <w:pStyle w:val="NormaleSPIS"/>
      </w:pPr>
      <w:bookmarkStart w:name="_GoBack" w:id="0"/>
      <w:bookmarkEnd w:id="0"/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AE649C" w:rsidP="004F27AE" w:rsidR="00AE649C" w:rsidRPr="00B76F3C">
      <w:pPr>
        <w:pStyle w:val="NormaleSPIS"/>
      </w:pPr>
    </w:p>
    <w:sectPr w:rsidSect="0032366B" w:rsidR="00AE649C" w:rsidRPr="00B76F3C">
      <w:headerReference w:type="default" r:id="rId11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  <w:font w:name="ArialUnicodeMS">
    <w:altName w:val="Times New Roman"/>
    <w:charset w:val="00"/>
    <w:family w:val="auto"/>
    <w:pitch w:val="default"/>
  </w:font>
  <w:font w:name="Arial-BoldMT">
    <w:altName w:val="Times New Roman"/>
    <w:charset w:val="00"/>
    <w:family w:val="auto"/>
    <w:pitch w:val="default"/>
  </w:font>
  <w:font w:name="ArialMT">
    <w:altName w:val="Times New Roman"/>
    <w:charset w:val="00"/>
    <w:family w:val="auto"/>
    <w:pitch w:val="default"/>
  </w:font>
  <w:font w:name="ArialUnicodeMS_var1">
    <w:altName w:val="Times New Roman"/>
    <w:charset w:val="00"/>
    <w:family w:val="auto"/>
    <w:pitch w:val="default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6282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AE0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6282"/>
    <o:shapelayout v:ext="edit">
      <o:idmap v:ext="edit" data="1,5,6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003051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microsoft.com/office/2007/relationships/stylesWithEffects" Target="stylesWithEffects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30. studenog 2017.</izvorni_sadrzaj>
    <derivirana_varijabla naziv="DomainObject.DatumDonosenjaOdluke_1">30. studenog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St-217/2017-12</izvorni_sadrzaj>
    <derivirana_varijabla naziv="DomainObject.Oznaka_1">St-217/2017-12</derivirana_varijabla>
  </DomainObject.Oznaka>
  <DomainObject.DonositeljOdluke.Ime>
    <izvorni_sadrzaj>Sanjana</izvorni_sadrzaj>
    <derivirana_varijabla naziv="DomainObject.DonositeljOdluke.Ime_1">Sanjana</derivirana_varijabla>
  </DomainObject.DonositeljOdluke.Ime>
  <DomainObject.DonositeljOdluke.Prezime>
    <izvorni_sadrzaj>Zorinc</izvorni_sadrzaj>
    <derivirana_varijabla naziv="DomainObject.DonositeljOdluke.Prezime_1">Zorinc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5</izvorni_sadrzaj>
    <derivirana_varijabla naziv="DomainObject.BrojStranica_1">5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217</izvorni_sadrzaj>
    <derivirana_varijabla naziv="DomainObject.Predmet.Broj_1">217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7. ožujka 2017.</izvorni_sadrzaj>
    <derivirana_varijabla naziv="DomainObject.Predmet.DatumOsnivanja_1">7. ožujka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>nastavak postupka nad stečajnom masom
(veza St-22/99)</izvorni_sadrzaj>
    <derivirana_varijabla naziv="DomainObject.Predmet.Opis_1">nastavak postupka nad stečajnom masom
(veza St-22/99)</derivirana_varijabla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St-217/2017</izvorni_sadrzaj>
    <derivirana_varijabla naziv="DomainObject.Predmet.OznakaBroj_1">St-217/2017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Stečajna masa iza SLAVONIJA d.d. za ugostiteljstvo - u stečaju</izvorni_sadrzaj>
    <derivirana_varijabla naziv="DomainObject.Predmet.ProtustrankaFormated_1">  Stečajna masa iza SLAVONIJA d.d. za ugostiteljstvo - u stečaju</derivirana_varijabla>
  </DomainObject.Predmet.ProtustrankaFormated>
  <DomainObject.Predmet.ProtustrankaFormatedOIB>
    <izvorni_sadrzaj>  Stečajna masa iza SLAVONIJA d.d. za ugostiteljstvo - u stečaju, OIB 27739721372</izvorni_sadrzaj>
    <derivirana_varijabla naziv="DomainObject.Predmet.ProtustrankaFormatedOIB_1">  Stečajna masa iza SLAVONIJA d.d. za ugostiteljstvo - u stečaju, OIB 27739721372</derivirana_varijabla>
  </DomainObject.Predmet.ProtustrankaFormatedOIB>
  <DomainObject.Predmet.ProtustrankaFormatedWithAdress>
    <izvorni_sadrzaj> Stečajna masa iza SLAVONIJA d.d. za ugostiteljstvo - u stečaju, Ferde Rusana 100, 33000 Virovitica</izvorni_sadrzaj>
    <derivirana_varijabla naziv="DomainObject.Predmet.ProtustrankaFormatedWithAdress_1"> Stečajna masa iza SLAVONIJA d.d. za ugostiteljstvo - u stečaju, Ferde Rusana 100, 33000 Virovitica</derivirana_varijabla>
  </DomainObject.Predmet.ProtustrankaFormatedWithAdress>
  <DomainObject.Predmet.ProtustrankaFormatedWithAdressOIB>
    <izvorni_sadrzaj> Stečajna masa iza SLAVONIJA d.d. za ugostiteljstvo - u stečaju, OIB 27739721372, Ferde Rusana 100, 33000 Virovitica</izvorni_sadrzaj>
    <derivirana_varijabla naziv="DomainObject.Predmet.ProtustrankaFormatedWithAdressOIB_1"> Stečajna masa iza SLAVONIJA d.d. za ugostiteljstvo - u stečaju, OIB 27739721372, Ferde Rusana 100, 33000 Virovitica</derivirana_varijabla>
  </DomainObject.Predmet.ProtustrankaFormatedWithAdressOIB>
  <DomainObject.Predmet.ProtustrankaWithAdress>
    <izvorni_sadrzaj>Stečajna masa iza SLAVONIJA d.d. za ugostiteljstvo - u stečaju Ferde Rusana 100, 33000 Virovitica</izvorni_sadrzaj>
    <derivirana_varijabla naziv="DomainObject.Predmet.ProtustrankaWithAdress_1">Stečajna masa iza SLAVONIJA d.d. za ugostiteljstvo - u stečaju Ferde Rusana 100, 33000 Virovitica</derivirana_varijabla>
  </DomainObject.Predmet.ProtustrankaWithAdress>
  <DomainObject.Predmet.ProtustrankaWithAdressOIB>
    <izvorni_sadrzaj>Stečajna masa iza SLAVONIJA d.d. za ugostiteljstvo - u stečaju, OIB 27739721372, Ferde Rusana 100, 33000 Virovitica</izvorni_sadrzaj>
    <derivirana_varijabla naziv="DomainObject.Predmet.ProtustrankaWithAdressOIB_1">Stečajna masa iza SLAVONIJA d.d. za ugostiteljstvo - u stečaju, OIB 27739721372, Ferde Rusana 100, 33000 Virovitica</derivirana_varijabla>
  </DomainObject.Predmet.ProtustrankaWithAdressOIB>
  <DomainObject.Predmet.ProtustrankaNazivFormated>
    <izvorni_sadrzaj>Stečajna masa iza SLAVONIJA d.d. za ugostiteljstvo - u stečaju</izvorni_sadrzaj>
    <derivirana_varijabla naziv="DomainObject.Predmet.ProtustrankaNazivFormated_1">Stečajna masa iza SLAVONIJA d.d. za ugostiteljstvo - u stečaju</derivirana_varijabla>
  </DomainObject.Predmet.ProtustrankaNazivFormated>
  <DomainObject.Predmet.ProtustrankaNazivFormatedOIB>
    <izvorni_sadrzaj>Stečajna masa iza SLAVONIJA d.d. za ugostiteljstvo - u stečaju, OIB 27739721372</izvorni_sadrzaj>
    <derivirana_varijabla naziv="DomainObject.Predmet.ProtustrankaNazivFormatedOIB_1">Stečajna masa iza SLAVONIJA d.d. za ugostiteljstvo - u stečaju, OIB 27739721372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3</izvorni_sadrzaj>
    <derivirana_varijabla naziv="DomainObject.Predmet.Referada.Naziv_1">referada 3</derivirana_varijabla>
  </DomainObject.Predmet.Referada.Naziv>
  <DomainObject.Predmet.Referada.Oznaka>
    <izvorni_sadrzaj>3</izvorni_sadrzaj>
    <derivirana_varijabla naziv="DomainObject.Predmet.Referada.Oznaka_1">3</derivirana_varijabla>
  </DomainObject.Predmet.Referada.Oznaka>
  <DomainObject.Predmet.Referada.Prostorija.Naziv>
    <izvorni_sadrzaj>sudski registar- soba 4</izvorni_sadrzaj>
    <derivirana_varijabla naziv="DomainObject.Predmet.Referada.Prostorija.Naziv_1">sudski registar- soba 4</derivirana_varijabla>
  </DomainObject.Predmet.Referada.Prostorija.Naziv>
  <DomainObject.Predmet.Referada.Prostorija.Oznaka>
    <izvorni_sadrzaj>sr -soba 4</izvorni_sadrzaj>
    <derivirana_varijabla naziv="DomainObject.Predmet.Referada.Prostorija.Oznaka_1">sr -soba 4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Sanjana Zorinc</izvorni_sadrzaj>
    <derivirana_varijabla naziv="DomainObject.Predmet.Referada.Sudac_1">Sanjana Zorinc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</izvorni_sadrzaj>
    <derivirana_varijabla naziv="DomainObject.Predmet.StrankaFormated_1">  </derivirana_varijabla>
  </DomainObject.Predmet.StrankaFormated>
  <DomainObject.Predmet.StrankaFormatedOIB>
    <izvorni_sadrzaj>  </izvorni_sadrzaj>
    <derivirana_varijabla naziv="DomainObject.Predmet.StrankaFormatedOIB_1">  </derivirana_varijabla>
  </DomainObject.Predmet.StrankaFormatedOIB>
  <DomainObject.Predmet.StrankaFormatedWithAdress>
    <izvorni_sadrzaj> </izvorni_sadrzaj>
    <derivirana_varijabla naziv="DomainObject.Predmet.StrankaFormatedWithAdress_1"> </derivirana_varijabla>
  </DomainObject.Predmet.StrankaFormatedWithAdress>
  <DomainObject.Predmet.StrankaFormatedWithAdressOIB>
    <izvorni_sadrzaj> </izvorni_sadrzaj>
    <derivirana_varijabla naziv="DomainObject.Predmet.StrankaFormatedWithAdressOIB_1"> </derivirana_varijabla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3</izvorni_sadrzaj>
    <derivirana_varijabla naziv="DomainObject.Predmet.TrenutnaLokacijaSpisa.Naziv_1">referada 3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 - ostalo</izvorni_sadrzaj>
    <derivirana_varijabla naziv="DomainObject.Predmet.VrstaSpora.Naziv_1">Stečaj - ostalo</derivirana_varijabla>
  </DomainObject.Predmet.VrstaSpora.Naziv>
  <DomainObject.Predmet.Zapisnicar>
    <izvorni_sadrzaj>Maja Jeličić</izvorni_sadrzaj>
    <derivirana_varijabla naziv="DomainObject.Predmet.Zapisnicar_1">Maja Jeličić</derivirana_varijabla>
  </DomainObject.Predmet.Zapisnicar>
  <DomainObject.Predmet.StrankaListFormated>
    <izvorni_sadrzaj>
      <item/>
    </izvorni_sadrzaj>
    <derivirana_varijabla naziv="DomainObject.Predmet.StrankaListFormated_1">
      <item/>
    </derivirana_varijabla>
  </DomainObject.Predmet.StrankaListFormated>
  <DomainObject.Predmet.StrankaListFormatedOIB>
    <izvorni_sadrzaj>
      <item/>
    </izvorni_sadrzaj>
    <derivirana_varijabla naziv="DomainObject.Predmet.StrankaListFormatedOIB_1">
      <item/>
    </derivirana_varijabla>
  </DomainObject.Predmet.StrankaListFormatedOIB>
  <DomainObject.Predmet.StrankaListFormatedWithAdress>
    <izvorni_sadrzaj>
      <item/>
    </izvorni_sadrzaj>
    <derivirana_varijabla naziv="DomainObject.Predmet.StrankaListFormatedWithAdress_1">
      <item/>
    </derivirana_varijabla>
  </DomainObject.Predmet.StrankaListFormatedWithAdress>
  <DomainObject.Predmet.StrankaListFormatedWithAdressOIB>
    <izvorni_sadrzaj>
      <item/>
    </izvorni_sadrzaj>
    <derivirana_varijabla naziv="DomainObject.Predmet.StrankaListFormatedWithAdressOIB_1">
      <item/>
    </derivirana_varijabla>
  </DomainObject.Predmet.StrankaListFormatedWithAdressOIB>
  <DomainObject.Predmet.StrankaListNazivFormated>
    <izvorni_sadrzaj>
      <item/>
    </izvorni_sadrzaj>
    <derivirana_varijabla naziv="DomainObject.Predmet.StrankaListNazivFormated_1">
      <item/>
    </derivirana_varijabla>
  </DomainObject.Predmet.StrankaListNazivFormated>
  <DomainObject.Predmet.StrankaListNazivFormatedOIB>
    <izvorni_sadrzaj>
      <item/>
    </izvorni_sadrzaj>
    <derivirana_varijabla naziv="DomainObject.Predmet.StrankaListNazivFormatedOIB_1">
      <item/>
    </derivirana_varijabla>
  </DomainObject.Predmet.StrankaListNazivFormatedOIB>
  <DomainObject.Predmet.ProtuStrankaListFormated>
    <izvorni_sadrzaj>
      <item>Stečajna masa iza SLAVONIJA d.d. za ugostiteljstvo - u stečaju</item>
    </izvorni_sadrzaj>
    <derivirana_varijabla naziv="DomainObject.Predmet.ProtuStrankaListFormated_1">
      <item>Stečajna masa iza SLAVONIJA d.d. za ugostiteljstvo - u stečaju</item>
    </derivirana_varijabla>
  </DomainObject.Predmet.ProtuStrankaListFormated>
  <DomainObject.Predmet.ProtuStrankaListFormatedOIB>
    <izvorni_sadrzaj>
      <item>Stečajna masa iza SLAVONIJA d.d. za ugostiteljstvo - u stečaju, OIB 27739721372</item>
    </izvorni_sadrzaj>
    <derivirana_varijabla naziv="DomainObject.Predmet.ProtuStrankaListFormatedOIB_1">
      <item>Stečajna masa iza SLAVONIJA d.d. za ugostiteljstvo - u stečaju, OIB 27739721372</item>
    </derivirana_varijabla>
  </DomainObject.Predmet.ProtuStrankaListFormatedOIB>
  <DomainObject.Predmet.ProtuStrankaListFormatedWithAdress>
    <izvorni_sadrzaj>
      <item>Stečajna masa iza SLAVONIJA d.d. za ugostiteljstvo - u stečaju, Ferde Rusana 100, 33000 Virovitica</item>
    </izvorni_sadrzaj>
    <derivirana_varijabla naziv="DomainObject.Predmet.ProtuStrankaListFormatedWithAdress_1">
      <item>Stečajna masa iza SLAVONIJA d.d. za ugostiteljstvo - u stečaju, Ferde Rusana 100, 33000 Virovitica</item>
    </derivirana_varijabla>
  </DomainObject.Predmet.ProtuStrankaListFormatedWithAdress>
  <DomainObject.Predmet.ProtuStrankaListFormatedWithAdressOIB>
    <izvorni_sadrzaj>
      <item>Stečajna masa iza SLAVONIJA d.d. za ugostiteljstvo - u stečaju, OIB 27739721372, Ferde Rusana 100, 33000 Virovitica</item>
    </izvorni_sadrzaj>
    <derivirana_varijabla naziv="DomainObject.Predmet.ProtuStrankaListFormatedWithAdressOIB_1">
      <item>Stečajna masa iza SLAVONIJA d.d. za ugostiteljstvo - u stečaju, OIB 27739721372, Ferde Rusana 100, 33000 Virovitica</item>
    </derivirana_varijabla>
  </DomainObject.Predmet.ProtuStrankaListFormatedWithAdressOIB>
  <DomainObject.Predmet.ProtuStrankaListNazivFormated>
    <izvorni_sadrzaj>
      <item>Stečajna masa iza SLAVONIJA d.d. za ugostiteljstvo - u stečaju</item>
    </izvorni_sadrzaj>
    <derivirana_varijabla naziv="DomainObject.Predmet.ProtuStrankaListNazivFormated_1">
      <item>Stečajna masa iza SLAVONIJA d.d. za ugostiteljstvo - u stečaju</item>
    </derivirana_varijabla>
  </DomainObject.Predmet.ProtuStrankaListNazivFormated>
  <DomainObject.Predmet.ProtuStrankaListNazivFormatedOIB>
    <izvorni_sadrzaj>
      <item>Stečajna masa iza SLAVONIJA d.d. za ugostiteljstvo - u stečaju, OIB 27739721372</item>
    </izvorni_sadrzaj>
    <derivirana_varijabla naziv="DomainObject.Predmet.ProtuStrankaListNazivFormatedOIB_1">
      <item>Stečajna masa iza SLAVONIJA d.d. za ugostiteljstvo - u stečaju, OIB 27739721372</item>
    </derivirana_varijabla>
  </DomainObject.Predmet.ProtuStrankaListNazivFormatedOIB>
  <DomainObject.Predmet.OstaliListFormated>
    <izvorni_sadrzaj>
      <item/>
    </izvorni_sadrzaj>
    <derivirana_varijabla naziv="DomainObject.Predmet.OstaliListFormated_1">
      <item/>
    </derivirana_varijabla>
  </DomainObject.Predmet.OstaliListFormated>
  <DomainObject.Predmet.OstaliListFormatedOIB>
    <izvorni_sadrzaj>
      <item/>
    </izvorni_sadrzaj>
    <derivirana_varijabla naziv="DomainObject.Predmet.OstaliListFormatedOIB_1">
      <item/>
    </derivirana_varijabla>
  </DomainObject.Predmet.OstaliListFormatedOIB>
  <DomainObject.Predmet.OstaliListFormatedWithAdress>
    <izvorni_sadrzaj>
      <item/>
    </izvorni_sadrzaj>
    <derivirana_varijabla naziv="DomainObject.Predmet.OstaliListFormatedWithAdress_1">
      <item/>
    </derivirana_varijabla>
  </DomainObject.Predmet.OstaliListFormatedWithAdress>
  <DomainObject.Predmet.OstaliListFormatedWithAdressOIB>
    <izvorni_sadrzaj>
      <item/>
    </izvorni_sadrzaj>
    <derivirana_varijabla naziv="DomainObject.Predmet.OstaliListFormatedWithAdressOIB_1">
      <item/>
    </derivirana_varijabla>
  </DomainObject.Predmet.OstaliListFormatedWithAdressOIB>
  <DomainObject.Predmet.OstaliListNazivFormated>
    <izvorni_sadrzaj>
      <item/>
    </izvorni_sadrzaj>
    <derivirana_varijabla naziv="DomainObject.Predmet.OstaliListNazivFormated_1">
      <item/>
    </derivirana_varijabla>
  </DomainObject.Predmet.OstaliListNazivFormated>
  <DomainObject.Predmet.OstaliListNazivFormatedOIB>
    <izvorni_sadrzaj>
      <item/>
    </izvorni_sadrzaj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30. studenog 2017.</izvorni_sadrzaj>
    <derivirana_varijabla naziv="DomainObject.Datum_1">30. studenog 2017.</derivirana_varijabla>
  </DomainObject.Datum>
  <DomainObject.PoslovniBrojDokumenta>
    <izvorni_sadrzaj>St-217/2017-12</izvorni_sadrzaj>
    <derivirana_varijabla naziv="DomainObject.PoslovniBrojDokumenta_1">St-217/2017-12</derivirana_varijabla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>Stečajna masa iza SLAVONIJA d.d. za ugostiteljstvo - u stečaju</izvorni_sadrzaj>
    <derivirana_varijabla naziv="DomainObject.Predmet.ProtustrankaIDrugi_1">Stečajna masa iza SLAVONIJA d.d. za ugostiteljstvo - u stečaju</derivirana_varijabla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>Stečajna masa iza SLAVONIJA d.d. za ugostiteljstvo - u stečaju, OIB 27739721372, Ferde Rusana 100, 33000 Virovitica</izvorni_sadrzaj>
    <derivirana_varijabla naziv="DomainObject.Predmet.ProtustrankaIDrugiAdressOIB_1">Stečajna masa iza SLAVONIJA d.d. za ugostiteljstvo - u stečaju, OIB 27739721372, Ferde Rusana 100, 33000 Virovitica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Stečajna masa iza SLAVONIJA d.d. za ugostiteljstvo - u stečaju</item>
    </izvorni_sadrzaj>
    <derivirana_varijabla naziv="DomainObject.Predmet.SudioniciListNaziv_1">
      <item>Stečajna masa iza SLAVONIJA d.d. za ugostiteljstvo - u stečaju</item>
    </derivirana_varijabla>
  </DomainObject.Predmet.SudioniciListNaziv>
  <DomainObject.Predmet.SudioniciListAdressOIB>
    <izvorni_sadrzaj>
      <item>Stečajna masa iza SLAVONIJA d.d. za ugostiteljstvo - u stečaju, OIB 27739721372, Ferde Rusana 100,33000 Virovitica</item>
    </izvorni_sadrzaj>
    <derivirana_varijabla naziv="DomainObject.Predmet.SudioniciListAdressOIB_1">
      <item>Stečajna masa iza SLAVONIJA d.d. za ugostiteljstvo - u stečaju, OIB 27739721372, Ferde Rusana 100,33000 Virovitica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48D271B6-B9A6-4968-8F66-D40F316CE595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5</properties:Pages>
  <properties:Words>728</properties:Words>
  <properties:Characters>4227</properties:Characters>
  <properties:Lines>567</properties:Lines>
  <properties:Paragraphs>408</properties:Paragraphs>
  <properties:TotalTime>4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4555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Maja Jeličić</cp:lastModifiedBy>
  <dcterms:modified xmlns:xsi="http://www.w3.org/2001/XMLSchema-instance" xsi:type="dcterms:W3CDTF">2017-11-30T11:28:00Z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5</vt:i4>
  </prop:property>
  <prop:property name="Naslov" pid="5" fmtid="{D5CDD505-2E9C-101B-9397-08002B2CF9AE}">
    <vt:lpwstr>St-217/2017-12 / Odluka - Dopis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