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9ceef" w14:paraId="de9ceef" w:rsidRDefault="00B668F7" w:rsidP="00910611" w:rsidR="00B668F7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68F7" w:rsidP="00910611" w:rsidR="00B668F7">
      <w:r>
        <w:rPr>
          <w:rFonts w:eastAsia="MS Mincho"/>
        </w:rPr>
        <w:t>REPUBLIKA HRVATSKA</w:t>
      </w:r>
    </w:p>
    <w:p w:rsidRDefault="00B668F7" w:rsidP="00910611" w:rsidR="00B668F7">
      <w:r>
        <w:rPr>
          <w:rFonts w:eastAsia="MS Mincho"/>
        </w:rPr>
        <w:t>TRGOVAČKI SUD U RIJECI</w:t>
      </w:r>
    </w:p>
    <w:p w:rsidRDefault="00B668F7" w:rsidR="00B668F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668F7" w:rsidP="00910611" w:rsidR="00B668F7" w:rsidRPr="00910611"/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284D00" w:rsidP="00321306" w:rsidR="00284D00">
      <w:pPr>
        <w:jc w:val="right"/>
      </w:pP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0806E3" w:rsidP="000806E3" w:rsidR="000806E3" w:rsidRPr="000806E3">
      <w:pPr>
        <w:jc w:val="both"/>
      </w:pPr>
      <w:r>
        <w:tab/>
      </w:r>
      <w:r w:rsidR="006116FD" w:rsidRPr="006116FD">
        <w:t xml:space="preserve">Trgovački sud u Rijeci, po stečajnom sucu Danieli Korlević, odlučujući o prijedlogu predlagatelja Financijska Agencija Regionalni centar: Rijeka, Nagodbeno vijeće: RI07, Rijeka, F. Kurelca 8, za otvaranje stečajnog postupka nad dužnikom </w:t>
      </w:r>
      <w:r w:rsidR="006116FD" w:rsidRPr="006116FD">
        <w:rPr>
          <w:b/>
        </w:rPr>
        <w:t xml:space="preserve">TEHNIKA - R d.o.o.  Rijeka, Mihanovićeva 23, </w:t>
      </w:r>
      <w:r w:rsidR="006116FD" w:rsidRPr="006116FD">
        <w:t>kojeg zastupa punomoćnica Nevenka Volf Gruden odvjetnica u Rijeci, Školjić 6</w:t>
      </w:r>
      <w:r w:rsidR="00065A06" w:rsidRPr="006E4C0D">
        <w:rPr>
          <w:b/>
        </w:rPr>
        <w:t>,</w:t>
      </w:r>
      <w:r w:rsidR="00065A06" w:rsidRPr="00065A06">
        <w:rPr>
          <w:b/>
        </w:rPr>
        <w:t xml:space="preserve"> </w:t>
      </w:r>
      <w:r w:rsidRPr="000806E3">
        <w:t xml:space="preserve">dana </w:t>
      </w:r>
      <w:r w:rsidR="00815FF9">
        <w:t>02. studenoga</w:t>
      </w:r>
      <w:r>
        <w:t xml:space="preserve"> 2015</w:t>
      </w:r>
      <w:r w:rsidRPr="000806E3">
        <w:t>. godine</w:t>
      </w:r>
    </w:p>
    <w:p w:rsidRDefault="00723505" w:rsidP="009B6B23" w:rsidR="00723505" w:rsidRPr="009B6B23">
      <w:pPr>
        <w:jc w:val="both"/>
      </w:pPr>
    </w:p>
    <w:p w:rsidRDefault="00EF0D70" w:rsidP="00321306" w:rsidR="00321306" w:rsidRPr="00174B4B">
      <w:pPr>
        <w:jc w:val="center"/>
        <w:rPr>
          <w:b/>
        </w:rPr>
      </w:pPr>
      <w:r w:rsidRPr="009B6B23">
        <w:t xml:space="preserve"> </w:t>
      </w:r>
      <w:r w:rsidR="00321306" w:rsidRPr="00174B4B">
        <w:rPr>
          <w:b/>
        </w:rPr>
        <w:t>r i j e š i o</w:t>
      </w:r>
      <w:r w:rsidR="00212999" w:rsidRPr="00174B4B">
        <w:rPr>
          <w:b/>
        </w:rPr>
        <w:t xml:space="preserve">  </w:t>
      </w:r>
      <w:r w:rsidR="00321306" w:rsidRPr="00174B4B">
        <w:rPr>
          <w:b/>
        </w:rPr>
        <w:t xml:space="preserve">  j e</w:t>
      </w:r>
    </w:p>
    <w:p w:rsidRDefault="005D6D20" w:rsidP="00321306" w:rsidR="005D6D20" w:rsidRPr="009B6B23">
      <w:pPr>
        <w:jc w:val="center"/>
        <w:rPr>
          <w:b/>
        </w:rPr>
      </w:pPr>
    </w:p>
    <w:p w:rsidRDefault="00321306" w:rsidP="00321306" w:rsidR="001474D4" w:rsidRPr="00C848FC">
      <w:pPr>
        <w:jc w:val="both"/>
        <w:rPr>
          <w:b/>
        </w:rPr>
      </w:pPr>
      <w:r w:rsidRPr="009B6B23">
        <w:rPr>
          <w:bCs/>
        </w:rPr>
        <w:t xml:space="preserve">I. </w:t>
      </w:r>
      <w:r w:rsidR="0042316F" w:rsidRPr="009B6B23">
        <w:rPr>
          <w:bCs/>
        </w:rPr>
        <w:t xml:space="preserve"> </w:t>
      </w:r>
      <w:r w:rsidR="00EF0D70" w:rsidRPr="009B6B23">
        <w:rPr>
          <w:bCs/>
        </w:rPr>
        <w:t xml:space="preserve"> </w:t>
      </w:r>
      <w:r w:rsidR="00CB179B" w:rsidRPr="009B6B23">
        <w:rPr>
          <w:bCs/>
        </w:rPr>
        <w:t>O</w:t>
      </w:r>
      <w:r w:rsidRPr="009B6B23">
        <w:rPr>
          <w:bCs/>
        </w:rPr>
        <w:t>tvara se stečajni postupak nad dužnik</w:t>
      </w:r>
      <w:r w:rsidR="0055287B">
        <w:rPr>
          <w:bCs/>
        </w:rPr>
        <w:t xml:space="preserve">om </w:t>
      </w:r>
      <w:r w:rsidR="006116FD" w:rsidRPr="006116FD">
        <w:rPr>
          <w:b/>
        </w:rPr>
        <w:t>TEHNIKA - R d.o.o.  Rijeka, Mihanovićeva 23</w:t>
      </w:r>
      <w:r w:rsidR="006E4C0D" w:rsidRPr="006E4C0D">
        <w:rPr>
          <w:b/>
        </w:rPr>
        <w:t>,</w:t>
      </w:r>
      <w:r w:rsidR="006E4C0D">
        <w:rPr>
          <w:b/>
        </w:rPr>
        <w:t xml:space="preserve"> </w:t>
      </w:r>
      <w:r w:rsidR="00D55DB2" w:rsidRPr="00D55DB2">
        <w:rPr>
          <w:b/>
        </w:rPr>
        <w:t>OIB</w:t>
      </w:r>
      <w:r w:rsidR="006E4C0D">
        <w:rPr>
          <w:b/>
        </w:rPr>
        <w:t xml:space="preserve"> </w:t>
      </w:r>
      <w:r w:rsidR="006116FD">
        <w:rPr>
          <w:b/>
        </w:rPr>
        <w:t>81739719206</w:t>
      </w:r>
      <w:r w:rsidR="00D55DB2" w:rsidRPr="00D55DB2">
        <w:rPr>
          <w:b/>
        </w:rPr>
        <w:t>, MBS</w:t>
      </w:r>
      <w:r w:rsidR="006E4C0D">
        <w:rPr>
          <w:b/>
        </w:rPr>
        <w:t xml:space="preserve"> </w:t>
      </w:r>
      <w:r w:rsidR="006116FD">
        <w:rPr>
          <w:b/>
        </w:rPr>
        <w:t>060007338</w:t>
      </w:r>
      <w:r w:rsidR="0055287B" w:rsidRPr="00C848FC">
        <w:rPr>
          <w:b/>
        </w:rPr>
        <w:t>.</w:t>
      </w:r>
    </w:p>
    <w:p w:rsidRDefault="000806E3" w:rsidP="00321306" w:rsidR="000806E3">
      <w:pPr>
        <w:jc w:val="both"/>
      </w:pPr>
    </w:p>
    <w:p w:rsidRDefault="00321306" w:rsidP="00002D1E" w:rsidR="006B2A66" w:rsidRPr="009B6B23">
      <w:pPr>
        <w:jc w:val="both"/>
        <w:rPr>
          <w:bCs/>
        </w:rPr>
      </w:pPr>
      <w:r w:rsidRPr="00284D00">
        <w:t xml:space="preserve">II. </w:t>
      </w:r>
      <w:r w:rsidR="00212999" w:rsidRPr="00284D00">
        <w:t xml:space="preserve"> </w:t>
      </w:r>
      <w:r w:rsidRPr="00284D00">
        <w:t>Za stečajnog upravitelja imenuje se</w:t>
      </w:r>
      <w:r w:rsidR="006B2A66">
        <w:t xml:space="preserve"> </w:t>
      </w:r>
      <w:r w:rsidR="006116FD">
        <w:t xml:space="preserve">Frane Dobrović iz Rijeke, I. Grohovca 2, OIB </w:t>
      </w:r>
      <w:r w:rsidR="006116FD" w:rsidRPr="00805183">
        <w:t>93520121237</w:t>
      </w:r>
      <w:r w:rsidR="00C848FC">
        <w:t xml:space="preserve">. </w:t>
      </w:r>
    </w:p>
    <w:p w:rsidRDefault="000806E3" w:rsidP="009E0DB4" w:rsidR="000806E3">
      <w:pPr>
        <w:jc w:val="both"/>
        <w:rPr>
          <w:bCs/>
        </w:rPr>
      </w:pPr>
      <w:r>
        <w:t xml:space="preserve"> </w:t>
      </w:r>
    </w:p>
    <w:p w:rsidRDefault="00321306" w:rsidP="00C848FC" w:rsidR="00C848FC" w:rsidRPr="00C848FC">
      <w:pPr>
        <w:jc w:val="both"/>
        <w:rPr>
          <w:b/>
        </w:rPr>
      </w:pPr>
      <w:r w:rsidRPr="009B6B23">
        <w:rPr>
          <w:bCs/>
        </w:rPr>
        <w:t>III.</w:t>
      </w:r>
      <w:r w:rsidR="00715AFB" w:rsidRPr="009B6B23">
        <w:rPr>
          <w:bCs/>
        </w:rPr>
        <w:t xml:space="preserve"> </w:t>
      </w:r>
      <w:r w:rsidRPr="009B6B23">
        <w:rPr>
          <w:bCs/>
        </w:rPr>
        <w:t>Zaključuje se stečajni postupak nad dužnik</w:t>
      </w:r>
      <w:r w:rsidR="0055287B">
        <w:rPr>
          <w:bCs/>
        </w:rPr>
        <w:t xml:space="preserve">om </w:t>
      </w:r>
      <w:r w:rsidR="006116FD" w:rsidRPr="006116FD">
        <w:rPr>
          <w:b/>
        </w:rPr>
        <w:t>TEHNIKA - R d.o.o.  Rijeka, Mihanovićeva 23</w:t>
      </w:r>
      <w:r w:rsidR="006E4C0D" w:rsidRPr="006E4C0D">
        <w:rPr>
          <w:b/>
        </w:rPr>
        <w:t xml:space="preserve">, OIB </w:t>
      </w:r>
      <w:r w:rsidR="006116FD" w:rsidRPr="006116FD">
        <w:rPr>
          <w:b/>
        </w:rPr>
        <w:t>81739719206</w:t>
      </w:r>
      <w:r w:rsidR="006E4C0D" w:rsidRPr="006E4C0D">
        <w:rPr>
          <w:b/>
        </w:rPr>
        <w:t xml:space="preserve">, MBS </w:t>
      </w:r>
      <w:r w:rsidR="006116FD" w:rsidRPr="006116FD">
        <w:rPr>
          <w:b/>
        </w:rPr>
        <w:t>060007338</w:t>
      </w:r>
      <w:r w:rsidR="006E4C0D">
        <w:rPr>
          <w:b/>
        </w:rPr>
        <w:t>.</w:t>
      </w:r>
    </w:p>
    <w:p w:rsidRDefault="000806E3" w:rsidP="00212999" w:rsidR="000806E3">
      <w:pPr>
        <w:jc w:val="both"/>
        <w:rPr>
          <w:bCs/>
        </w:rPr>
      </w:pPr>
    </w:p>
    <w:p w:rsidRDefault="00212999" w:rsidP="00212999" w:rsidR="00321306" w:rsidRPr="009B6B23">
      <w:pPr>
        <w:jc w:val="both"/>
        <w:rPr>
          <w:bCs/>
        </w:rPr>
      </w:pPr>
      <w:r w:rsidRPr="009B6B23">
        <w:rPr>
          <w:bCs/>
        </w:rPr>
        <w:t>I</w:t>
      </w:r>
      <w:r w:rsidR="00321306" w:rsidRPr="009B6B23">
        <w:rPr>
          <w:bCs/>
        </w:rPr>
        <w:t xml:space="preserve">V. Ovo rješenje objaviti će se </w:t>
      </w:r>
      <w:r w:rsidR="00C848FC">
        <w:rPr>
          <w:bCs/>
        </w:rPr>
        <w:t xml:space="preserve">na mrežnoj stranici e-oglasne ploče suda </w:t>
      </w:r>
      <w:r w:rsidR="006116FD">
        <w:rPr>
          <w:bCs/>
        </w:rPr>
        <w:t xml:space="preserve">istoga dana kada je doneseno </w:t>
      </w:r>
      <w:r w:rsidR="00321306" w:rsidRPr="009B6B23">
        <w:rPr>
          <w:bCs/>
        </w:rPr>
        <w:t>i po pravomoćnosti dostaviti sudskom registru radi  brisanja dužnika.</w:t>
      </w:r>
    </w:p>
    <w:p w:rsidRDefault="005D6D20" w:rsidP="00321306" w:rsidR="005D6D20" w:rsidRPr="009B6B23">
      <w:pPr>
        <w:jc w:val="center"/>
      </w:pPr>
    </w:p>
    <w:p w:rsidRDefault="00321306" w:rsidP="00321306" w:rsidR="00321306" w:rsidRPr="009B6B23">
      <w:pPr>
        <w:jc w:val="center"/>
        <w:rPr>
          <w:b/>
        </w:rPr>
      </w:pPr>
      <w:r w:rsidRPr="009B6B23">
        <w:rPr>
          <w:b/>
        </w:rPr>
        <w:t>Obrazloženje</w:t>
      </w:r>
    </w:p>
    <w:tbl>
      <w:tblPr>
        <w:tblW w:type="dxa" w:w="8596"/>
        <w:tblInd w:type="dxa" w:w="51"/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8596"/>
      </w:tblGrid>
      <w:tr w:rsidTr="0041378B" w:rsidR="002E5767" w:rsidRPr="009B6B23">
        <w:tc>
          <w:tcPr>
            <w:tcW w:type="dxa" w:w="8596"/>
            <w:shd w:fill="auto" w:color="auto" w:val="clear"/>
            <w:vAlign w:val="center"/>
          </w:tcPr>
          <w:p w:rsidRDefault="00C848FC" w:rsidP="006E4C0D" w:rsidR="0041378B">
            <w:pPr>
              <w:jc w:val="both"/>
            </w:pPr>
            <w:r>
              <w:t xml:space="preserve"> </w:t>
            </w:r>
            <w:r w:rsidR="0041378B">
              <w:t xml:space="preserve">       </w:t>
            </w:r>
          </w:p>
          <w:p w:rsidRDefault="006E4C0D" w:rsidP="006116FD" w:rsidR="006116FD">
            <w:pPr>
              <w:jc w:val="both"/>
            </w:pPr>
            <w:r>
              <w:t xml:space="preserve"> </w:t>
            </w:r>
            <w:r>
              <w:tab/>
            </w:r>
            <w:r w:rsidR="006116FD">
              <w:t xml:space="preserve">Predlagatelj je 28. svibnja 2015. godine podnio sudu prijedlog za otvaranje stečajnog postupka nad dužnikom trgovačkim društvom TEHNIKA - R d.o.o.  Rijeka, Mihanovićeva 23, (dalje: dužnik), temeljem članka 49. stavak 2. Zakona o financijskom poslovanju i predstečajnoj nagodbi (NN 108/12, 144/12, 81/13 i 112/13 dalje: ZFPPN-i).  </w:t>
            </w:r>
          </w:p>
          <w:p w:rsidRDefault="006116FD" w:rsidP="006116FD" w:rsidR="006116FD">
            <w:pPr>
              <w:jc w:val="both"/>
            </w:pPr>
            <w:r>
              <w:tab/>
              <w:t xml:space="preserve">Financijska agencija, Nagodbeno vijeće je rješenjem od 11. svibnja 2015.g. odbacilo prijedlog dužnika za otvaranje postupka predstečajne nagodbe temeljem čl. 49. st. 1. toč. 4. ZFPPN-i. </w:t>
            </w:r>
          </w:p>
          <w:p w:rsidRDefault="006116FD" w:rsidP="006116FD" w:rsidR="006116FD">
            <w:pPr>
              <w:jc w:val="both"/>
            </w:pPr>
            <w:r>
              <w:tab/>
              <w:t xml:space="preserve">Rješenjem posl. br. St-70/15-3 od 09. srpnja 2015. godine pokrenut je prethodni postupak radi utvrđivanja uvjeta za otvaranje stečajnog postupka nad dužnikom TEHNIKA - R d.o.o. Rijeka, Mihanovićeva 23 (dalje: dužnik), imenovan privremeni stečajni upravitelj Frane Dobrović iz Rijeke, I. Grohovca 2, čija je dužnost u prethodnom postupku bila izvršiti pregled dužnikovog poslovnog prostora te uvid u knjige i poslovnu </w:t>
            </w:r>
            <w:r>
              <w:lastRenderedPageBreak/>
              <w:t>dokumentaciju dužnika i nakon toga podnijeti izvješće u kojem će iznijeti svoje mišljenje o tome postoje li uvjeti za otvaranje stečajnog postupka, te posebno mogu li se imovinom dužnika pokriti troškovi postupka temeljem čl.45. st.2. Stečajnog zakona (NN 44/96, 29/99, 129/00, 123/03, 197/03, 187/04, 82/06, 116/10, 25/12 i 133/12, dalje SZ-a).</w:t>
            </w:r>
          </w:p>
          <w:p w:rsidRDefault="006116FD" w:rsidP="006116FD" w:rsidR="006116FD">
            <w:pPr>
              <w:jc w:val="both"/>
            </w:pPr>
            <w:r>
              <w:tab/>
              <w:t xml:space="preserve">Račun dužnika je u blokadi od dana 11. ožujka 2015. godine te su na njemu evidentirane neizvršene osnove za plaćanje, koje je trebalo bez pristanka dužnika naplatiti i to u periodu duljem od 60 dana, zbog čega je kod dužnika ispunjen stečajni razlog nesposobnost za plaćanje. Dužnik nema zaposlenika, nekretnina ili vozila u svome vlasništvu, niti ikakve značajnije imovine. </w:t>
            </w:r>
          </w:p>
          <w:p w:rsidRDefault="006116FD" w:rsidP="006116FD" w:rsidR="006116FD">
            <w:pPr>
              <w:jc w:val="both"/>
            </w:pPr>
            <w:r>
              <w:tab/>
              <w:t xml:space="preserve">Prema bilanci dužnika na dan 31. prosinca 2014. godine, popisa osnovnih sredstava te inventurnih listi privremeni stečajni upravitelj utvrdio je da dužnik raspolaže aktivom iskazanom u vrijednosti od 132.986,00 kn. </w:t>
            </w:r>
          </w:p>
          <w:p w:rsidRDefault="006116FD" w:rsidP="006116FD" w:rsidR="006116FD">
            <w:pPr>
              <w:jc w:val="both"/>
            </w:pPr>
            <w:r>
              <w:tab/>
              <w:t>U konkretnom je slučaju riječ o zalihama neprodane robe s nabavnom vrijednošću od 132.986,00 kn nabavljenom i plaćenom u dužem vremenskom razdoblju (posljednjih 5-7 godina).</w:t>
            </w:r>
          </w:p>
          <w:p w:rsidRDefault="006116FD" w:rsidP="006116FD" w:rsidR="006116FD">
            <w:pPr>
              <w:jc w:val="both"/>
            </w:pPr>
            <w:r>
              <w:tab/>
              <w:t>Međutim, riječ je o nekurentnoj i zastarjeloj robi (oprema za printere starijeg godišta) za koju ne postoji nikakav interes na tržištu, te nije objektivno za očekivati kako će istu biti moguće unovčiti.</w:t>
            </w:r>
          </w:p>
          <w:p w:rsidRDefault="006116FD" w:rsidP="006116FD" w:rsidR="006116FD">
            <w:pPr>
              <w:jc w:val="both"/>
            </w:pPr>
            <w:r>
              <w:tab/>
              <w:t>Zaključak je privremenog stečajnog upravitelja da dužnik ne raspolaže nikakvom značajnijom imovinom iz koje bi se mogli podmiriti i osnovni troškovi stečajnog postupka koje privremeni stečajni upravitelj procjenjuje na iznos od 34.600,00 kn. Iz popisa osnovnih sredstava proizlazi kako dužnik u svome vlasništvu nema niti pokretnina ili uredske opreme.</w:t>
            </w:r>
          </w:p>
          <w:p w:rsidRDefault="006116FD" w:rsidP="006116FD" w:rsidR="006116FD">
            <w:pPr>
              <w:jc w:val="both"/>
            </w:pPr>
            <w:r>
              <w:t xml:space="preserve"> </w:t>
            </w:r>
            <w:r>
              <w:tab/>
              <w:t>Obzirom da je do završetka prethodnog postupka kod dužnika utvrđeno postojanje stečajnog razloga iz čl.4. Stečajnog zakona, a to je nesposobnost za plaćanje, kao i činjenica nedostatnosti dužnikove imovine za pokriće troškova prethodnog i otvorenog stečajnog postupka, privremeni stečajni upravitelj predložio je sudu da pozove osobe koje za to imaju pravni interes da uplate iznos od 34.600,00 kn za pokriće troškova prethodnog i otvorenog stečajnog postupka.</w:t>
            </w:r>
          </w:p>
          <w:p w:rsidRDefault="006116FD" w:rsidP="006116FD" w:rsidR="006116FD">
            <w:pPr>
              <w:jc w:val="both"/>
            </w:pPr>
            <w:r>
              <w:tab/>
              <w:t>Strukturu troškova čine: nagrada privremenom stečajnom upravitelju u bruto iznosu od 6.000,00 kn, troškovi računovodstva u iznosu od 10.000,00 kn, izrada pečata i bankarske usluge 600,00 kn, ostali stvarni troškovi stečajnog postupka u iznosu od 5.000,00 kn, nagrada stečajnom upravitelju u bruto iznosu u iznosu od 10.000,00 kn i osiguranje stečajnog upravitelja od odgovornosti u iznosu od 3.000,00 kn.</w:t>
            </w:r>
          </w:p>
          <w:p w:rsidRDefault="006116FD" w:rsidP="006116FD" w:rsidR="006E4C0D">
            <w:pPr>
              <w:jc w:val="both"/>
            </w:pPr>
            <w:r>
              <w:tab/>
              <w:t>Punomoćnica dužnika na ročištu radi izjašnjenja o prijedlogu i rasprave o uvjetima za otvaranje stečajnog postupka nad dužnikom nije imala primjedbi na sačinjeno izviješće i prijedlog privremenog stečajnog upravitelja.</w:t>
            </w:r>
          </w:p>
          <w:p w:rsidRDefault="008D096B" w:rsidP="003828C9" w:rsidR="002E5767" w:rsidRPr="009B6B23">
            <w:pPr>
              <w:jc w:val="both"/>
              <w:rPr>
                <w:b/>
              </w:rPr>
            </w:pPr>
            <w:r>
              <w:t xml:space="preserve"> </w:t>
            </w:r>
            <w:r w:rsidR="0042316F" w:rsidRPr="009B6B23">
              <w:t xml:space="preserve">          </w:t>
            </w:r>
            <w:r w:rsidR="002E5767" w:rsidRPr="009B6B23">
              <w:t>Prema o</w:t>
            </w:r>
            <w:r w:rsidR="002E5767" w:rsidRPr="009B6B23">
              <w:rPr>
                <w:bCs/>
              </w:rPr>
              <w:t>dredbi čl.</w:t>
            </w:r>
            <w:smartTag w:element="metricconverter" w:uri="urn:schemas-microsoft-com:office:smarttags">
              <w:smartTagPr>
                <w:attr w:val="4. st" w:name="ProductID"/>
              </w:smartTagPr>
              <w:r w:rsidR="002E5767" w:rsidRPr="009B6B23">
                <w:rPr>
                  <w:bCs/>
                </w:rPr>
                <w:t>4. st</w:t>
              </w:r>
            </w:smartTag>
            <w:r w:rsidR="002E5767" w:rsidRPr="009B6B23">
              <w:rPr>
                <w:bCs/>
              </w:rPr>
              <w:t>.1. i 2. SZ</w:t>
            </w:r>
            <w:r w:rsidR="003828C9">
              <w:rPr>
                <w:bCs/>
              </w:rPr>
              <w:t>-a</w:t>
            </w:r>
            <w:r w:rsidR="002E5767" w:rsidRPr="009B6B23">
              <w:rPr>
                <w:bCs/>
                <w:sz w:val="22"/>
                <w:szCs w:val="22"/>
              </w:rPr>
              <w:t xml:space="preserve"> </w:t>
            </w:r>
            <w:r w:rsidR="002E5767" w:rsidRPr="009B6B23">
              <w:rPr>
                <w:bCs/>
              </w:rPr>
              <w:t xml:space="preserve">stečaj se može otvoriti samo ako se utvrdi postojanje kojega od zakonom predviđenih stečajnih razloga, a to su prema stavku 2. istog članka nelikvidnost, nesposobnost za plaćanje i prezaduženost.  </w:t>
            </w:r>
          </w:p>
        </w:tc>
      </w:tr>
      <w:tr w:rsidTr="0041378B" w:rsidR="0042316F" w:rsidRPr="009B6B23">
        <w:tc>
          <w:tcPr>
            <w:tcW w:type="dxa" w:w="8596"/>
            <w:shd w:fill="auto" w:color="auto" w:val="clear"/>
            <w:vAlign w:val="center"/>
          </w:tcPr>
          <w:p w:rsidRDefault="005D6D20" w:rsidP="005D6D20" w:rsidR="006116FD">
            <w:pPr>
              <w:jc w:val="both"/>
              <w:rPr>
                <w:bCs/>
              </w:rPr>
            </w:pPr>
            <w:r w:rsidRPr="009B6B23">
              <w:lastRenderedPageBreak/>
              <w:tab/>
              <w:t>O</w:t>
            </w:r>
            <w:r w:rsidRPr="009B6B23">
              <w:rPr>
                <w:bCs/>
              </w:rPr>
              <w:t>dredbom čl.</w:t>
            </w:r>
            <w:r w:rsidR="006116FD">
              <w:rPr>
                <w:bCs/>
              </w:rPr>
              <w:t>132</w:t>
            </w:r>
            <w:r w:rsidRPr="009B6B23">
              <w:rPr>
                <w:bCs/>
              </w:rPr>
              <w:t xml:space="preserve">. </w:t>
            </w:r>
            <w:r w:rsidR="006116FD">
              <w:rPr>
                <w:bCs/>
              </w:rPr>
              <w:t xml:space="preserve">st.1. i 2. U vezi s čl.441. st.2. </w:t>
            </w:r>
            <w:r w:rsidRPr="009B6B23">
              <w:rPr>
                <w:bCs/>
              </w:rPr>
              <w:t>SZ-a</w:t>
            </w:r>
            <w:r w:rsidR="006116FD">
              <w:rPr>
                <w:bCs/>
              </w:rPr>
              <w:t xml:space="preserve"> (71/15)</w:t>
            </w:r>
            <w:r w:rsidRPr="009B6B23">
              <w:rPr>
                <w:bCs/>
              </w:rPr>
              <w:t xml:space="preserve">, ako </w:t>
            </w:r>
            <w:r w:rsidR="006116FD">
              <w:rPr>
                <w:bCs/>
              </w:rPr>
              <w:t xml:space="preserve">prije otvaranja stečajnog postupka sud utvrdi da imovina dužnika koja bi ušla u stečajnu masu </w:t>
            </w:r>
            <w:r w:rsidRPr="009B6B23">
              <w:rPr>
                <w:bCs/>
              </w:rPr>
              <w:t xml:space="preserve">nije dovoljna ni za namirenje troškova toga postupka ili je neznatne vrijednosti, </w:t>
            </w:r>
            <w:r w:rsidR="006116FD">
              <w:rPr>
                <w:bCs/>
              </w:rPr>
              <w:t xml:space="preserve">rješenjem će pozvati osobe koje imaju pravni interes za provedbom stečajnog postupka da u roku od 15 dana uplate predujam za namirenje troškova prethodnog i otvorenog stečajnog postupka. </w:t>
            </w:r>
          </w:p>
          <w:p w:rsidRDefault="006116FD" w:rsidP="005D6D20" w:rsidR="006116FD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            Ako osobe iz st.1. toga članka ne predujme traženi iznos, sud će donijeti rješenje o otvaranju i </w:t>
            </w:r>
            <w:r w:rsidR="005D6D20" w:rsidRPr="009B6B23">
              <w:rPr>
                <w:bCs/>
              </w:rPr>
              <w:t xml:space="preserve">zaključenju stečajnoga postupka. </w:t>
            </w:r>
            <w:r>
              <w:rPr>
                <w:bCs/>
              </w:rPr>
              <w:t xml:space="preserve">U tom slučaju postupak se neće provesti i na odgovarajući će se način provesti odredbe čl.286. – 292. SZ-a. </w:t>
            </w:r>
          </w:p>
          <w:p w:rsidRDefault="005D6D20" w:rsidP="001474D4" w:rsidR="0041378B">
            <w:pPr>
              <w:jc w:val="both"/>
              <w:rPr>
                <w:bCs/>
              </w:rPr>
            </w:pPr>
            <w:r w:rsidRPr="009B6B23">
              <w:rPr>
                <w:bCs/>
              </w:rPr>
              <w:tab/>
              <w:t>Pravomoćnim rješenjem ovog</w:t>
            </w:r>
            <w:r w:rsidR="008D4BD6">
              <w:rPr>
                <w:bCs/>
              </w:rPr>
              <w:t>a</w:t>
            </w:r>
            <w:r w:rsidRPr="009B6B23">
              <w:rPr>
                <w:bCs/>
              </w:rPr>
              <w:t xml:space="preserve"> suda od</w:t>
            </w:r>
            <w:r w:rsidR="008D4BD6">
              <w:rPr>
                <w:bCs/>
              </w:rPr>
              <w:t xml:space="preserve"> </w:t>
            </w:r>
            <w:r w:rsidR="006116FD">
              <w:rPr>
                <w:bCs/>
              </w:rPr>
              <w:t>08. srpnja</w:t>
            </w:r>
            <w:r w:rsidRPr="009B6B23">
              <w:rPr>
                <w:bCs/>
              </w:rPr>
              <w:t xml:space="preserve"> </w:t>
            </w:r>
            <w:r w:rsidR="00C848FC">
              <w:rPr>
                <w:bCs/>
              </w:rPr>
              <w:t>201</w:t>
            </w:r>
            <w:r w:rsidR="006E4C0D">
              <w:rPr>
                <w:bCs/>
              </w:rPr>
              <w:t>5</w:t>
            </w:r>
            <w:r w:rsidRPr="009B6B23">
              <w:rPr>
                <w:bCs/>
              </w:rPr>
              <w:t>.</w:t>
            </w:r>
            <w:r w:rsidR="00C848FC">
              <w:rPr>
                <w:bCs/>
              </w:rPr>
              <w:t xml:space="preserve"> </w:t>
            </w:r>
            <w:r w:rsidRPr="009B6B23">
              <w:rPr>
                <w:bCs/>
              </w:rPr>
              <w:t>g</w:t>
            </w:r>
            <w:r w:rsidR="00C848FC">
              <w:rPr>
                <w:bCs/>
              </w:rPr>
              <w:t>odine</w:t>
            </w:r>
            <w:r w:rsidRPr="009B6B23">
              <w:rPr>
                <w:bCs/>
              </w:rPr>
              <w:t xml:space="preserve"> pozvan</w:t>
            </w:r>
            <w:r w:rsidR="006116FD">
              <w:rPr>
                <w:bCs/>
              </w:rPr>
              <w:t>e</w:t>
            </w:r>
            <w:r w:rsidRPr="009B6B23">
              <w:rPr>
                <w:bCs/>
              </w:rPr>
              <w:t xml:space="preserve"> su osobe </w:t>
            </w:r>
            <w:r w:rsidR="006116FD">
              <w:rPr>
                <w:bCs/>
              </w:rPr>
              <w:t xml:space="preserve">koje imaju pravni interes za provedbom stečajnog postupka da </w:t>
            </w:r>
            <w:r w:rsidRPr="009B6B23">
              <w:rPr>
                <w:bCs/>
              </w:rPr>
              <w:t xml:space="preserve">u roku od 15 dana </w:t>
            </w:r>
            <w:r w:rsidR="006116FD">
              <w:rPr>
                <w:bCs/>
              </w:rPr>
              <w:t xml:space="preserve">uplate predujam u visini od 34.600,00 kn, za namirenje troškova prethodnog i otvorenog </w:t>
            </w:r>
            <w:r w:rsidR="006116FD" w:rsidRPr="009B6B23">
              <w:rPr>
                <w:bCs/>
              </w:rPr>
              <w:t>stečajnog postupka</w:t>
            </w:r>
            <w:r w:rsidR="006116FD">
              <w:rPr>
                <w:bCs/>
              </w:rPr>
              <w:t xml:space="preserve">. </w:t>
            </w:r>
            <w:r w:rsidRPr="009B6B23">
              <w:rPr>
                <w:bCs/>
              </w:rPr>
              <w:t xml:space="preserve">Predmetno rješenje objavljeno je </w:t>
            </w:r>
            <w:r w:rsidR="00C848FC">
              <w:rPr>
                <w:bCs/>
              </w:rPr>
              <w:t xml:space="preserve">na mrežnoj stranici e-oglasne ploče suda dana </w:t>
            </w:r>
            <w:r w:rsidR="006116FD">
              <w:rPr>
                <w:bCs/>
              </w:rPr>
              <w:t>08</w:t>
            </w:r>
            <w:r w:rsidR="003828C9">
              <w:rPr>
                <w:bCs/>
              </w:rPr>
              <w:t xml:space="preserve">. rujna 2015. godine </w:t>
            </w:r>
            <w:r w:rsidR="00C848FC">
              <w:rPr>
                <w:bCs/>
              </w:rPr>
              <w:t xml:space="preserve">temeljem čl.12. st.1. u vezi s čl.441. </w:t>
            </w:r>
            <w:r w:rsidR="003828C9">
              <w:rPr>
                <w:bCs/>
              </w:rPr>
              <w:t>s</w:t>
            </w:r>
            <w:r w:rsidR="00C848FC">
              <w:rPr>
                <w:bCs/>
              </w:rPr>
              <w:t>t.2. Stečajnog zakona (NN 71/15</w:t>
            </w:r>
            <w:r w:rsidR="003828C9">
              <w:rPr>
                <w:bCs/>
              </w:rPr>
              <w:t>)</w:t>
            </w:r>
            <w:r w:rsidRPr="009B6B23">
              <w:rPr>
                <w:bCs/>
              </w:rPr>
              <w:t xml:space="preserve">. </w:t>
            </w:r>
          </w:p>
          <w:p w:rsidRDefault="008D4BD6" w:rsidP="00815FF9" w:rsidR="0042316F" w:rsidRPr="009B6B23">
            <w:pPr>
              <w:jc w:val="both"/>
            </w:pPr>
            <w:r>
              <w:rPr>
                <w:bCs/>
              </w:rPr>
              <w:t xml:space="preserve">             </w:t>
            </w:r>
            <w:r w:rsidR="001474D4" w:rsidRPr="001474D4">
              <w:rPr>
                <w:bCs/>
              </w:rPr>
              <w:t>Kako je u prethodnom postupku nedvojbeno utvrđeno postojanje stečajn</w:t>
            </w:r>
            <w:r w:rsidR="00CC0BD7">
              <w:rPr>
                <w:bCs/>
              </w:rPr>
              <w:t>og</w:t>
            </w:r>
            <w:r w:rsidR="001474D4" w:rsidRPr="001474D4">
              <w:rPr>
                <w:bCs/>
              </w:rPr>
              <w:t xml:space="preserve"> r</w:t>
            </w:r>
            <w:r w:rsidR="003828C9">
              <w:rPr>
                <w:bCs/>
              </w:rPr>
              <w:t>azloga, nesposobnost za plaćanje</w:t>
            </w:r>
            <w:r w:rsidR="00065A06">
              <w:rPr>
                <w:bCs/>
              </w:rPr>
              <w:t xml:space="preserve">, </w:t>
            </w:r>
            <w:r w:rsidR="001474D4" w:rsidRPr="001474D4">
              <w:rPr>
                <w:bCs/>
              </w:rPr>
              <w:t>kao i činjenica nedostatnosti dužnikove imovine u smislu čl.</w:t>
            </w:r>
            <w:r w:rsidR="006116FD">
              <w:rPr>
                <w:bCs/>
              </w:rPr>
              <w:t>132</w:t>
            </w:r>
            <w:r w:rsidR="001474D4" w:rsidRPr="001474D4">
              <w:rPr>
                <w:bCs/>
              </w:rPr>
              <w:t xml:space="preserve">. st.1. SZ-a, te kako predujam za pokriće </w:t>
            </w:r>
            <w:r w:rsidR="00CC0BD7">
              <w:rPr>
                <w:bCs/>
              </w:rPr>
              <w:t xml:space="preserve">troškova prethodnog i </w:t>
            </w:r>
            <w:r w:rsidR="001474D4" w:rsidRPr="001474D4">
              <w:rPr>
                <w:bCs/>
              </w:rPr>
              <w:t xml:space="preserve">stečajnog postupka nije uplaćen u roku određenom rješenjem od </w:t>
            </w:r>
            <w:r w:rsidR="006116FD">
              <w:rPr>
                <w:bCs/>
              </w:rPr>
              <w:t>08. rujna</w:t>
            </w:r>
            <w:r w:rsidR="001474D4" w:rsidRPr="001474D4">
              <w:rPr>
                <w:bCs/>
              </w:rPr>
              <w:t xml:space="preserve"> 201</w:t>
            </w:r>
            <w:r w:rsidR="006E4C0D">
              <w:rPr>
                <w:bCs/>
              </w:rPr>
              <w:t>5</w:t>
            </w:r>
            <w:r w:rsidR="001474D4" w:rsidRPr="001474D4">
              <w:rPr>
                <w:bCs/>
              </w:rPr>
              <w:t xml:space="preserve">. godine, valjalo je </w:t>
            </w:r>
            <w:r w:rsidR="003828C9">
              <w:rPr>
                <w:bCs/>
              </w:rPr>
              <w:t>te</w:t>
            </w:r>
            <w:r w:rsidR="001474D4" w:rsidRPr="001474D4">
              <w:rPr>
                <w:bCs/>
              </w:rPr>
              <w:t>meljem čl.</w:t>
            </w:r>
            <w:r w:rsidR="006116FD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st.</w:t>
            </w:r>
            <w:r w:rsidR="006116FD">
              <w:rPr>
                <w:bCs/>
              </w:rPr>
              <w:t>2</w:t>
            </w:r>
            <w:r w:rsidR="001474D4" w:rsidRPr="001474D4">
              <w:rPr>
                <w:bCs/>
              </w:rPr>
              <w:t>. SZ-a nad dužnikom otvoriti i istodobno zaključiti stečajni postupak te imenovati stečajnog upravitelja s ovlastima i obvezama propisanim čl.</w:t>
            </w:r>
            <w:r w:rsidR="00815FF9">
              <w:rPr>
                <w:bCs/>
              </w:rPr>
              <w:t>1</w:t>
            </w:r>
            <w:r w:rsidR="001474D4" w:rsidRPr="001474D4">
              <w:rPr>
                <w:bCs/>
              </w:rPr>
              <w:t>3</w:t>
            </w:r>
            <w:r w:rsidR="00815FF9">
              <w:rPr>
                <w:bCs/>
              </w:rPr>
              <w:t>3</w:t>
            </w:r>
            <w:r w:rsidR="001474D4" w:rsidRPr="001474D4">
              <w:rPr>
                <w:bCs/>
              </w:rPr>
              <w:t>. SZ-a.</w:t>
            </w:r>
          </w:p>
        </w:tc>
      </w:tr>
      <w:tr w:rsidTr="0041378B" w:rsidR="006B0015" w:rsidRPr="009B6B23">
        <w:tc>
          <w:tcPr>
            <w:tcW w:type="dxa" w:w="8596"/>
            <w:shd w:fill="auto" w:color="auto" w:val="clear"/>
            <w:vAlign w:val="center"/>
          </w:tcPr>
          <w:p w:rsidRDefault="006B0015" w:rsidP="005D6D20" w:rsidR="006B0015" w:rsidRPr="009B6B23">
            <w:pPr>
              <w:jc w:val="both"/>
            </w:pPr>
          </w:p>
        </w:tc>
      </w:tr>
    </w:tbl>
    <w:p w:rsidRDefault="00321306" w:rsidP="00A32C67" w:rsidR="00C34A6B" w:rsidRPr="009B6B23">
      <w:pPr>
        <w:jc w:val="center"/>
        <w:rPr>
          <w:bCs/>
        </w:rPr>
      </w:pPr>
      <w:r w:rsidRPr="009B6B23">
        <w:rPr>
          <w:bCs/>
        </w:rPr>
        <w:t>U Rijeci</w:t>
      </w:r>
      <w:r w:rsidR="00F4524A" w:rsidRPr="009B6B23">
        <w:rPr>
          <w:bCs/>
        </w:rPr>
        <w:t xml:space="preserve">, </w:t>
      </w:r>
      <w:r w:rsidR="00815FF9">
        <w:rPr>
          <w:bCs/>
        </w:rPr>
        <w:t xml:space="preserve">02. studenoga </w:t>
      </w:r>
      <w:r w:rsidR="00A274AB" w:rsidRPr="009B6B23">
        <w:rPr>
          <w:bCs/>
        </w:rPr>
        <w:t>201</w:t>
      </w:r>
      <w:r w:rsidR="00284D00">
        <w:rPr>
          <w:bCs/>
        </w:rPr>
        <w:t>5</w:t>
      </w:r>
      <w:r w:rsidR="00A274AB" w:rsidRPr="009B6B23">
        <w:rPr>
          <w:bCs/>
        </w:rPr>
        <w:t xml:space="preserve">. </w:t>
      </w:r>
      <w:r w:rsidR="00C34A6B" w:rsidRPr="009B6B23">
        <w:rPr>
          <w:bCs/>
        </w:rPr>
        <w:t>godine</w:t>
      </w:r>
    </w:p>
    <w:p w:rsidRDefault="00A33F04" w:rsidP="000806E3" w:rsidR="00321306" w:rsidRPr="009B6B23">
      <w:pPr>
        <w:jc w:val="right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 w:rsidR="00AA031A">
        <w:rPr>
          <w:bCs/>
        </w:rPr>
        <w:t xml:space="preserve">  </w:t>
      </w:r>
      <w:r w:rsidR="00321306" w:rsidRPr="009B6B23">
        <w:rPr>
          <w:bCs/>
        </w:rPr>
        <w:t xml:space="preserve">Stečajni sudac </w:t>
      </w:r>
    </w:p>
    <w:p w:rsidRDefault="00321306" w:rsidP="001F13A2" w:rsidR="001F13A2">
      <w:pPr>
        <w:jc w:val="right"/>
        <w:rPr>
          <w:bCs/>
        </w:rPr>
      </w:pP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</w:r>
      <w:r w:rsidRPr="009B6B23">
        <w:rPr>
          <w:bCs/>
        </w:rPr>
        <w:tab/>
        <w:t xml:space="preserve">  Daniela Korlević</w:t>
      </w:r>
      <w:r w:rsidR="003828C9">
        <w:rPr>
          <w:bCs/>
        </w:rPr>
        <w:t xml:space="preserve"> </w:t>
      </w:r>
      <w:r w:rsidR="008C188D">
        <w:rPr>
          <w:bCs/>
        </w:rPr>
        <w:t xml:space="preserve"> </w:t>
      </w:r>
    </w:p>
    <w:p w:rsidRDefault="001F13A2" w:rsidP="001F13A2" w:rsidR="001F13A2">
      <w:pPr>
        <w:jc w:val="right"/>
        <w:rPr>
          <w:bCs/>
        </w:rPr>
      </w:pPr>
    </w:p>
    <w:p w:rsidRDefault="001F13A2" w:rsidP="008C188D" w:rsidR="001F13A2">
      <w:pPr>
        <w:jc w:val="right"/>
        <w:rPr>
          <w:bCs/>
        </w:rPr>
      </w:pPr>
    </w:p>
    <w:p w:rsidRDefault="00321306" w:rsidP="00321306" w:rsidR="00321306" w:rsidRPr="008C188D">
      <w:pPr>
        <w:rPr>
          <w:b/>
          <w:bCs/>
        </w:rPr>
      </w:pPr>
      <w:r w:rsidRPr="008C188D">
        <w:rPr>
          <w:b/>
          <w:bCs/>
        </w:rPr>
        <w:t>UPUTA O PRAVNOM LIJEKU:</w:t>
      </w:r>
    </w:p>
    <w:p w:rsidRDefault="00321306" w:rsidP="00321306" w:rsidR="00321306" w:rsidRPr="008C188D">
      <w:pPr>
        <w:jc w:val="both"/>
      </w:pPr>
      <w:r w:rsidRPr="008C188D">
        <w:t>Protiv rješenja o otvaranju stečajnog postupka žalbu može podnijeti osoba koja je bila zastupnik po zakonu dužnika pravne osobe do dana nastupanja pravnih posljedica otvaranja stečajnog postupka.</w:t>
      </w:r>
    </w:p>
    <w:p w:rsidRDefault="00321306" w:rsidP="00321306" w:rsidR="00C34A6B" w:rsidRPr="008C188D">
      <w:pPr>
        <w:jc w:val="both"/>
      </w:pPr>
      <w:r w:rsidRPr="008C188D">
        <w:t>Žalba se podnosi sudu u dva primjerka u roku od 8 dana od prijema rješenja, a o žalbi odlučuje Visoki t</w:t>
      </w:r>
      <w:r w:rsidR="00C34A6B" w:rsidRPr="008C188D">
        <w:t>rgovački sud Republike Hrvatske.</w:t>
      </w:r>
    </w:p>
    <w:p w:rsidRDefault="00321306" w:rsidP="003828C9" w:rsidR="003828C9">
      <w:pPr>
        <w:jc w:val="both"/>
      </w:pPr>
      <w:r w:rsidRPr="008C188D">
        <w:t>Protiv rješenja o zaključenju stečajnog postupka dopuštena je žalba u roku od 8 dana.</w:t>
      </w:r>
    </w:p>
    <w:p w:rsidRDefault="001F13A2" w:rsidP="003828C9" w:rsidR="001F13A2">
      <w:pPr>
        <w:jc w:val="both"/>
      </w:pPr>
    </w:p>
    <w:p w:rsidRDefault="00815FF9" w:rsidP="003828C9" w:rsidR="00815FF9">
      <w:pPr>
        <w:jc w:val="both"/>
      </w:pPr>
    </w:p>
    <w:p w:rsidRDefault="00815FF9" w:rsidP="003828C9" w:rsidR="00815FF9" w:rsidRPr="008C188D">
      <w:pPr>
        <w:jc w:val="both"/>
      </w:pPr>
    </w:p>
    <w:p w:rsidRDefault="00B668F7" w:rsidR="001474D4" w:rsidRPr="009B6B23">
      <w:r>
        <w:rPr>
          <w:b/>
          <w:sz w:val="20"/>
          <w:szCs w:val="20"/>
        </w:rPr>
        <w:t xml:space="preserve"> </w:t>
      </w:r>
    </w:p>
    <w:sectPr w:rsidR="001474D4" w:rsidRPr="009B6B23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668F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8B7B42">
    <w:pPr>
      <w:pStyle w:val="Zaglavlje"/>
      <w:jc w:val="right"/>
      <w:rPr>
        <w:b/>
      </w:rPr>
    </w:pPr>
    <w:r w:rsidRPr="008B7B42">
      <w:rPr>
        <w:rFonts w:cs="Arial" w:hAnsi="Arial" w:ascii="Arial"/>
        <w:b/>
      </w:rPr>
      <w:tab/>
    </w:r>
    <w:r w:rsidRPr="008B7B42">
      <w:rPr>
        <w:rFonts w:cs="Arial" w:hAnsi="Arial" w:ascii="Arial"/>
        <w:b/>
      </w:rPr>
      <w:tab/>
    </w:r>
    <w:r w:rsidRPr="008B7B42">
      <w:rPr>
        <w:b/>
      </w:rPr>
      <w:t>Posl.</w:t>
    </w:r>
    <w:r w:rsidR="008220C0" w:rsidRPr="008B7B42">
      <w:rPr>
        <w:b/>
      </w:rPr>
      <w:t xml:space="preserve"> </w:t>
    </w:r>
    <w:r w:rsidR="00DA1FFF" w:rsidRPr="008B7B42">
      <w:rPr>
        <w:b/>
      </w:rPr>
      <w:t>br. 15 St</w:t>
    </w:r>
    <w:r w:rsidR="0055287B" w:rsidRPr="008B7B42">
      <w:rPr>
        <w:b/>
      </w:rPr>
      <w:t>-</w:t>
    </w:r>
    <w:r w:rsidR="006116FD">
      <w:rPr>
        <w:b/>
      </w:rPr>
      <w:t>70/15-14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65A06"/>
    <w:rsid w:val="000806E3"/>
    <w:rsid w:val="000B38A3"/>
    <w:rsid w:val="000C0D66"/>
    <w:rsid w:val="000C1A41"/>
    <w:rsid w:val="000D03AE"/>
    <w:rsid w:val="000E7FDB"/>
    <w:rsid w:val="000F3B44"/>
    <w:rsid w:val="001252E5"/>
    <w:rsid w:val="00136631"/>
    <w:rsid w:val="001474B0"/>
    <w:rsid w:val="001474D4"/>
    <w:rsid w:val="00174B4B"/>
    <w:rsid w:val="001754E7"/>
    <w:rsid w:val="001F13A2"/>
    <w:rsid w:val="00212999"/>
    <w:rsid w:val="00213A81"/>
    <w:rsid w:val="00223778"/>
    <w:rsid w:val="0024728A"/>
    <w:rsid w:val="00254C14"/>
    <w:rsid w:val="00267A10"/>
    <w:rsid w:val="00284D00"/>
    <w:rsid w:val="002C1367"/>
    <w:rsid w:val="002C214C"/>
    <w:rsid w:val="002E5767"/>
    <w:rsid w:val="002E7B44"/>
    <w:rsid w:val="002F0A27"/>
    <w:rsid w:val="00306212"/>
    <w:rsid w:val="00315E6B"/>
    <w:rsid w:val="0031619B"/>
    <w:rsid w:val="00321306"/>
    <w:rsid w:val="003410FB"/>
    <w:rsid w:val="00347320"/>
    <w:rsid w:val="00350322"/>
    <w:rsid w:val="00353158"/>
    <w:rsid w:val="003563E6"/>
    <w:rsid w:val="0037434A"/>
    <w:rsid w:val="003828C9"/>
    <w:rsid w:val="003C0B7B"/>
    <w:rsid w:val="003C157D"/>
    <w:rsid w:val="0041378B"/>
    <w:rsid w:val="0042316F"/>
    <w:rsid w:val="00440D91"/>
    <w:rsid w:val="004A5D50"/>
    <w:rsid w:val="004B1960"/>
    <w:rsid w:val="004D3F29"/>
    <w:rsid w:val="00500B42"/>
    <w:rsid w:val="0055287B"/>
    <w:rsid w:val="00576115"/>
    <w:rsid w:val="005930B2"/>
    <w:rsid w:val="005C4A89"/>
    <w:rsid w:val="005D6D20"/>
    <w:rsid w:val="005E4F24"/>
    <w:rsid w:val="00607EFE"/>
    <w:rsid w:val="006116FD"/>
    <w:rsid w:val="00640657"/>
    <w:rsid w:val="00651790"/>
    <w:rsid w:val="006B0015"/>
    <w:rsid w:val="006B20BA"/>
    <w:rsid w:val="006B2A66"/>
    <w:rsid w:val="006B67AC"/>
    <w:rsid w:val="006D7C06"/>
    <w:rsid w:val="006E4C0D"/>
    <w:rsid w:val="006F3959"/>
    <w:rsid w:val="006F7445"/>
    <w:rsid w:val="00715AFB"/>
    <w:rsid w:val="00723505"/>
    <w:rsid w:val="00751063"/>
    <w:rsid w:val="007556A0"/>
    <w:rsid w:val="007752A1"/>
    <w:rsid w:val="00776F61"/>
    <w:rsid w:val="007C24D4"/>
    <w:rsid w:val="007C5AB4"/>
    <w:rsid w:val="007C730F"/>
    <w:rsid w:val="00815FF9"/>
    <w:rsid w:val="008220C0"/>
    <w:rsid w:val="00822CED"/>
    <w:rsid w:val="00823672"/>
    <w:rsid w:val="00825044"/>
    <w:rsid w:val="0085082A"/>
    <w:rsid w:val="00863C45"/>
    <w:rsid w:val="00867511"/>
    <w:rsid w:val="008B7B42"/>
    <w:rsid w:val="008C188D"/>
    <w:rsid w:val="008C5FC5"/>
    <w:rsid w:val="008D096B"/>
    <w:rsid w:val="008D4BD6"/>
    <w:rsid w:val="008F7B91"/>
    <w:rsid w:val="00925406"/>
    <w:rsid w:val="00931A2C"/>
    <w:rsid w:val="009332A8"/>
    <w:rsid w:val="009469A7"/>
    <w:rsid w:val="00957D2F"/>
    <w:rsid w:val="009759C6"/>
    <w:rsid w:val="009B0E5E"/>
    <w:rsid w:val="009B6B23"/>
    <w:rsid w:val="009B7595"/>
    <w:rsid w:val="009C19AB"/>
    <w:rsid w:val="009E0DB4"/>
    <w:rsid w:val="009F7689"/>
    <w:rsid w:val="00A00578"/>
    <w:rsid w:val="00A06125"/>
    <w:rsid w:val="00A274AB"/>
    <w:rsid w:val="00A32C67"/>
    <w:rsid w:val="00A33F04"/>
    <w:rsid w:val="00A7168A"/>
    <w:rsid w:val="00A7352D"/>
    <w:rsid w:val="00A7372C"/>
    <w:rsid w:val="00AA031A"/>
    <w:rsid w:val="00AC6DC9"/>
    <w:rsid w:val="00AD089B"/>
    <w:rsid w:val="00AD51C1"/>
    <w:rsid w:val="00AE55E4"/>
    <w:rsid w:val="00B350EF"/>
    <w:rsid w:val="00B668F7"/>
    <w:rsid w:val="00B710DF"/>
    <w:rsid w:val="00B768F8"/>
    <w:rsid w:val="00BA2413"/>
    <w:rsid w:val="00BA2E41"/>
    <w:rsid w:val="00BD1F8A"/>
    <w:rsid w:val="00C34A6B"/>
    <w:rsid w:val="00C37F2A"/>
    <w:rsid w:val="00C51A93"/>
    <w:rsid w:val="00C53E2B"/>
    <w:rsid w:val="00C55C5C"/>
    <w:rsid w:val="00C56876"/>
    <w:rsid w:val="00C848FC"/>
    <w:rsid w:val="00CA6A64"/>
    <w:rsid w:val="00CB179B"/>
    <w:rsid w:val="00CB34C9"/>
    <w:rsid w:val="00CC0BD7"/>
    <w:rsid w:val="00CD0E7A"/>
    <w:rsid w:val="00D13562"/>
    <w:rsid w:val="00D37C80"/>
    <w:rsid w:val="00D55DB2"/>
    <w:rsid w:val="00D705C3"/>
    <w:rsid w:val="00D940E7"/>
    <w:rsid w:val="00DA1FFF"/>
    <w:rsid w:val="00DD7334"/>
    <w:rsid w:val="00DF013D"/>
    <w:rsid w:val="00E01978"/>
    <w:rsid w:val="00E65893"/>
    <w:rsid w:val="00ED138E"/>
    <w:rsid w:val="00EF0D70"/>
    <w:rsid w:val="00F23CF2"/>
    <w:rsid w:val="00F4176D"/>
    <w:rsid w:val="00F4524A"/>
    <w:rsid w:val="00F96362"/>
    <w:rsid w:val="00FB3E1A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68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8F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8F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8F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8F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668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8F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8F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8F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8F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2015.</izvorni_sadrzaj>
    <derivirana_varijabla naziv="DomainObject.DatumDonosenjaOdluke_1">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St-70/2015-14</izvorni_sadrzaj>
    <derivirana_varijabla naziv="DomainObject.Oznaka_1">St-70/2015-14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2015.</izvorni_sadrzaj>
    <derivirana_varijabla naziv="DomainObject.Predmet.DatumOsnivanja_1">1.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St-70/2015</izvorni_sadrzaj>
    <derivirana_varijabla naziv="DomainObject.Predmet.OznakaBroj_1">St-70/2015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TEHNIKA - R d.o.o.  Rijeka zastupanog po punomoćniku Nevenka Volf Gruden</izvorni_sadrzaj>
    <derivirana_varijabla naziv="DomainObject.Predmet.ProtustrankaFormated_1">  TEHNIKA - R d.o.o.  Rijeka zastupanog po punomoćniku Nevenka Volf Gruden</derivirana_varijabla>
  </DomainObject.Predmet.ProtustrankaFormated>
  <DomainObject.Predmet.ProtustrankaFormatedOIB>
    <izvorni_sadrzaj>  TEHNIKA - R d.o.o.  Rijeka, OIB 81739719206 zastupanog po punomoćniku Nevenka Volf Gruden</izvorni_sadrzaj>
    <derivirana_varijabla naziv="DomainObject.Predmet.ProtustrankaFormatedOIB_1">  TEHNIKA - R d.o.o.  Rijeka, OIB 81739719206 zastupanog po punomoćniku Nevenka Volf Gruden</derivirana_varijabla>
  </DomainObject.Predmet.ProtustrankaFormatedOIB>
  <DomainObject.Predmet.ProtustrankaFormatedWithAdress>
    <izvorni_sadrzaj> TEHNIKA - R d.o.o.  Rijeka, Mihanovićeva 23, 51000 Rijeka zastupanog po punomoćniku Nevenka Volf Gruden</izvorni_sadrzaj>
    <derivirana_varijabla naziv="DomainObject.Predmet.ProtustrankaFormatedWithAdress_1"> TEHNIKA - R d.o.o.  Rijeka, Mihanovićeva 23, 51000 Rijeka zastupanog po punomoćniku Nevenka Volf Gruden</derivirana_varijabla>
  </DomainObject.Predmet.ProtustrankaFormatedWithAdress>
  <DomainObject.Predmet.ProtustrankaFormatedWithAdressOIB>
    <izvorni_sadrzaj> TEHNIKA - R d.o.o.  Rijeka, OIB 81739719206, Mihanovićeva 23, 51000 Rijeka zastupanog po punomoćniku Nevenka Volf Gruden</izvorni_sadrzaj>
    <derivirana_varijabla naziv="DomainObject.Predmet.ProtustrankaFormatedWithAdressOIB_1"> TEHNIKA - R d.o.o.  Rijeka, OIB 81739719206, Mihanovićeva 23, 51000 Rijeka zastupanog po punomoćniku Nevenka Volf Gruden</derivirana_varijabla>
  </DomainObject.Predmet.ProtustrankaFormatedWithAdressOIB>
  <DomainObject.Predmet.ProtustrankaWithAdress>
    <izvorni_sadrzaj>TEHNIKA - R d.o.o.  Rijeka Mihanovićeva 23, 51000 Rijeka</izvorni_sadrzaj>
    <derivirana_varijabla naziv="DomainObject.Predmet.ProtustrankaWithAdress_1">TEHNIKA - R d.o.o.  Rijeka Mihanovićeva 23, 51000 Rijeka</derivirana_varijabla>
  </DomainObject.Predmet.ProtustrankaWithAdress>
  <DomainObject.Predmet.ProtustrankaWithAdressOIB>
    <izvorni_sadrzaj>TEHNIKA - R d.o.o.  Rijeka, OIB 81739719206, Mihanovićeva 23, 51000 Rijeka</izvorni_sadrzaj>
    <derivirana_varijabla naziv="DomainObject.Predmet.ProtustrankaWithAdressOIB_1">TEHNIKA - R d.o.o.  Rijeka, OIB 81739719206, Mihanovićeva 23, 51000 Rijeka</derivirana_varijabla>
  </DomainObject.Predmet.ProtustrankaWithAdressOIB>
  <DomainObject.Predmet.ProtustrankaNazivFormated>
    <izvorni_sadrzaj>TEHNIKA - R d.o.o.  Rijeka</izvorni_sadrzaj>
    <derivirana_varijabla naziv="DomainObject.Predmet.ProtustrankaNazivFormated_1">TEHNIKA - R d.o.o.  Rijeka</derivirana_varijabla>
  </DomainObject.Predmet.ProtustrankaNazivFormated>
  <DomainObject.Predmet.ProtustrankaNazivFormatedOIB>
    <izvorni_sadrzaj>TEHNIKA - R d.o.o.  Rijeka, OIB 81739719206</izvorni_sadrzaj>
    <derivirana_varijabla naziv="DomainObject.Predmet.ProtustrankaNazivFormatedOIB_1">TEHNIKA - R d.o.o.  Rijeka, OIB 81739719206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TEHNIKA - R d.o.o.  Rijeka zastupanog po punomoćniku Nevenka Volf Gruden</item>
    </izvorni_sadrzaj>
    <derivirana_varijabla naziv="DomainObject.Predmet.ProtuStrankaListFormated_1">
      <item>TEHNIKA - R d.o.o.  Rijeka zastupanog po punomoćniku Nevenka Volf Gruden</item>
    </derivirana_varijabla>
  </DomainObject.Predmet.ProtuStrankaListFormated>
  <DomainObject.Predmet.ProtuStrankaListFormatedOIB>
    <izvorni_sadrzaj>
      <item>TEHNIKA - R d.o.o.  Rijeka, OIB 81739719206 zastupanog po punomoćniku Nevenka Volf Gruden</item>
    </izvorni_sadrzaj>
    <derivirana_varijabla naziv="DomainObject.Predmet.ProtuStrankaListFormatedOIB_1">
      <item>TEHNIKA - R d.o.o.  Rijeka, OIB 81739719206 zastupanog po punomoćniku Nevenka Volf Gruden</item>
    </derivirana_varijabla>
  </DomainObject.Predmet.ProtuStrankaListFormatedOIB>
  <DomainObject.Predmet.ProtuStrankaListFormatedWithAdress>
    <izvorni_sadrzaj>
      <item>TEHNIKA - R d.o.o.  Rijeka, Mihanovićeva 23, 51000 Rijeka zastupanog po punomoćniku Nevenka Volf Gruden</item>
    </izvorni_sadrzaj>
    <derivirana_varijabla naziv="DomainObject.Predmet.ProtuStrankaListFormatedWithAdress_1">
      <item>TEHNIKA - R d.o.o.  Rijeka, Mihanovićeva 23, 51000 Rijeka zastupanog po punomoćniku Nevenka Volf Gruden</item>
    </derivirana_varijabla>
  </DomainObject.Predmet.ProtuStrankaListFormatedWithAdress>
  <DomainObject.Predmet.ProtuStrankaListFormatedWithAdressOIB>
    <izvorni_sadrzaj>
      <item>TEHNIKA - R d.o.o.  Rijeka, OIB 81739719206, Mihanovićeva 23, 51000 Rijeka zastupanog po punomoćniku Nevenka Volf Gruden</item>
    </izvorni_sadrzaj>
    <derivirana_varijabla naziv="DomainObject.Predmet.ProtuStrankaListFormatedWithAdressOIB_1">
      <item>TEHNIKA - R d.o.o.  Rijeka, OIB 81739719206, Mihanovićeva 23, 51000 Rijeka zastupanog po punomoćniku Nevenka Volf Gruden</item>
    </derivirana_varijabla>
  </DomainObject.Predmet.ProtuStrankaListFormatedWithAdressOIB>
  <DomainObject.Predmet.ProtuStrankaListNazivFormated>
    <izvorni_sadrzaj>
      <item>TEHNIKA - R d.o.o.  Rijeka</item>
    </izvorni_sadrzaj>
    <derivirana_varijabla naziv="DomainObject.Predmet.ProtuStrankaListNazivFormated_1">
      <item>TEHNIKA - R d.o.o.  Rijeka</item>
    </derivirana_varijabla>
  </DomainObject.Predmet.ProtuStrankaListNazivFormated>
  <DomainObject.Predmet.ProtuStrankaListNazivFormatedOIB>
    <izvorni_sadrzaj>
      <item>TEHNIKA - R d.o.o.  Rijeka, OIB 81739719206</item>
    </izvorni_sadrzaj>
    <derivirana_varijabla naziv="DomainObject.Predmet.ProtuStrankaListNazivFormatedOIB_1">
      <item>TEHNIKA - R d.o.o.  Rijeka, OIB 81739719206</item>
    </derivirana_varijabla>
  </DomainObject.Predmet.ProtuStrankaListNazivFormatedOIB>
  <DomainObject.Predmet.OstaliListFormated>
    <izvorni_sadrzaj>
      <item>Nevenka Volf Gruden punomoćnik sudionika u postupku TEHNIKA - R d.o.o.  Rijeka</item>
      <item>Frane Dobrović</item>
    </izvorni_sadrzaj>
    <derivirana_varijabla naziv="DomainObject.Predmet.OstaliListFormated_1">
      <item>Nevenka Volf Gruden punomoćnik sudionika u postupku TEHNIKA - R d.o.o.  Rijeka</item>
      <item>Frane Dobrović</item>
    </derivirana_varijabla>
  </DomainObject.Predmet.OstaliListFormated>
  <DomainObject.Predmet.OstaliListFormatedOIB>
    <izvorni_sadrzaj>
      <item>Nevenka Volf Gruden punomoćnik sudionika u postupku TEHNIKA - R d.o.o.  Rijeka</item>
      <item>Frane Dobrović, OIB 93520121237</item>
    </izvorni_sadrzaj>
    <derivirana_varijabla naziv="DomainObject.Predmet.OstaliListFormatedOIB_1">
      <item>Nevenka Volf Gruden punomoćnik sudionika u postupku TEHNIKA - R d.o.o.  Rijeka</item>
      <item>Frane Dobrović, OIB 93520121237</item>
    </derivirana_varijabla>
  </DomainObject.Predmet.OstaliListFormatedOIB>
  <DomainObject.Predmet.OstaliListFormatedWithAdress>
    <izvorni_sadrzaj>
      <item>Nevenka Volf Gruden, Školjić 10/II, 51000 Rijeka punomoćnik sudionika u postupku TEHNIKA - R d.o.o.  Rijeka</item>
      <item>Frane Dobrović, Cambierieva Ulica 5, 51000 Rijeka</item>
    </izvorni_sadrzaj>
    <derivirana_varijabla naziv="DomainObject.Predmet.OstaliListFormatedWithAdress_1">
      <item>Nevenka Volf Gruden, Školjić 10/II, 51000 Rijeka punomoćnik sudionika u postupku TEHNIKA - R d.o.o.  Rijeka</item>
      <item>Frane Dobrović, Cambierieva Ulica 5, 51000 Rijeka</item>
    </derivirana_varijabla>
  </DomainObject.Predmet.OstaliListFormatedWithAdress>
  <DomainObject.Predmet.OstaliListFormatedWithAdressOIB>
    <izvorni_sadrzaj>
      <item>Nevenka Volf Gruden, Školjić 10/II, 51000 Rijeka punomoćnik sudionika u postupku TEHNIKA - R d.o.o.  Rijeka</item>
      <item>Frane Dobrović, OIB 93520121237, Cambierieva Ulica 5, 51000 Rijeka</item>
    </izvorni_sadrzaj>
    <derivirana_varijabla naziv="DomainObject.Predmet.OstaliListFormatedWithAdressOIB_1">
      <item>Nevenka Volf Gruden, Školjić 10/II, 51000 Rijeka punomoćnik sudionika u postupku TEHNIKA - R d.o.o.  Rijeka</item>
      <item>Frane Dobrović, OIB 93520121237, Cambierieva Ulica 5, 51000 Rijeka</item>
    </derivirana_varijabla>
  </DomainObject.Predmet.OstaliListFormatedWithAdressOIB>
  <DomainObject.Predmet.OstaliListNazivFormated>
    <izvorni_sadrzaj>
      <item>Nevenka Volf Gruden</item>
      <item>Frane Dobrović</item>
    </izvorni_sadrzaj>
    <derivirana_varijabla naziv="DomainObject.Predmet.OstaliListNazivFormated_1">
      <item>Nevenka Volf Gruden</item>
      <item>Frane Dobrović</item>
    </derivirana_varijabla>
  </DomainObject.Predmet.OstaliListNazivFormated>
  <DomainObject.Predmet.OstaliListNazivFormatedOIB>
    <izvorni_sadrzaj>
      <item>Nevenka Volf Gruden</item>
      <item>Frane Dobrović, OIB 93520121237</item>
    </izvorni_sadrzaj>
    <derivirana_varijabla naziv="DomainObject.Predmet.OstaliListNazivFormatedOIB_1">
      <item>Nevenka Volf Gruden</item>
      <item>Frane Dobrović, OIB 93520121237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2015.</izvorni_sadrzaj>
    <derivirana_varijabla naziv="DomainObject.Datum_1">2. studenog 2015.</derivirana_varijabla>
  </DomainObject.Datum>
  <DomainObject.PoslovniBrojDokumenta>
    <izvorni_sadrzaj>St-70/2015-14</izvorni_sadrzaj>
    <derivirana_varijabla naziv="DomainObject.PoslovniBrojDokumenta_1">St-70/2015-14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TEHNIKA - R d.o.o.  Rijeka</izvorni_sadrzaj>
    <derivirana_varijabla naziv="DomainObject.Predmet.ProtustrankaIDrugi_1">TEHNIKA - R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TEHNIKA - R d.o.o.  Rijeka, OIB 81739719206, Mihanovićeva 23, 51000 Rijeka</izvorni_sadrzaj>
    <derivirana_varijabla naziv="DomainObject.Predmet.ProtustrankaIDrugiAdressOIB_1">TEHNIKA - R d.o.o.  Rijeka, OIB 81739719206, Mihanovićeva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TEHNIKA - R d.o.o.  Rijeka</item>
      <item>Nevenka Volf Gruden</item>
      <item>Frane Dobrović</item>
    </izvorni_sadrzaj>
    <derivirana_varijabla naziv="DomainObject.Predmet.SudioniciListNaziv_1">
      <item>FINA  Rijeka</item>
      <item>TEHNIKA - R d.o.o.  Rijeka</item>
      <item>Nevenka Volf Gruden</item>
      <item>Frane Dobrović</item>
    </derivirana_varijabla>
  </DomainObject.Predmet.SudioniciListNaziv>
  <DomainObject.Predmet.SudioniciListAdressOIB>
    <izvorni_sadrzaj>
      <item>FINA  Rijeka, OIB 85821130368, Frana Kurelca 8,51000 Rijeka</item>
      <item>TEHNIKA - R d.o.o.  Rijeka, OIB 81739719206, Mihanovićeva 23,51000 Rijeka</item>
      <item>Nevenka Volf Gruden, Školjić 10/II,51000 Rijeka</item>
      <item>Frane Dobrović, OIB 93520121237, Cambierieva Ulica 5,51000 Rijeka</item>
    </izvorni_sadrzaj>
    <derivirana_varijabla naziv="DomainObject.Predmet.SudioniciListAdressOIB_1">
      <item>FINA  Rijeka, OIB 85821130368, Frana Kurelca 8,51000 Rijeka</item>
      <item>TEHNIKA - R d.o.o.  Rijeka, OIB 81739719206, Mihanovićeva 23,51000 Rijeka</item>
      <item>Nevenka Volf Gruden, Školjić 10/II,51000 Rijeka</item>
      <item>Frane Dobrović, OIB 93520121237, Cambierieva Ulica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81739719206</item>
      <item>, OIB null</item>
      <item>, OIB 93520121237</item>
    </izvorni_sadrzaj>
    <derivirana_varijabla naziv="DomainObject.Predmet.SudioniciListNazivOIB_1">
      <item>, OIB 85821130368</item>
      <item>, OIB 81739719206</item>
      <item>, OIB null</item>
      <item>, OIB 93520121237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83CD0F-95D1-4B8F-8A94-BAEA74FCD7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1072</properties:Words>
  <properties:Characters>6025</properties:Characters>
  <properties:Lines>122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7192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2015-10-30T14:02:00Z</dcterms:created>
  <dc:creator>dcmelik</dc:creator>
  <cp:lastModifiedBy>Jasna Radulović</cp:lastModifiedBy>
  <cp:lastPrinted>2015-10-30T14:08:00Z</cp:lastPrinted>
  <dcterms:modified xmlns:xsi="http://www.w3.org/2001/XMLSchema-instance" xsi:type="dcterms:W3CDTF">2015-11-02T08:56:00Z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St-70/2015-14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