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d395" w14:paraId="205d395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7</w:t>
      </w:r>
      <w:r w:rsidR="00024F7E">
        <w:t>1</w:t>
      </w:r>
      <w:r w:rsidR="0022381A">
        <w:t>6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</w:t>
      </w:r>
      <w:r w:rsidR="004A5E98">
        <w:t>7</w:t>
      </w:r>
      <w:r w:rsidR="00CD7375">
        <w:t xml:space="preserve">. </w:t>
      </w:r>
      <w:r w:rsidR="004A5E98">
        <w:t>rujna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22381A">
        <w:t>REVOLT j.</w:t>
      </w:r>
      <w:r w:rsidR="00622C10">
        <w:t>d.o.o.,</w:t>
      </w:r>
      <w:r>
        <w:t xml:space="preserve"> OIB </w:t>
      </w:r>
      <w:r w:rsidR="0022381A" w:rsidRPr="0022381A">
        <w:t>16739068728</w:t>
      </w:r>
      <w:r>
        <w:t xml:space="preserve">, </w:t>
      </w:r>
      <w:r w:rsidR="0022381A">
        <w:t>Velika Gorica</w:t>
      </w:r>
      <w:r w:rsidR="000A7C89">
        <w:t xml:space="preserve">, </w:t>
      </w:r>
      <w:r w:rsidR="0022381A">
        <w:t>Hrvatske bratske zajednice 40.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22381A">
        <w:t>13.778,42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8F359D">
        <w:t>17. rujna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p w:rsidRDefault="0022381A" w:rsidR="0022381A"/>
    <w:sectPr w:rsidSect="001D2443" w:rsidR="0022381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D33" w:rsidR="008B0D33">
      <w:r>
        <w:separator/>
      </w:r>
    </w:p>
  </w:endnote>
  <w:endnote w:id="0" w:type="continuationSeparator">
    <w:p w:rsidRDefault="008B0D33" w:rsidR="008B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D33" w:rsidR="008B0D33">
      <w:r>
        <w:separator/>
      </w:r>
    </w:p>
  </w:footnote>
  <w:footnote w:id="0" w:type="continuationSeparator">
    <w:p w:rsidRDefault="008B0D33" w:rsidR="008B0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247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24F7E"/>
    <w:rsid w:val="00053F62"/>
    <w:rsid w:val="000A7C89"/>
    <w:rsid w:val="00135025"/>
    <w:rsid w:val="00181F4E"/>
    <w:rsid w:val="0022381A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A5E98"/>
    <w:rsid w:val="004B5493"/>
    <w:rsid w:val="00501EBB"/>
    <w:rsid w:val="005C7C00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02474"/>
    <w:rsid w:val="008239E1"/>
    <w:rsid w:val="00825B3E"/>
    <w:rsid w:val="00882FB9"/>
    <w:rsid w:val="008B0D33"/>
    <w:rsid w:val="008D7F03"/>
    <w:rsid w:val="008F359D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274B0"/>
    <w:rsid w:val="00D45A1D"/>
    <w:rsid w:val="00D72D1D"/>
    <w:rsid w:val="00DA099F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St-1716/2018</izvorni_sadrzaj>
    <derivirana_varijabla naziv="DomainObject.Predmet.OznakaBroj_1">St-1716/2018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Revolt j.d.o.o. za usluge</izvorni_sadrzaj>
    <derivirana_varijabla naziv="DomainObject.Predmet.ProtustrankaFormated_1">  Revolt j.d.o.o. za usluge</derivirana_varijabla>
  </DomainObject.Predmet.ProtustrankaFormated>
  <DomainObject.Predmet.ProtustrankaFormatedOIB>
    <izvorni_sadrzaj>  Revolt j.d.o.o. za usluge, OIB 16739068728</izvorni_sadrzaj>
    <derivirana_varijabla naziv="DomainObject.Predmet.ProtustrankaFormatedOIB_1">  Revolt j.d.o.o. za usluge, OIB 16739068728</derivirana_varijabla>
  </DomainObject.Predmet.ProtustrankaFormatedOIB>
  <DomainObject.Predmet.ProtustrankaFormatedWithAdress>
    <izvorni_sadrzaj> Revolt j.d.o.o. za usluge, Hrvatske bratske zajednice 40, 10410 Velika Gorica</izvorni_sadrzaj>
    <derivirana_varijabla naziv="DomainObject.Predmet.ProtustrankaFormatedWithAdress_1"> Revolt j.d.o.o. za usluge, Hrvatske bratske zajednice 40, 10410 Velika Gorica</derivirana_varijabla>
  </DomainObject.Predmet.ProtustrankaFormatedWithAdress>
  <DomainObject.Predmet.ProtustrankaFormatedWithAdressOIB>
    <izvorni_sadrzaj> Revolt j.d.o.o. za usluge, OIB 16739068728, Hrvatske bratske zajednice 40, 10410 Velika Gorica</izvorni_sadrzaj>
    <derivirana_varijabla naziv="DomainObject.Predmet.ProtustrankaFormatedWithAdressOIB_1"> Revolt j.d.o.o. za usluge, OIB 16739068728, Hrvatske bratske zajednice 40, 10410 Velika Gorica</derivirana_varijabla>
  </DomainObject.Predmet.ProtustrankaFormatedWithAdressOIB>
  <DomainObject.Predmet.ProtustrankaWithAdress>
    <izvorni_sadrzaj>Revolt j.d.o.o. za usluge Hrvatske bratske zajednice 40, 10410 Velika Gorica</izvorni_sadrzaj>
    <derivirana_varijabla naziv="DomainObject.Predmet.ProtustrankaWithAdress_1">Revolt j.d.o.o. za usluge Hrvatske bratske zajednice 40, 10410 Velika Gorica</derivirana_varijabla>
  </DomainObject.Predmet.ProtustrankaWithAdress>
  <DomainObject.Predmet.ProtustrankaWithAdressOIB>
    <izvorni_sadrzaj>Revolt j.d.o.o. za usluge, OIB 16739068728, Hrvatske bratske zajednice 40, 10410 Velika Gorica</izvorni_sadrzaj>
    <derivirana_varijabla naziv="DomainObject.Predmet.ProtustrankaWithAdressOIB_1">Revolt j.d.o.o. za usluge, OIB 16739068728, Hrvatske bratske zajednice 40, 10410 Velika Gorica</derivirana_varijabla>
  </DomainObject.Predmet.ProtustrankaWithAdressOIB>
  <DomainObject.Predmet.ProtustrankaNazivFormated>
    <izvorni_sadrzaj>Revolt j.d.o.o. za usluge</izvorni_sadrzaj>
    <derivirana_varijabla naziv="DomainObject.Predmet.ProtustrankaNazivFormated_1">Revolt j.d.o.o. za usluge</derivirana_varijabla>
  </DomainObject.Predmet.ProtustrankaNazivFormated>
  <DomainObject.Predmet.ProtustrankaNazivFormatedOIB>
    <izvorni_sadrzaj>Revolt j.d.o.o. za usluge, OIB 16739068728</izvorni_sadrzaj>
    <derivirana_varijabla naziv="DomainObject.Predmet.ProtustrankaNazivFormatedOIB_1">Revolt j.d.o.o. za usluge, OIB 16739068728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Revolt j.d.o.o. za usluge</item>
    </izvorni_sadrzaj>
    <derivirana_varijabla naziv="DomainObject.Predmet.ProtuStrankaListFormated_1">
      <item>Revolt j.d.o.o. za usluge</item>
    </derivirana_varijabla>
  </DomainObject.Predmet.ProtuStrankaListFormated>
  <DomainObject.Predmet.ProtuStrankaListFormatedOIB>
    <izvorni_sadrzaj>
      <item>Revolt j.d.o.o. za usluge, OIB 16739068728</item>
    </izvorni_sadrzaj>
    <derivirana_varijabla naziv="DomainObject.Predmet.ProtuStrankaListFormatedOIB_1">
      <item>Revolt j.d.o.o. za usluge, OIB 16739068728</item>
    </derivirana_varijabla>
  </DomainObject.Predmet.ProtuStrankaListFormatedOIB>
  <DomainObject.Predmet.ProtuStrankaListFormatedWithAdress>
    <izvorni_sadrzaj>
      <item>Revolt j.d.o.o. za usluge, Hrvatske bratske zajednice 40, 10410 Velika Gorica</item>
    </izvorni_sadrzaj>
    <derivirana_varijabla naziv="DomainObject.Predmet.ProtuStrankaListFormatedWithAdress_1">
      <item>Revolt j.d.o.o. za usluge, Hrvatske bratske zajednice 40, 10410 Velika Gorica</item>
    </derivirana_varijabla>
  </DomainObject.Predmet.ProtuStrankaListFormatedWithAdress>
  <DomainObject.Predmet.ProtuStrankaListFormatedWithAdressOIB>
    <izvorni_sadrzaj>
      <item>Revolt j.d.o.o. za usluge, OIB 16739068728, Hrvatske bratske zajednice 40, 10410 Velika Gorica</item>
    </izvorni_sadrzaj>
    <derivirana_varijabla naziv="DomainObject.Predmet.ProtuStrankaListFormatedWithAdressOIB_1">
      <item>Revolt j.d.o.o. za usluge, OIB 16739068728, Hrvatske bratske zajednice 40, 10410 Velika Gorica</item>
    </derivirana_varijabla>
  </DomainObject.Predmet.ProtuStrankaListFormatedWithAdressOIB>
  <DomainObject.Predmet.ProtuStrankaListNazivFormated>
    <izvorni_sadrzaj>
      <item>Revolt j.d.o.o. za usluge</item>
    </izvorni_sadrzaj>
    <derivirana_varijabla naziv="DomainObject.Predmet.ProtuStrankaListNazivFormated_1">
      <item>Revolt j.d.o.o. za usluge</item>
    </derivirana_varijabla>
  </DomainObject.Predmet.ProtuStrankaListNazivFormated>
  <DomainObject.Predmet.ProtuStrankaListNazivFormatedOIB>
    <izvorni_sadrzaj>
      <item>Revolt j.d.o.o. za usluge, OIB 16739068728</item>
    </izvorni_sadrzaj>
    <derivirana_varijabla naziv="DomainObject.Predmet.ProtuStrankaListNazivFormatedOIB_1">
      <item>Revolt j.d.o.o. za usluge, OIB 16739068728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Revolt j.d.o.o. za usluge</izvorni_sadrzaj>
    <derivirana_varijabla naziv="DomainObject.Predmet.ProtustrankaIDrugi_1">Revolt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Revolt j.d.o.o. za usluge, OIB 16739068728, Hrvatske bratske zajednice 40, 10410 Velika Gorica</izvorni_sadrzaj>
    <derivirana_varijabla naziv="DomainObject.Predmet.ProtustrankaIDrugiAdressOIB_1">Revolt j.d.o.o. za usluge, OIB 16739068728, Hrvatske bratske zajednice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Revolt j.d.o.o. za usluge</item>
    </izvorni_sadrzaj>
    <derivirana_varijabla naziv="DomainObject.Predmet.SudioniciListNaziv_1">
      <item>FINA Regionalni centar Zagreb</item>
      <item>Revolt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Revolt j.d.o.o. za usluge, OIB 16739068728, Hrvatske bratske zajednice 40,10410 Velika Gorica</item>
    </izvorni_sadrzaj>
    <derivirana_varijabla naziv="DomainObject.Predmet.SudioniciListAdressOIB_1">
      <item>FINA Regionalni centar Zagreb, OIB 85821130368, Trg svibanjskih žrtava 1995. br. 1,10000 Zagreb</item>
      <item>Revolt j.d.o.o. za usluge, OIB 16739068728, Hrvatske bratske zajednice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16739068728</item>
    </izvorni_sadrzaj>
    <derivirana_varijabla naziv="DomainObject.Predmet.SudioniciListNazivOIB_1">
      <item>, OIB 85821130368</item>
      <item>, OIB 16739068728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235</properties:Words>
  <properties:Characters>1284</properties:Characters>
  <properties:Lines>105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2018-09-17T10:53:00Z</dcterms:created>
  <dc:creator>Marija Lukić</dc:creator>
  <cp:lastModifiedBy>Marija Lukić</cp:lastModifiedBy>
  <cp:lastPrinted>2018-09-17T10:54:00Z</cp:lastPrinted>
  <dcterms:modified xmlns:xsi="http://www.w3.org/2001/XMLSchema-instance" xsi:type="dcterms:W3CDTF">2018-09-17T10:55:00Z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(st-1716-18-oglas.docx)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