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e7acf" w14:paraId="d6e7acf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E82B54">
        <w:rPr>
          <w:rFonts w:hAnsi="Times New Roman" w:ascii="Times New Roman"/>
          <w:szCs w:val="24"/>
          <w:lang w:val="hr-HR"/>
        </w:rPr>
        <w:t>6109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E82B54">
        <w:rPr>
          <w:rFonts w:hAnsi="Times New Roman" w:ascii="Times New Roman"/>
          <w:szCs w:val="24"/>
          <w:lang w:val="hr-HR"/>
        </w:rPr>
        <w:t>HOSTING ADRIATICA d.o.o. za kreativno poslovno i tehničko savjetovanje i planiranje u turizmu, Zagreb (Grad Zagreb), Donji prečac 23, OIB: 19102235112</w:t>
      </w:r>
      <w:r w:rsidR="00D601D9">
        <w:rPr>
          <w:rFonts w:hAnsi="Times New Roman" w:ascii="Times New Roman"/>
          <w:szCs w:val="24"/>
          <w:lang w:val="hr-HR"/>
        </w:rPr>
        <w:t>,</w:t>
      </w:r>
      <w:r w:rsidR="003528A2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3A3453">
        <w:rPr>
          <w:rFonts w:hAnsi="Times New Roman" w:ascii="Times New Roman"/>
          <w:szCs w:val="24"/>
        </w:rPr>
        <w:t>3</w:t>
      </w:r>
      <w:r w:rsidR="00D43D80">
        <w:rPr>
          <w:rFonts w:hAnsi="Times New Roman" w:ascii="Times New Roman"/>
          <w:szCs w:val="24"/>
        </w:rPr>
        <w:t xml:space="preserve">. </w:t>
      </w:r>
      <w:r w:rsidR="008E0707">
        <w:rPr>
          <w:rFonts w:hAnsi="Times New Roman" w:ascii="Times New Roman"/>
          <w:szCs w:val="24"/>
        </w:rPr>
        <w:t>ožujka</w:t>
      </w:r>
      <w:r w:rsidR="00D43D80">
        <w:rPr>
          <w:rFonts w:hAnsi="Times New Roman" w:ascii="Times New Roman"/>
          <w:szCs w:val="24"/>
        </w:rPr>
        <w:t xml:space="preserve">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E82B54">
        <w:rPr>
          <w:rFonts w:hAnsi="Times New Roman" w:ascii="Times New Roman"/>
          <w:szCs w:val="24"/>
          <w:lang w:val="hr-HR"/>
        </w:rPr>
        <w:t>6109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F001FE">
        <w:rPr>
          <w:rFonts w:hAnsi="Times New Roman" w:ascii="Times New Roman"/>
          <w:szCs w:val="24"/>
          <w:lang w:val="hr-HR"/>
        </w:rPr>
        <w:t>3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  <w:r w:rsidR="00F001FE">
        <w:rPr>
          <w:rFonts w:hAnsi="Times New Roman" w:ascii="Times New Roman"/>
          <w:szCs w:val="24"/>
          <w:lang w:val="hr-HR"/>
        </w:rPr>
        <w:t>3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632232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3223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E82B54">
      <w:rPr>
        <w:rFonts w:hAnsi="Times New Roman" w:ascii="Times New Roman"/>
        <w:lang w:val="hr-HR"/>
      </w:rPr>
      <w:t>6109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41E3"/>
    <w:rsid w:val="00076E7F"/>
    <w:rsid w:val="000A151F"/>
    <w:rsid w:val="000B609B"/>
    <w:rsid w:val="000C01B0"/>
    <w:rsid w:val="000C47B3"/>
    <w:rsid w:val="001116ED"/>
    <w:rsid w:val="00112B50"/>
    <w:rsid w:val="00136F44"/>
    <w:rsid w:val="00152903"/>
    <w:rsid w:val="0015684F"/>
    <w:rsid w:val="001657D0"/>
    <w:rsid w:val="00182088"/>
    <w:rsid w:val="001D2CE7"/>
    <w:rsid w:val="00202A81"/>
    <w:rsid w:val="002048E4"/>
    <w:rsid w:val="002053A9"/>
    <w:rsid w:val="00230CD2"/>
    <w:rsid w:val="00280997"/>
    <w:rsid w:val="002D435A"/>
    <w:rsid w:val="002F664E"/>
    <w:rsid w:val="00301F4E"/>
    <w:rsid w:val="003022ED"/>
    <w:rsid w:val="00312A6F"/>
    <w:rsid w:val="00317809"/>
    <w:rsid w:val="00322751"/>
    <w:rsid w:val="003528A2"/>
    <w:rsid w:val="003560C6"/>
    <w:rsid w:val="003702DE"/>
    <w:rsid w:val="00376292"/>
    <w:rsid w:val="003A2F51"/>
    <w:rsid w:val="003A3453"/>
    <w:rsid w:val="003A3A19"/>
    <w:rsid w:val="0042162E"/>
    <w:rsid w:val="00432C1A"/>
    <w:rsid w:val="00443F27"/>
    <w:rsid w:val="00457A75"/>
    <w:rsid w:val="0046251F"/>
    <w:rsid w:val="00470EEA"/>
    <w:rsid w:val="004B1173"/>
    <w:rsid w:val="004B183B"/>
    <w:rsid w:val="004C1C6F"/>
    <w:rsid w:val="004E5A23"/>
    <w:rsid w:val="004F5C2E"/>
    <w:rsid w:val="005040F2"/>
    <w:rsid w:val="00532465"/>
    <w:rsid w:val="00532B71"/>
    <w:rsid w:val="00551115"/>
    <w:rsid w:val="00551ACC"/>
    <w:rsid w:val="00582E7F"/>
    <w:rsid w:val="00586826"/>
    <w:rsid w:val="005940E9"/>
    <w:rsid w:val="005964A6"/>
    <w:rsid w:val="005A73C8"/>
    <w:rsid w:val="005C692F"/>
    <w:rsid w:val="00632232"/>
    <w:rsid w:val="006356C5"/>
    <w:rsid w:val="00641F24"/>
    <w:rsid w:val="00651100"/>
    <w:rsid w:val="00661D14"/>
    <w:rsid w:val="00704863"/>
    <w:rsid w:val="00772C9B"/>
    <w:rsid w:val="007871FD"/>
    <w:rsid w:val="007A29F9"/>
    <w:rsid w:val="007B4A81"/>
    <w:rsid w:val="007E30F1"/>
    <w:rsid w:val="007E7289"/>
    <w:rsid w:val="00800A08"/>
    <w:rsid w:val="008033B3"/>
    <w:rsid w:val="00840E3D"/>
    <w:rsid w:val="008504B5"/>
    <w:rsid w:val="0087686D"/>
    <w:rsid w:val="008937AB"/>
    <w:rsid w:val="008968CC"/>
    <w:rsid w:val="008B31FA"/>
    <w:rsid w:val="008C36D7"/>
    <w:rsid w:val="008C79FA"/>
    <w:rsid w:val="008E0707"/>
    <w:rsid w:val="0091209B"/>
    <w:rsid w:val="009322F0"/>
    <w:rsid w:val="00932D82"/>
    <w:rsid w:val="00955D29"/>
    <w:rsid w:val="00961043"/>
    <w:rsid w:val="0098501C"/>
    <w:rsid w:val="00986AFB"/>
    <w:rsid w:val="009910C5"/>
    <w:rsid w:val="00997BA9"/>
    <w:rsid w:val="009A5D0C"/>
    <w:rsid w:val="009B361A"/>
    <w:rsid w:val="009D1475"/>
    <w:rsid w:val="009F701C"/>
    <w:rsid w:val="00A114DD"/>
    <w:rsid w:val="00A20BCE"/>
    <w:rsid w:val="00A74786"/>
    <w:rsid w:val="00A95334"/>
    <w:rsid w:val="00A977A2"/>
    <w:rsid w:val="00AB4C9F"/>
    <w:rsid w:val="00AB7883"/>
    <w:rsid w:val="00AD3065"/>
    <w:rsid w:val="00AD72CC"/>
    <w:rsid w:val="00AF40B4"/>
    <w:rsid w:val="00B03169"/>
    <w:rsid w:val="00B06CD0"/>
    <w:rsid w:val="00B32258"/>
    <w:rsid w:val="00B511EE"/>
    <w:rsid w:val="00B660EB"/>
    <w:rsid w:val="00B9413D"/>
    <w:rsid w:val="00BC6AEA"/>
    <w:rsid w:val="00C06267"/>
    <w:rsid w:val="00C16CF0"/>
    <w:rsid w:val="00C27A25"/>
    <w:rsid w:val="00C431B5"/>
    <w:rsid w:val="00C5529F"/>
    <w:rsid w:val="00C6136C"/>
    <w:rsid w:val="00C64947"/>
    <w:rsid w:val="00C82CEE"/>
    <w:rsid w:val="00C840D5"/>
    <w:rsid w:val="00CD6459"/>
    <w:rsid w:val="00CF2939"/>
    <w:rsid w:val="00D16318"/>
    <w:rsid w:val="00D43D80"/>
    <w:rsid w:val="00D44D4F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1277"/>
    <w:rsid w:val="00DF769B"/>
    <w:rsid w:val="00E02CAB"/>
    <w:rsid w:val="00E44500"/>
    <w:rsid w:val="00E54BD4"/>
    <w:rsid w:val="00E82B54"/>
    <w:rsid w:val="00E87E15"/>
    <w:rsid w:val="00EC5548"/>
    <w:rsid w:val="00EE05D0"/>
    <w:rsid w:val="00EE47CD"/>
    <w:rsid w:val="00EE4FD7"/>
    <w:rsid w:val="00EE5750"/>
    <w:rsid w:val="00F001FE"/>
    <w:rsid w:val="00F04587"/>
    <w:rsid w:val="00F07940"/>
    <w:rsid w:val="00F146EE"/>
    <w:rsid w:val="00F441EA"/>
    <w:rsid w:val="00F62A72"/>
    <w:rsid w:val="00F667BC"/>
    <w:rsid w:val="00F73948"/>
    <w:rsid w:val="00F93490"/>
    <w:rsid w:val="00FA1E9D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22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22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223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22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22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22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22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223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22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22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6109</izvorni_sadrzaj>
    <derivirana_varijabla naziv="DomainObject.Predmet.Broj_1">6109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St-6109/2015</izvorni_sadrzaj>
    <derivirana_varijabla naziv="DomainObject.Predmet.OznakaBroj_1">St-6109/2015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HOSTING ADRIATICA d.o.o. zastupanog po punomoćniku Peter Vesenjak</izvorni_sadrzaj>
    <derivirana_varijabla naziv="DomainObject.Predmet.ProtustrankaFormated_1">  HOSTING ADRIATICA d.o.o. zastupanog po punomoćniku Peter Vesenjak</derivirana_varijabla>
  </DomainObject.Predmet.ProtustrankaFormated>
  <DomainObject.Predmet.ProtustrankaFormatedOIB>
    <izvorni_sadrzaj>  HOSTING ADRIATICA d.o.o., OIB 19102235112 zastupanog po punomoćniku Peter Vesenjak</izvorni_sadrzaj>
    <derivirana_varijabla naziv="DomainObject.Predmet.ProtustrankaFormatedOIB_1">  HOSTING ADRIATICA d.o.o., OIB 19102235112 zastupanog po punomoćniku Peter Vesenjak</derivirana_varijabla>
  </DomainObject.Predmet.ProtustrankaFormatedOIB>
  <DomainObject.Predmet.ProtustrankaFormatedWithAdress>
    <izvorni_sadrzaj> HOSTING ADRIATICA d.o.o., Donji prečac 23, 10000 Zagreb zastupanog po punomoćniku Peter Vesenjak</izvorni_sadrzaj>
    <derivirana_varijabla naziv="DomainObject.Predmet.ProtustrankaFormatedWithAdress_1"> HOSTING ADRIATICA d.o.o., Donji prečac 23, 10000 Zagreb zastupanog po punomoćniku Peter Vesenjak</derivirana_varijabla>
  </DomainObject.Predmet.ProtustrankaFormatedWithAdress>
  <DomainObject.Predmet.ProtustrankaFormatedWithAdressOIB>
    <izvorni_sadrzaj> HOSTING ADRIATICA d.o.o., OIB 19102235112, Donji prečac 23, 10000 Zagreb zastupanog po punomoćniku Peter Vesenjak</izvorni_sadrzaj>
    <derivirana_varijabla naziv="DomainObject.Predmet.ProtustrankaFormatedWithAdressOIB_1"> HOSTING ADRIATICA d.o.o., OIB 19102235112, Donji prečac 23, 10000 Zagreb zastupanog po punomoćniku Peter Vesenjak</derivirana_varijabla>
  </DomainObject.Predmet.ProtustrankaFormatedWithAdressOIB>
  <DomainObject.Predmet.ProtustrankaWithAdress>
    <izvorni_sadrzaj>HOSTING ADRIATICA d.o.o. Donji prečac 23, 10000 Zagreb</izvorni_sadrzaj>
    <derivirana_varijabla naziv="DomainObject.Predmet.ProtustrankaWithAdress_1">HOSTING ADRIATICA d.o.o. Donji prečac 23, 10000 Zagreb</derivirana_varijabla>
  </DomainObject.Predmet.ProtustrankaWithAdress>
  <DomainObject.Predmet.ProtustrankaWithAdressOIB>
    <izvorni_sadrzaj>HOSTING ADRIATICA d.o.o., OIB 19102235112, Donji prečac 23, 10000 Zagreb</izvorni_sadrzaj>
    <derivirana_varijabla naziv="DomainObject.Predmet.ProtustrankaWithAdressOIB_1">HOSTING ADRIATICA d.o.o., OIB 19102235112, Donji prečac 23, 10000 Zagreb</derivirana_varijabla>
  </DomainObject.Predmet.ProtustrankaWithAdressOIB>
  <DomainObject.Predmet.ProtustrankaNazivFormated>
    <izvorni_sadrzaj>HOSTING ADRIATICA d.o.o.</izvorni_sadrzaj>
    <derivirana_varijabla naziv="DomainObject.Predmet.ProtustrankaNazivFormated_1">HOSTING ADRIATICA d.o.o.</derivirana_varijabla>
  </DomainObject.Predmet.ProtustrankaNazivFormated>
  <DomainObject.Predmet.ProtustrankaNazivFormatedOIB>
    <izvorni_sadrzaj>HOSTING ADRIATICA d.o.o., OIB 19102235112</izvorni_sadrzaj>
    <derivirana_varijabla naziv="DomainObject.Predmet.ProtustrankaNazivFormatedOIB_1">HOSTING ADRIATICA d.o.o., OIB 19102235112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HOSTING ADRIATICA d.o.o. zastupanog po punomoćniku Peter Vesenjak</item>
    </izvorni_sadrzaj>
    <derivirana_varijabla naziv="DomainObject.Predmet.ProtuStrankaListFormated_1">
      <item>HOSTING ADRIATICA d.o.o. zastupanog po punomoćniku Peter Vesenjak</item>
    </derivirana_varijabla>
  </DomainObject.Predmet.ProtuStrankaListFormated>
  <DomainObject.Predmet.ProtuStrankaListFormatedOIB>
    <izvorni_sadrzaj>
      <item>HOSTING ADRIATICA d.o.o., OIB 19102235112 zastupanog po punomoćniku Peter Vesenjak</item>
    </izvorni_sadrzaj>
    <derivirana_varijabla naziv="DomainObject.Predmet.ProtuStrankaListFormatedOIB_1">
      <item>HOSTING ADRIATICA d.o.o., OIB 19102235112 zastupanog po punomoćniku Peter Vesenjak</item>
    </derivirana_varijabla>
  </DomainObject.Predmet.ProtuStrankaListFormatedOIB>
  <DomainObject.Predmet.ProtuStrankaListFormatedWithAdress>
    <izvorni_sadrzaj>
      <item>HOSTING ADRIATICA d.o.o., Donji prečac 23, 10000 Zagreb zastupanog po punomoćniku Peter Vesenjak</item>
    </izvorni_sadrzaj>
    <derivirana_varijabla naziv="DomainObject.Predmet.ProtuStrankaListFormatedWithAdress_1">
      <item>HOSTING ADRIATICA d.o.o., Donji prečac 23, 10000 Zagreb zastupanog po punomoćniku Peter Vesenjak</item>
    </derivirana_varijabla>
  </DomainObject.Predmet.ProtuStrankaListFormatedWithAdress>
  <DomainObject.Predmet.ProtuStrankaListFormatedWithAdressOIB>
    <izvorni_sadrzaj>
      <item>HOSTING ADRIATICA d.o.o., OIB 19102235112, Donji prečac 23, 10000 Zagreb zastupanog po punomoćniku Peter Vesenjak</item>
    </izvorni_sadrzaj>
    <derivirana_varijabla naziv="DomainObject.Predmet.ProtuStrankaListFormatedWithAdressOIB_1">
      <item>HOSTING ADRIATICA d.o.o., OIB 19102235112, Donji prečac 23, 10000 Zagreb zastupanog po punomoćniku Peter Vesenjak</item>
    </derivirana_varijabla>
  </DomainObject.Predmet.ProtuStrankaListFormatedWithAdressOIB>
  <DomainObject.Predmet.ProtuStrankaListNazivFormated>
    <izvorni_sadrzaj>
      <item>HOSTING ADRIATICA d.o.o.</item>
    </izvorni_sadrzaj>
    <derivirana_varijabla naziv="DomainObject.Predmet.ProtuStrankaListNazivFormated_1">
      <item>HOSTING ADRIATICA d.o.o.</item>
    </derivirana_varijabla>
  </DomainObject.Predmet.ProtuStrankaListNazivFormated>
  <DomainObject.Predmet.ProtuStrankaListNazivFormatedOIB>
    <izvorni_sadrzaj>
      <item>HOSTING ADRIATICA d.o.o., OIB 19102235112</item>
    </izvorni_sadrzaj>
    <derivirana_varijabla naziv="DomainObject.Predmet.ProtuStrankaListNazivFormatedOIB_1">
      <item>HOSTING ADRIATICA d.o.o., OIB 19102235112</item>
    </derivirana_varijabla>
  </DomainObject.Predmet.ProtuStrankaListNazivFormatedOIB>
  <DomainObject.Predmet.OstaliListFormated>
    <izvorni_sadrzaj>
      <item>Peter Vesenjak punomoćnik sudionika u postupku HOSTING ADRIATICA d.o.o.</item>
    </izvorni_sadrzaj>
    <derivirana_varijabla naziv="DomainObject.Predmet.OstaliListFormated_1">
      <item>Peter Vesenjak punomoćnik sudionika u postupku HOSTING ADRIATICA d.o.o.</item>
    </derivirana_varijabla>
  </DomainObject.Predmet.OstaliListFormated>
  <DomainObject.Predmet.OstaliListFormatedOIB>
    <izvorni_sadrzaj>
      <item>Peter Vesenjak punomoćnik sudionika u postupku HOSTING ADRIATICA d.o.o.</item>
    </izvorni_sadrzaj>
    <derivirana_varijabla naziv="DomainObject.Predmet.OstaliListFormatedOIB_1">
      <item>Peter Vesenjak punomoćnik sudionika u postupku HOSTING ADRIATICA d.o.o.</item>
    </derivirana_varijabla>
  </DomainObject.Predmet.OstaliListFormatedOIB>
  <DomainObject.Predmet.OstaliListFormatedWithAdress>
    <izvorni_sadrzaj>
      <item>Peter Vesenjak, Metelkova 7, Ptuj punomoćnik sudionika u postupku HOSTING ADRIATICA d.o.o.</item>
    </izvorni_sadrzaj>
    <derivirana_varijabla naziv="DomainObject.Predmet.OstaliListFormatedWithAdress_1">
      <item>Peter Vesenjak, Metelkova 7, Ptuj punomoćnik sudionika u postupku HOSTING ADRIATICA d.o.o.</item>
    </derivirana_varijabla>
  </DomainObject.Predmet.OstaliListFormatedWithAdress>
  <DomainObject.Predmet.OstaliListFormatedWithAdressOIB>
    <izvorni_sadrzaj>
      <item>Peter Vesenjak, Metelkova 7, Ptuj punomoćnik sudionika u postupku HOSTING ADRIATICA d.o.o.</item>
    </izvorni_sadrzaj>
    <derivirana_varijabla naziv="DomainObject.Predmet.OstaliListFormatedWithAdressOIB_1">
      <item>Peter Vesenjak, Metelkova 7, Ptuj punomoćnik sudionika u postupku HOSTING ADRIATICA d.o.o.</item>
    </derivirana_varijabla>
  </DomainObject.Predmet.OstaliListFormatedWithAdressOIB>
  <DomainObject.Predmet.OstaliListNazivFormated>
    <izvorni_sadrzaj>
      <item>Peter Vesenjak</item>
    </izvorni_sadrzaj>
    <derivirana_varijabla naziv="DomainObject.Predmet.OstaliListNazivFormated_1">
      <item>Peter Vesenjak</item>
    </derivirana_varijabla>
  </DomainObject.Predmet.OstaliListNazivFormated>
  <DomainObject.Predmet.OstaliListNazivFormatedOIB>
    <izvorni_sadrzaj>
      <item>Peter Vesenjak</item>
    </izvorni_sadrzaj>
    <derivirana_varijabla naziv="DomainObject.Predmet.OstaliListNazivFormatedOIB_1">
      <item>Peter Vesenjak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HOSTING ADRIATICA d.o.o.</izvorni_sadrzaj>
    <derivirana_varijabla naziv="DomainObject.Predmet.ProtustrankaIDrugi_1">HOSTING ADRIATICA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HOSTING ADRIATICA d.o.o., OIB 19102235112, Donji prečac 23, 10000 Zagreb</izvorni_sadrzaj>
    <derivirana_varijabla naziv="DomainObject.Predmet.ProtustrankaIDrugiAdressOIB_1">HOSTING ADRIATICA d.o.o., OIB 19102235112, Donji prečac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HOSTING ADRIATICA d.o.o.</item>
      <item>FINA Regionalni centar Zagreb</item>
      <item>Peter Vesenjak</item>
    </izvorni_sadrzaj>
    <derivirana_varijabla naziv="DomainObject.Predmet.SudioniciListNaziv_1">
      <item>HOSTING ADRIATICA d.o.o.</item>
      <item>FINA Regionalni centar Zagreb</item>
      <item>Peter Vesenjak</item>
    </derivirana_varijabla>
  </DomainObject.Predmet.SudioniciListNaziv>
  <DomainObject.Predmet.SudioniciListAdressOIB>
    <izvorni_sadrzaj>
      <item>HOSTING ADRIATICA d.o.o., OIB 19102235112, Donji prečac 23,10000 Zagreb</item>
      <item>FINA Regionalni centar Zagreb, OIB 85821130368, Trg svibanjskih žrtava 1995. 1,10000 Zagreb</item>
      <item>Peter Vesenjak, Metelkova 7,Ptuj</item>
    </izvorni_sadrzaj>
    <derivirana_varijabla naziv="DomainObject.Predmet.SudioniciListAdressOIB_1">
      <item>HOSTING ADRIATICA d.o.o., OIB 19102235112, Donji prečac 23,10000 Zagreb</item>
      <item>FINA Regionalni centar Zagreb, OIB 85821130368, Trg svibanjskih žrtava 1995. 1,10000 Zagreb</item>
      <item>Peter Vesenjak, Metelkova 7,Ptuj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19102235112</item>
      <item>, OIB 85821130368</item>
      <item>, OIB null</item>
    </izvorni_sadrzaj>
    <derivirana_varijabla naziv="DomainObject.Predmet.SudioniciListNazivOIB_1">
      <item>, OIB 19102235112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1EF248-FEE5-494C-A5B5-AF2583F8AF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467</properties:Words>
  <properties:Characters>2364</properties:Characters>
  <properties:Lines>77</properties:Lines>
  <properties:Paragraphs>34</properties:Paragraphs>
  <properties:TotalTime>193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2016-03-03T08:14:00Z</cp:lastPrinted>
  <dcterms:modified xmlns:xsi="http://www.w3.org/2001/XMLSchema-instance" xsi:type="dcterms:W3CDTF">2016-03-03T08:17:00Z</dcterms:modified>
  <cp:revision>139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