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fd55" w14:paraId="67dfd5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D694D">
        <w:t>5587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DA3E57">
        <w:t>24</w:t>
      </w:r>
      <w:r w:rsidR="00AC4528">
        <w:t>.</w:t>
      </w:r>
      <w:r w:rsidR="00BD429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D694D">
        <w:t xml:space="preserve">ROSa-SAN d.o.o., Matijašec 5, Zagreb </w:t>
      </w:r>
      <w:r w:rsidR="008C3477">
        <w:t>(</w:t>
      </w:r>
      <w:r w:rsidR="003D694D">
        <w:t>OIB:92487848709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D694D">
        <w:t>28.831,26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DA3E57">
        <w:t>24</w:t>
      </w:r>
      <w:r w:rsidR="00BD4292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694"/>
    <w:rsid w:val="00071619"/>
    <w:rsid w:val="00075413"/>
    <w:rsid w:val="00094677"/>
    <w:rsid w:val="000A7F03"/>
    <w:rsid w:val="000F2630"/>
    <w:rsid w:val="00114EAD"/>
    <w:rsid w:val="00114F63"/>
    <w:rsid w:val="0013479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D694D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243F"/>
    <w:rsid w:val="00AC4528"/>
    <w:rsid w:val="00AC7E42"/>
    <w:rsid w:val="00AD027A"/>
    <w:rsid w:val="00B30C38"/>
    <w:rsid w:val="00B53E15"/>
    <w:rsid w:val="00B75FFE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A3E57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E1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5587</izvorni_sadrzaj>
    <derivirana_varijabla naziv="DomainObject.Predmet.Broj_1">5587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St-5587/2015</izvorni_sadrzaj>
    <derivirana_varijabla naziv="DomainObject.Predmet.OznakaBroj_1">St-5587/2015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 - SAN d.o.o. zastupanog po punomoćniku Branko Frantal</izvorni_sadrzaj>
    <derivirana_varijabla naziv="DomainObject.Predmet.ProtustrankaFormated_1">  ROSa - SAN d.o.o. zastupanog po punomoćniku Branko Frantal</derivirana_varijabla>
  </DomainObject.Predmet.ProtustrankaFormated>
  <DomainObject.Predmet.ProtustrankaFormatedOIB>
    <izvorni_sadrzaj>  ROSa - SAN d.o.o., OIB 92487848709 zastupanog po punomoćniku Branko Frantal</izvorni_sadrzaj>
    <derivirana_varijabla naziv="DomainObject.Predmet.ProtustrankaFormatedOIB_1">  ROSa - SAN d.o.o., OIB 92487848709 zastupanog po punomoćniku Branko Frantal</derivirana_varijabla>
  </DomainObject.Predmet.ProtustrankaFormatedOIB>
  <DomainObject.Predmet.ProtustrankaFormatedWithAdress>
    <izvorni_sadrzaj> ROSa - SAN d.o.o., Matijašec 5, 10000 Zagreb zastupanog po punomoćniku Branko Frantal</izvorni_sadrzaj>
    <derivirana_varijabla naziv="DomainObject.Predmet.ProtustrankaFormatedWithAdress_1"> ROSa - SAN d.o.o., Matijašec 5, 10000 Zagreb zastupanog po punomoćniku Branko Frantal</derivirana_varijabla>
  </DomainObject.Predmet.ProtustrankaFormatedWithAdress>
  <DomainObject.Predmet.ProtustrankaFormatedWithAdressOIB>
    <izvorni_sadrzaj> ROSa - SAN d.o.o., OIB 92487848709, Matijašec 5, 10000 Zagreb zastupanog po punomoćniku Branko Frantal</izvorni_sadrzaj>
    <derivirana_varijabla naziv="DomainObject.Predmet.ProtustrankaFormatedWithAdressOIB_1"> ROSa - SAN d.o.o., OIB 92487848709, Matijašec 5, 10000 Zagreb zastupanog po punomoćniku Branko Frantal</derivirana_varijabla>
  </DomainObject.Predmet.ProtustrankaFormatedWithAdressOIB>
  <DomainObject.Predmet.ProtustrankaWithAdress>
    <izvorni_sadrzaj>ROSa - SAN d.o.o. Matijašec 5, 10000 Zagreb</izvorni_sadrzaj>
    <derivirana_varijabla naziv="DomainObject.Predmet.ProtustrankaWithAdress_1">ROSa - SAN d.o.o. Matijašec 5, 10000 Zagreb</derivirana_varijabla>
  </DomainObject.Predmet.ProtustrankaWithAdress>
  <DomainObject.Predmet.ProtustrankaWithAdressOIB>
    <izvorni_sadrzaj>ROSa - SAN d.o.o., OIB 92487848709, Matijašec 5, 10000 Zagreb</izvorni_sadrzaj>
    <derivirana_varijabla naziv="DomainObject.Predmet.ProtustrankaWithAdressOIB_1">ROSa - SAN d.o.o., OIB 92487848709, Matijašec 5, 10000 Zagreb</derivirana_varijabla>
  </DomainObject.Predmet.ProtustrankaWithAdressOIB>
  <DomainObject.Predmet.ProtustrankaNazivFormated>
    <izvorni_sadrzaj>ROSa - SAN d.o.o.</izvorni_sadrzaj>
    <derivirana_varijabla naziv="DomainObject.Predmet.ProtustrankaNazivFormated_1">ROSa - SAN d.o.o.</derivirana_varijabla>
  </DomainObject.Predmet.ProtustrankaNazivFormated>
  <DomainObject.Predmet.ProtustrankaNazivFormatedOIB>
    <izvorni_sadrzaj>ROSa - SAN d.o.o., OIB 92487848709</izvorni_sadrzaj>
    <derivirana_varijabla naziv="DomainObject.Predmet.ProtustrankaNazivFormatedOIB_1">ROSa - SAN d.o.o., OIB 92487848709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ROSa - SAN d.o.o. zastupanog po punomoćniku Branko Frantal</item>
    </izvorni_sadrzaj>
    <derivirana_varijabla naziv="DomainObject.Predmet.ProtuStrankaListFormated_1">
      <item>ROSa - SAN d.o.o. zastupanog po punomoćniku Branko Frantal</item>
    </derivirana_varijabla>
  </DomainObject.Predmet.ProtuStrankaListFormated>
  <DomainObject.Predmet.ProtuStrankaListFormatedOIB>
    <izvorni_sadrzaj>
      <item>ROSa - SAN d.o.o., OIB 92487848709 zastupanog po punomoćniku Branko Frantal</item>
    </izvorni_sadrzaj>
    <derivirana_varijabla naziv="DomainObject.Predmet.ProtuStrankaListFormatedOIB_1">
      <item>ROSa - SAN d.o.o., OIB 92487848709 zastupanog po punomoćniku Branko Frantal</item>
    </derivirana_varijabla>
  </DomainObject.Predmet.ProtuStrankaListFormatedOIB>
  <DomainObject.Predmet.ProtuStrankaListFormatedWithAdress>
    <izvorni_sadrzaj>
      <item>ROSa - SAN d.o.o., Matijašec 5, 10000 Zagreb zastupanog po punomoćniku Branko Frantal</item>
    </izvorni_sadrzaj>
    <derivirana_varijabla naziv="DomainObject.Predmet.ProtuStrankaListFormatedWithAdress_1">
      <item>ROSa - SAN d.o.o., Matijašec 5, 10000 Zagreb zastupanog po punomoćniku Branko Frantal</item>
    </derivirana_varijabla>
  </DomainObject.Predmet.ProtuStrankaListFormatedWithAdress>
  <DomainObject.Predmet.ProtuStrankaListFormatedWithAdressOIB>
    <izvorni_sadrzaj>
      <item>ROSa - SAN d.o.o., OIB 92487848709, Matijašec 5, 10000 Zagreb zastupanog po punomoćniku Branko Frantal</item>
    </izvorni_sadrzaj>
    <derivirana_varijabla naziv="DomainObject.Predmet.ProtuStrankaListFormatedWithAdressOIB_1">
      <item>ROSa - SAN d.o.o., OIB 92487848709, Matijašec 5, 10000 Zagreb zastupanog po punomoćniku Branko Frantal</item>
    </derivirana_varijabla>
  </DomainObject.Predmet.ProtuStrankaListFormatedWithAdressOIB>
  <DomainObject.Predmet.ProtuStrankaListNazivFormated>
    <izvorni_sadrzaj>
      <item>ROSa - SAN d.o.o.</item>
    </izvorni_sadrzaj>
    <derivirana_varijabla naziv="DomainObject.Predmet.ProtuStrankaListNazivFormated_1">
      <item>ROSa - SAN d.o.o.</item>
    </derivirana_varijabla>
  </DomainObject.Predmet.ProtuStrankaListNazivFormated>
  <DomainObject.Predmet.ProtuStrankaListNazivFormatedOIB>
    <izvorni_sadrzaj>
      <item>ROSa - SAN d.o.o., OIB 92487848709</item>
    </izvorni_sadrzaj>
    <derivirana_varijabla naziv="DomainObject.Predmet.ProtuStrankaListNazivFormatedOIB_1">
      <item>ROSa - SAN d.o.o., OIB 92487848709</item>
    </derivirana_varijabla>
  </DomainObject.Predmet.ProtuStrankaListNazivFormatedOIB>
  <DomainObject.Predmet.OstaliListFormated>
    <izvorni_sadrzaj>
      <item>Branko Frantal punomoćnik sudionika u postupku ROSa - SAN d.o.o.</item>
    </izvorni_sadrzaj>
    <derivirana_varijabla naziv="DomainObject.Predmet.OstaliListFormated_1">
      <item>Branko Frantal punomoćnik sudionika u postupku ROSa - SAN d.o.o.</item>
    </derivirana_varijabla>
  </DomainObject.Predmet.OstaliListFormated>
  <DomainObject.Predmet.OstaliListFormatedOIB>
    <izvorni_sadrzaj>
      <item>Branko Frantal, OIB 60685430971 punomoćnik sudionika u postupku ROSa - SAN d.o.o.</item>
    </izvorni_sadrzaj>
    <derivirana_varijabla naziv="DomainObject.Predmet.OstaliListFormatedOIB_1">
      <item>Branko Frantal, OIB 60685430971 punomoćnik sudionika u postupku ROSa - SAN d.o.o.</item>
    </derivirana_varijabla>
  </DomainObject.Predmet.OstaliListFormatedOIB>
  <DomainObject.Predmet.OstaliListFormatedWithAdress>
    <izvorni_sadrzaj>
      <item>Branko Frantal, Matijašec 5, 10000 Zagreb punomoćnik sudionika u postupku ROSa - SAN d.o.o.</item>
    </izvorni_sadrzaj>
    <derivirana_varijabla naziv="DomainObject.Predmet.OstaliListFormatedWithAdress_1">
      <item>Branko Frantal, Matijašec 5, 10000 Zagreb punomoćnik sudionika u postupku ROSa - SAN d.o.o.</item>
    </derivirana_varijabla>
  </DomainObject.Predmet.OstaliListFormatedWithAdress>
  <DomainObject.Predmet.OstaliListFormatedWithAdressOIB>
    <izvorni_sadrzaj>
      <item>Branko Frantal, OIB 60685430971, Matijašec 5, 10000 Zagreb punomoćnik sudionika u postupku ROSa - SAN d.o.o.</item>
    </izvorni_sadrzaj>
    <derivirana_varijabla naziv="DomainObject.Predmet.OstaliListFormatedWithAdressOIB_1">
      <item>Branko Frantal, OIB 60685430971, Matijašec 5, 10000 Zagreb punomoćnik sudionika u postupku ROSa - SAN d.o.o.</item>
    </derivirana_varijabla>
  </DomainObject.Predmet.OstaliListFormatedWithAdressOIB>
  <DomainObject.Predmet.OstaliListNazivFormated>
    <izvorni_sadrzaj>
      <item>Branko Frantal</item>
    </izvorni_sadrzaj>
    <derivirana_varijabla naziv="DomainObject.Predmet.OstaliListNazivFormated_1">
      <item>Branko Frantal</item>
    </derivirana_varijabla>
  </DomainObject.Predmet.OstaliListNazivFormated>
  <DomainObject.Predmet.OstaliListNazivFormatedOIB>
    <izvorni_sadrzaj>
      <item>Branko Frantal, OIB 60685430971</item>
    </izvorni_sadrzaj>
    <derivirana_varijabla naziv="DomainObject.Predmet.OstaliListNazivFormatedOIB_1">
      <item>Branko Frantal, OIB 60685430971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ROSa - SAN d.o.o.</izvorni_sadrzaj>
    <derivirana_varijabla naziv="DomainObject.Predmet.ProtustrankaIDrugi_1">ROSa - SAN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ROSa - SAN d.o.o., OIB 92487848709, Matijašec 5, 10000 Zagreb</izvorni_sadrzaj>
    <derivirana_varijabla naziv="DomainObject.Predmet.ProtustrankaIDrugiAdressOIB_1">ROSa - SAN d.o.o., OIB 92487848709, Matijašec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ROSa - SAN d.o.o.</item>
      <item>Branko Frantal</item>
    </izvorni_sadrzaj>
    <derivirana_varijabla naziv="DomainObject.Predmet.SudioniciListNaziv_1">
      <item>FINA Regionalni centar Zagreb</item>
      <item>ROSa - SAN d.o.o.</item>
      <item>Branko Frantal</item>
    </derivirana_varijabla>
  </DomainObject.Predmet.SudioniciListNaziv>
  <DomainObject.Predmet.SudioniciListAdressOIB>
    <izvorni_sadrzaj>
      <item>FINA Regionalni centar Zagreb, OIB 85821130368, Trg svibanjskih žrtava 1995. br.1,10000 Zagreb</item>
      <item>ROSa - SAN d.o.o., OIB 92487848709, Matijašec 5,10000 Zagreb</item>
      <item>Branko Frantal, OIB 60685430971, Matijašec 5,10000 Zagreb</item>
    </izvorni_sadrzaj>
    <derivirana_varijabla naziv="DomainObject.Predmet.SudioniciListAdressOIB_1">
      <item>FINA Regionalni centar Zagreb, OIB 85821130368, Trg svibanjskih žrtava 1995. br.1,10000 Zagreb</item>
      <item>ROSa - SAN d.o.o., OIB 92487848709, Matijašec 5,10000 Zagreb</item>
      <item>Branko Frantal, OIB 60685430971, Matijašec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92487848709</item>
      <item>, OIB 60685430971</item>
    </izvorni_sadrzaj>
    <derivirana_varijabla naziv="DomainObject.Predmet.SudioniciListNazivOIB_1">
      <item>, OIB 85821130368</item>
      <item>, OIB 92487848709</item>
      <item>, OIB 60685430971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1301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2015-12-21T17:42:00Z</dcterms:created>
  <dc:creator>ilukac</dc:creator>
  <cp:lastModifiedBy>Marina Gojić</cp:lastModifiedBy>
  <cp:lastPrinted>2015-12-24T09:21:00Z</cp:lastPrinted>
  <dcterms:modified xmlns:xsi="http://www.w3.org/2001/XMLSchema-instance" xsi:type="dcterms:W3CDTF">2015-12-24T09:21:00Z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