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8a32" w14:paraId="c218a32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C30AF0">
        <w:t>142/18-7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C30AF0">
        <w:t xml:space="preserve">MATKOL </w:t>
      </w:r>
      <w:r w:rsidR="00C30AF0" w:rsidRPr="000539FB">
        <w:t xml:space="preserve">d.o.o., </w:t>
      </w:r>
      <w:r w:rsidR="00C30AF0">
        <w:t>Šibenik</w:t>
      </w:r>
      <w:r w:rsidR="00C30AF0" w:rsidRPr="000539FB">
        <w:t xml:space="preserve">, </w:t>
      </w:r>
      <w:r w:rsidR="00C30AF0">
        <w:t>8. Dalmatinske udarne brigade 23</w:t>
      </w:r>
      <w:r w:rsidR="00C30AF0" w:rsidRPr="000539FB">
        <w:t xml:space="preserve">, OIB: </w:t>
      </w:r>
      <w:r w:rsidR="00C30AF0">
        <w:t>14821448506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E1356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C30AF0">
        <w:t xml:space="preserve">MATKOL </w:t>
      </w:r>
      <w:r w:rsidR="00C30AF0" w:rsidRPr="000539FB">
        <w:t xml:space="preserve">d.o.o., </w:t>
      </w:r>
      <w:r w:rsidR="00C30AF0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5E1356" w:rsidP="003D5A65" w:rsidR="003D5A65" w:rsidRPr="003D5A65">
      <w:pPr>
        <w:jc w:val="center"/>
      </w:pPr>
      <w:r>
        <w:t>2</w:t>
      </w:r>
      <w:r w:rsidR="003D5A65" w:rsidRPr="003D5A65">
        <w:t xml:space="preserve">. </w:t>
      </w:r>
      <w:r w:rsidR="002E5684">
        <w:t>srpnja</w:t>
      </w:r>
      <w:r w:rsidR="00195532">
        <w:t xml:space="preserve"> 2018</w:t>
      </w:r>
      <w:r w:rsidR="00E52157">
        <w:t xml:space="preserve">. u </w:t>
      </w:r>
      <w:r w:rsidR="00273741">
        <w:t>9</w:t>
      </w:r>
      <w:r w:rsidR="009C2B72">
        <w:t>,</w:t>
      </w:r>
      <w:r>
        <w:t>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D9691E" w:rsidRPr="001D1BBA">
        <w:t>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C30AF0">
        <w:t xml:space="preserve">Branka </w:t>
      </w:r>
      <w:proofErr w:type="spellStart"/>
      <w:r w:rsidR="00C30AF0">
        <w:t>Kolopera</w:t>
      </w:r>
      <w:proofErr w:type="spellEnd"/>
      <w:r w:rsidR="00C30AF0">
        <w:t xml:space="preserve"> iz Šibenika</w:t>
      </w:r>
      <w:r w:rsidR="00C30AF0" w:rsidRPr="0010055C">
        <w:t xml:space="preserve">, </w:t>
      </w:r>
      <w:r w:rsidR="00C30AF0">
        <w:t>8. Dalmatinske udarne brigade 23</w:t>
      </w:r>
      <w:r w:rsidR="00C30AF0" w:rsidRPr="0010055C">
        <w:t xml:space="preserve">, OIB: </w:t>
      </w:r>
      <w:r w:rsidR="00C30AF0">
        <w:t>11485891677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5E1356">
        <w:t>2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73741">
        <w:t>9</w:t>
      </w:r>
      <w:r w:rsidR="008C0176">
        <w:t>,</w:t>
      </w:r>
      <w:r w:rsidR="005E1356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</w:t>
      </w:r>
      <w:r w:rsidR="00D9691E">
        <w:t>Stalna služba u Šibeniku,</w:t>
      </w:r>
      <w:r w:rsidR="00D9691E" w:rsidRPr="00071F11">
        <w:t xml:space="preserve"> </w:t>
      </w:r>
      <w:r w:rsidR="00D9691E">
        <w:t>Stjepana Radića 81/II</w:t>
      </w:r>
      <w:r w:rsidR="00D9691E" w:rsidRPr="00071F11">
        <w:t xml:space="preserve">, sudnica </w:t>
      </w:r>
      <w:r w:rsidR="00D9691E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D9691E">
        <w:t>Šibenika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C30AF0">
        <w:t xml:space="preserve">MATKOL </w:t>
      </w:r>
      <w:r w:rsidR="00C30AF0" w:rsidRPr="000539FB">
        <w:t xml:space="preserve">d.o.o., </w:t>
      </w:r>
      <w:r w:rsidR="00C30AF0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C30AF0">
        <w:t xml:space="preserve">Branko </w:t>
      </w:r>
      <w:proofErr w:type="spellStart"/>
      <w:r w:rsidR="00C30AF0">
        <w:t>Koloper</w:t>
      </w:r>
      <w:proofErr w:type="spellEnd"/>
      <w:r w:rsidR="00C30AF0">
        <w:t xml:space="preserve"> iz Šibenika</w:t>
      </w:r>
      <w:r w:rsidR="00C30AF0" w:rsidRPr="0010055C">
        <w:t xml:space="preserve">, </w:t>
      </w:r>
      <w:r w:rsidR="00C30AF0">
        <w:t>8. Dalmatinske udarne brigade 23</w:t>
      </w:r>
      <w:r w:rsidR="00C30AF0" w:rsidRPr="0010055C">
        <w:t xml:space="preserve">, OIB: </w:t>
      </w:r>
      <w:r w:rsidR="00C30AF0">
        <w:t>11485891677</w:t>
      </w:r>
      <w:r>
        <w:t xml:space="preserve">. </w:t>
      </w:r>
      <w:r w:rsidRPr="00071F11">
        <w:t xml:space="preserve">Na ročište za utvrđivanje uvjeta za pokretanje postupka određeno za dan </w:t>
      </w:r>
      <w:r w:rsidR="00C30AF0">
        <w:t>21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C30AF0">
        <w:t xml:space="preserve">Branko </w:t>
      </w:r>
      <w:proofErr w:type="spellStart"/>
      <w:r w:rsidR="00C30AF0">
        <w:t>Koloper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C30AF0">
        <w:t xml:space="preserve">Branko </w:t>
      </w:r>
      <w:proofErr w:type="spellStart"/>
      <w:r w:rsidR="00C30AF0">
        <w:t>Koloper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C30AF0">
        <w:lastRenderedPageBreak/>
        <w:t>142</w:t>
      </w:r>
      <w:r w:rsidR="006927F0">
        <w:t>/2018</w:t>
      </w:r>
      <w:r w:rsidR="00C30AF0">
        <w:t>-4</w:t>
      </w:r>
      <w:r w:rsidRPr="00653A23">
        <w:t xml:space="preserve"> od </w:t>
      </w:r>
      <w:r w:rsidR="00C30AF0">
        <w:t>9</w:t>
      </w:r>
      <w:r w:rsidRPr="00653A23">
        <w:t xml:space="preserve">. </w:t>
      </w:r>
      <w:r w:rsidR="00D9691E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C30AF0">
        <w:t xml:space="preserve">Branko </w:t>
      </w:r>
      <w:proofErr w:type="spellStart"/>
      <w:r w:rsidR="00C30AF0">
        <w:t>Koloper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D9691E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4D68AE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9017A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9017A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D9691E">
        <w:t>Šibenskoj</w:t>
      </w:r>
    </w:p>
    <w:p w:rsidRDefault="00C30AF0" w:rsidP="00C969E8" w:rsidR="002D2B61">
      <w:pPr>
        <w:numPr>
          <w:ilvl w:val="0"/>
          <w:numId w:val="2"/>
        </w:numPr>
      </w:pPr>
      <w:r>
        <w:t xml:space="preserve">Branko </w:t>
      </w:r>
      <w:proofErr w:type="spellStart"/>
      <w:r>
        <w:t>Koloper</w:t>
      </w:r>
      <w:proofErr w:type="spellEnd"/>
      <w:r>
        <w:t xml:space="preserve"> iz Šibenika</w:t>
      </w:r>
      <w:r w:rsidRPr="0010055C">
        <w:t xml:space="preserve">, </w:t>
      </w:r>
      <w:r>
        <w:t>8. Dalmatinske udarne brigade 23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368B4"/>
    <w:rsid w:val="00063833"/>
    <w:rsid w:val="00071388"/>
    <w:rsid w:val="00071F11"/>
    <w:rsid w:val="000A6C54"/>
    <w:rsid w:val="000A7DAE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4D68AE"/>
    <w:rsid w:val="00510299"/>
    <w:rsid w:val="00592999"/>
    <w:rsid w:val="005D4160"/>
    <w:rsid w:val="005E1356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9017AC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30AF0"/>
    <w:rsid w:val="00C41E6F"/>
    <w:rsid w:val="00C969E8"/>
    <w:rsid w:val="00CA1393"/>
    <w:rsid w:val="00D25050"/>
    <w:rsid w:val="00D34CF7"/>
    <w:rsid w:val="00D41A49"/>
    <w:rsid w:val="00D638E4"/>
    <w:rsid w:val="00D716EE"/>
    <w:rsid w:val="00D853D6"/>
    <w:rsid w:val="00D86048"/>
    <w:rsid w:val="00D9691E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</izvorni_sadrzaj>
    <derivirana_varijabla naziv="DomainObject.Predmet.OstaliListFormated_1">
      <item>Branko Koloper</item>
    </derivirana_varijabla>
  </DomainObject.Predmet.OstaliListFormated>
  <DomainObject.Predmet.OstaliListFormatedOIB>
    <izvorni_sadrzaj>
      <item>Branko Koloper, OIB 11485891677</item>
    </izvorni_sadrzaj>
    <derivirana_varijabla naziv="DomainObject.Predmet.OstaliListFormatedOIB_1">
      <item>Branko Koloper, OIB 11485891677</item>
    </derivirana_varijabla>
  </DomainObject.Predmet.OstaliListFormatedOIB>
  <DomainObject.Predmet.OstaliListFormatedWithAdress>
    <izvorni_sadrzaj>
      <item>Branko Koloper, Ul.8.udarne Dalmat.brigade 23, 22000 Šibenik</item>
    </izvorni_sadrzaj>
    <derivirana_varijabla naziv="DomainObject.Predmet.OstaliListFormatedWithAdress_1">
      <item>Branko Koloper, Ul.8.udarne Dalmat.brigade 23,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</izvorni_sadrzaj>
    <derivirana_varijabla naziv="DomainObject.Predmet.OstaliListFormatedWithAdressOIB_1">
      <item>Branko Koloper, OIB 11485891677, Ul.8.udarne Dalmat.brigade 23, 22000 Šibenik</item>
    </derivirana_varijabla>
  </DomainObject.Predmet.OstaliListFormatedWithAdressOIB>
  <DomainObject.Predmet.OstaliListNazivFormated>
    <izvorni_sadrzaj>
      <item>Branko Koloper</item>
    </izvorni_sadrzaj>
    <derivirana_varijabla naziv="DomainObject.Predmet.OstaliListNazivFormated_1">
      <item>Branko Koloper</item>
    </derivirana_varijabla>
  </DomainObject.Predmet.OstaliListNazivFormated>
  <DomainObject.Predmet.OstaliListNazivFormatedOIB>
    <izvorni_sadrzaj>
      <item>Branko Koloper, OIB 11485891677</item>
    </izvorni_sadrzaj>
    <derivirana_varijabla naziv="DomainObject.Predmet.OstaliListNazivFormatedOIB_1">
      <item>Branko Koloper, OIB 11485891677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</izvorni_sadrzaj>
    <derivirana_varijabla naziv="DomainObject.Predmet.SudioniciListNazivOIB_1">
      <item>, OIB 85821130368</item>
      <item>, OIB 14821448506</item>
      <item>, OIB 11485891677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2134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2018-06-01T12:43:00Z</dcterms:created>
  <dc:creator>Administrator</dc:creator>
  <cp:lastModifiedBy>Ante Rubelj</cp:lastModifiedBy>
  <cp:lastPrinted>2018-06-05T11:32:00Z</cp:lastPrinted>
  <dcterms:modified xmlns:xsi="http://www.w3.org/2001/XMLSchema-instance" xsi:type="dcterms:W3CDTF">2018-06-05T11:32:00Z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POLICIJA- 142-18- Branko Koloper.docx)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