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59e4" w14:paraId="ee859e4" w:rsidRDefault="00272916" w:rsidP="00272916" w:rsidR="00272916" w:rsidRPr="001D58C0">
      <w:pPr>
        <w:jc w:val="right"/>
        <w15:collapsed w:val="false"/>
      </w:pPr>
      <w:bookmarkStart w:name="_GoBack" w:id="0"/>
      <w:bookmarkEnd w:id="0"/>
      <w:proofErr w:type="spellStart"/>
      <w:r w:rsidRPr="001D58C0">
        <w:t>Posl</w:t>
      </w:r>
      <w:proofErr w:type="spellEnd"/>
      <w:r w:rsidRPr="001D58C0">
        <w:t>. br.: 1 St-</w:t>
      </w:r>
      <w:r w:rsidR="00A33A37">
        <w:t>577</w:t>
      </w:r>
      <w:r w:rsidRPr="001D58C0">
        <w:t>/16-</w:t>
      </w:r>
      <w:r w:rsidR="00A33A37">
        <w:t>56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>
      <w:r w:rsidRPr="001D58C0">
        <w:t>REPUBLIKA HRVATSKA</w:t>
      </w:r>
    </w:p>
    <w:p w:rsidRDefault="00272916" w:rsidP="00272916" w:rsidR="00272916" w:rsidRPr="001D58C0">
      <w:r w:rsidRPr="001D58C0">
        <w:t>TRGOVAČKI SUD U ZADRU</w:t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</w:p>
    <w:p w:rsidRDefault="00272916" w:rsidP="00272916" w:rsidR="00272916" w:rsidRPr="001D58C0">
      <w:r w:rsidRPr="001D58C0">
        <w:t xml:space="preserve">Dr. Franje Tuđmana 35 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dužnikom </w:t>
      </w:r>
      <w:r w:rsidR="00A33A37">
        <w:t>ANORTI ADRIA d.o.o., Biograd na Moru, Zadarska 16, OIB: 66880183431</w:t>
      </w:r>
      <w:r w:rsidR="005844DD" w:rsidRPr="00C422BB">
        <w:t>,</w:t>
      </w:r>
      <w:r w:rsidR="005844DD">
        <w:t xml:space="preserve"> </w:t>
      </w:r>
      <w:r w:rsidR="005844DD" w:rsidRPr="00BE6EB1">
        <w:t>zastupanom po stečajno</w:t>
      </w:r>
      <w:r w:rsidR="005844DD">
        <w:t>m</w:t>
      </w:r>
      <w:r w:rsidR="005844DD" w:rsidRPr="00BE6EB1">
        <w:t xml:space="preserve"> upravitelj</w:t>
      </w:r>
      <w:r w:rsidR="005844DD">
        <w:t xml:space="preserve">u </w:t>
      </w:r>
      <w:r w:rsidR="00A33A37">
        <w:t>Jozi Jelaviću</w:t>
      </w:r>
      <w:r w:rsidRPr="001D58C0">
        <w:t xml:space="preserve">, dana </w:t>
      </w:r>
      <w:r w:rsidR="00A33A37">
        <w:t>10</w:t>
      </w:r>
      <w:r w:rsidR="008C564C">
        <w:t>. siječnja 2017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1D58C0" w:rsidR="001D58C0" w:rsidRPr="001D58C0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>Nalaže se Financijskoj agenciji postupiti po zahtjevu za prodaju nekretnina u stečajnom postupku koji se pred ovim sudom vodi pod posl.br. St</w:t>
      </w:r>
      <w:r w:rsidR="005844DD">
        <w:rPr>
          <w:szCs w:val="24"/>
        </w:rPr>
        <w:t>-</w:t>
      </w:r>
      <w:r w:rsidR="00A33A37">
        <w:rPr>
          <w:szCs w:val="24"/>
        </w:rPr>
        <w:t>577</w:t>
      </w:r>
      <w:r>
        <w:rPr>
          <w:szCs w:val="24"/>
        </w:rPr>
        <w:t>/16</w:t>
      </w:r>
      <w:r w:rsidRPr="001D58C0">
        <w:rPr>
          <w:szCs w:val="24"/>
        </w:rPr>
        <w:t xml:space="preserve"> od </w:t>
      </w:r>
      <w:r w:rsidR="00A33A37">
        <w:rPr>
          <w:szCs w:val="24"/>
        </w:rPr>
        <w:t>29. studenoga</w:t>
      </w:r>
      <w:r w:rsidRPr="001D58C0">
        <w:rPr>
          <w:szCs w:val="24"/>
        </w:rPr>
        <w:t xml:space="preserve"> 2016. godine.</w:t>
      </w:r>
    </w:p>
    <w:p w:rsidRDefault="001D58C0" w:rsidP="001D58C0" w:rsidR="001D58C0" w:rsidRPr="001D58C0"/>
    <w:p w:rsidRDefault="001D58C0" w:rsidP="001D58C0" w:rsidR="001D58C0" w:rsidRPr="00F436CF">
      <w:pPr>
        <w:pStyle w:val="Naslov2"/>
        <w:rPr>
          <w:b w:val="false"/>
          <w:szCs w:val="24"/>
        </w:rPr>
      </w:pPr>
      <w:r w:rsidRPr="00F436CF">
        <w:rPr>
          <w:b w:val="false"/>
          <w:szCs w:val="24"/>
        </w:rPr>
        <w:t xml:space="preserve"> Obrazloženje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>
      <w:pPr>
        <w:jc w:val="both"/>
      </w:pPr>
      <w:r w:rsidRPr="001D58C0">
        <w:tab/>
        <w:t xml:space="preserve">Rješenjem ovog Trgovačkog suda u </w:t>
      </w:r>
      <w:r>
        <w:t>Zadru</w:t>
      </w:r>
      <w:r w:rsidRPr="001D58C0">
        <w:t xml:space="preserve"> posl.br. St-</w:t>
      </w:r>
      <w:r w:rsidR="00A33A37">
        <w:t>577</w:t>
      </w:r>
      <w:r>
        <w:t>/16-</w:t>
      </w:r>
      <w:proofErr w:type="spellStart"/>
      <w:r w:rsidR="00A33A37">
        <w:t>16</w:t>
      </w:r>
      <w:proofErr w:type="spellEnd"/>
      <w:r w:rsidRPr="001D58C0">
        <w:t xml:space="preserve"> od </w:t>
      </w:r>
      <w:r w:rsidR="00A33A37">
        <w:t>6. svibnja</w:t>
      </w:r>
      <w:r w:rsidR="007E0EE0">
        <w:t xml:space="preserve"> 2016</w:t>
      </w:r>
      <w:r w:rsidRPr="001D58C0">
        <w:t>. godine otvoren je stečajni postupak nad du</w:t>
      </w:r>
      <w:r w:rsidR="00A33A37">
        <w:t>žnikom, a rješenjem posl.br. St-577</w:t>
      </w:r>
      <w:r w:rsidR="005844DD">
        <w:t>/16-</w:t>
      </w:r>
      <w:r w:rsidR="00A33A37">
        <w:t>49</w:t>
      </w:r>
      <w:r w:rsidRPr="001D58C0">
        <w:t xml:space="preserve"> od </w:t>
      </w:r>
      <w:r w:rsidR="00A33A37">
        <w:t xml:space="preserve">26. </w:t>
      </w:r>
      <w:proofErr w:type="spellStart"/>
      <w:r w:rsidR="00A33A37">
        <w:t>loistopada</w:t>
      </w:r>
      <w:proofErr w:type="spellEnd"/>
      <w:r w:rsidR="007E0EE0">
        <w:t xml:space="preserve"> 2016</w:t>
      </w:r>
      <w:r w:rsidRPr="001D58C0">
        <w:t xml:space="preserve">. godine određena je prodaja imovine u stečajnom postupku, te je na temelju navedenih odluka dostavljen Financijskoj agenciji zahtjev od </w:t>
      </w:r>
      <w:r w:rsidR="00A33A37">
        <w:t>29. studenoga</w:t>
      </w:r>
      <w:r w:rsidRPr="001D58C0">
        <w:t xml:space="preserve"> 2016. godine za prodaju imovine.</w:t>
      </w:r>
    </w:p>
    <w:p w:rsidRDefault="008C564C" w:rsidP="008C564C" w:rsidR="008C564C" w:rsidRPr="001D58C0">
      <w:pPr>
        <w:ind w:firstLine="708"/>
        <w:jc w:val="both"/>
      </w:pPr>
      <w:r>
        <w:t xml:space="preserve">Stečajni upravitelj dana </w:t>
      </w:r>
      <w:r w:rsidR="00A33A37">
        <w:t>23. prosinca 2016</w:t>
      </w:r>
      <w:r>
        <w:t xml:space="preserve">. </w:t>
      </w:r>
      <w:r w:rsidR="00E838F4">
        <w:t xml:space="preserve">ovom sudu dostavio prijedlog za donošenje zaključka u vezi s plaćanjem predujma troškova prodaje elektroničkom javnom dražbom u kojem navodi da je Financijska agencija na svojoj internetskoj stranici dana </w:t>
      </w:r>
      <w:r w:rsidR="00A33A37">
        <w:t>12. prosinca</w:t>
      </w:r>
      <w:r w:rsidR="00E838F4">
        <w:t xml:space="preserve"> 2016. objavila poziv na uplatu predujma za pokriće troškova prodaje elektroničkom javnom dražbom, klasa: </w:t>
      </w:r>
      <w:r w:rsidR="00E838F4" w:rsidRPr="001D58C0">
        <w:t>O/110-10/16-01/</w:t>
      </w:r>
      <w:r w:rsidR="00A33A37">
        <w:t>790</w:t>
      </w:r>
      <w:r w:rsidR="00E838F4" w:rsidRPr="001D58C0">
        <w:t xml:space="preserve">, </w:t>
      </w:r>
      <w:proofErr w:type="spellStart"/>
      <w:r w:rsidR="00E838F4" w:rsidRPr="001D58C0">
        <w:t>Ur</w:t>
      </w:r>
      <w:r w:rsidR="00A33A37">
        <w:t>.</w:t>
      </w:r>
      <w:r w:rsidR="00E838F4" w:rsidRPr="001D58C0">
        <w:t>broj</w:t>
      </w:r>
      <w:proofErr w:type="spellEnd"/>
      <w:r w:rsidR="00E838F4" w:rsidRPr="001D58C0">
        <w:t>: 04-09-16-</w:t>
      </w:r>
      <w:r w:rsidR="00E838F4">
        <w:t xml:space="preserve">7, pod prijetnjom da se prodaja neće provesti u slučaju da se predujam u iznosu od 2.800,00 kuna ne uplati u roku od 8 dana. </w:t>
      </w:r>
    </w:p>
    <w:p w:rsidRDefault="001D58C0" w:rsidP="001D58C0" w:rsidR="001D58C0" w:rsidRPr="00F436CF">
      <w:pPr>
        <w:jc w:val="both"/>
        <w:rPr>
          <w:b/>
        </w:rPr>
      </w:pPr>
      <w:r w:rsidRPr="001D58C0">
        <w:tab/>
        <w:t>Prema čl. 247. Stečajnog zakona (</w:t>
      </w:r>
      <w:r w:rsidR="00F436CF">
        <w:t>Narodne novine</w:t>
      </w:r>
      <w:r w:rsidRPr="001D58C0">
        <w:t xml:space="preserve"> 71/15, dalje u tekstu SZ) prodaju nekretnina stečajnog dužnika provodi financijska agencija elektroničkom javnom dražbom. Radi se o zakonom propisanom načinu prodaje imovine i Financijska agencija je dužna provesti prodaju imovine po dostavljenom zahtjevu.</w:t>
      </w:r>
    </w:p>
    <w:p w:rsidRDefault="001D58C0" w:rsidP="007E0EE0" w:rsidR="001D58C0" w:rsidRPr="001D58C0">
      <w:pPr>
        <w:jc w:val="both"/>
      </w:pPr>
      <w:r w:rsidRPr="001D58C0">
        <w:t xml:space="preserve"> </w:t>
      </w:r>
      <w:r w:rsidRPr="001D58C0">
        <w:tab/>
        <w:t>Prema Pravilniku o načinu i postupku provedbe prodaje nekretnina i pokretnina u ovršnom postupku (N</w:t>
      </w:r>
      <w:r w:rsidR="00F436CF">
        <w:t>arodne novine</w:t>
      </w:r>
      <w:r w:rsidRPr="001D58C0">
        <w:t xml:space="preserve"> 156/2014) Financijska agencija će ovrhovoditelja pozvati platiti predujam za troškove provedbe prodaje elektroničkom javnom dražbom. U konkretnom slučaju stečajni dužnik, ili stečajni upravitelj stečajnog dužnika, a posebno sud koji je podnio zahtjev, nisu ovrhovoditelji. Stečajni postupak je generalna ovrha, pa stečajni dužnik (i nitko drugi, tj. sud ili stečajni upravitelj) može samo imati status </w:t>
      </w:r>
      <w:proofErr w:type="spellStart"/>
      <w:r w:rsidRPr="001D58C0">
        <w:t>ovršenika</w:t>
      </w:r>
      <w:proofErr w:type="spellEnd"/>
      <w:r w:rsidRPr="001D58C0">
        <w:t xml:space="preserve">. Zbog toga se stečajnog dužnika ili u njegovo ime stečajnog upravitelj, kao ni sud, ne može pozvati na plaćanje predujma za troškove provedbe prodaje elektroničkom javnom dražbom. Dodatno se navodi </w:t>
      </w:r>
      <w:r w:rsidRPr="001D58C0">
        <w:lastRenderedPageBreak/>
        <w:t xml:space="preserve">da se prodaja u stečajnom postupku ne može uvjetovati uplatom predujma, budući se radi o zakonskoj obvezi unovčenja nekretnine (stečajne mase), a ne o slobodnom raspolaganju ovrhovoditelja. Troškovi unovčenja će se namiriti iz postignute </w:t>
      </w:r>
      <w:proofErr w:type="spellStart"/>
      <w:r w:rsidRPr="001D58C0">
        <w:t>kupovnine</w:t>
      </w:r>
      <w:proofErr w:type="spellEnd"/>
      <w:r w:rsidRPr="001D58C0">
        <w:t xml:space="preserve">, a sve sukladno Stečajnom zakonu koji je u ovom slučaju </w:t>
      </w:r>
      <w:proofErr w:type="spellStart"/>
      <w:r w:rsidRPr="001D58C0">
        <w:t>lex</w:t>
      </w:r>
      <w:proofErr w:type="spellEnd"/>
      <w:r w:rsidRPr="001D58C0">
        <w:t xml:space="preserve"> </w:t>
      </w:r>
      <w:proofErr w:type="spellStart"/>
      <w:r w:rsidRPr="001D58C0">
        <w:t>specialis</w:t>
      </w:r>
      <w:proofErr w:type="spellEnd"/>
      <w:r w:rsidRPr="001D58C0">
        <w:t>.</w:t>
      </w:r>
    </w:p>
    <w:p w:rsidRDefault="001D58C0" w:rsidP="001D58C0" w:rsidR="001D58C0" w:rsidRPr="001D58C0">
      <w:pPr>
        <w:jc w:val="both"/>
      </w:pPr>
      <w:r w:rsidRPr="001D58C0">
        <w:tab/>
        <w:t>Zbog navedenog, na temelju spomenutog propisa i čl. 247., u s</w:t>
      </w:r>
      <w:r w:rsidR="00F436CF">
        <w:t xml:space="preserve">vezi s čl. 18. Stečajnog zakona, </w:t>
      </w:r>
      <w:r w:rsidRPr="001D58C0">
        <w:t>odlučeno je kao u izreci.</w:t>
      </w:r>
    </w:p>
    <w:p w:rsidRDefault="001D58C0" w:rsidP="001D58C0" w:rsidR="001D58C0" w:rsidRPr="001D58C0">
      <w:pPr>
        <w:jc w:val="both"/>
      </w:pP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5844DD">
        <w:t xml:space="preserve">Zadru, </w:t>
      </w:r>
      <w:r w:rsidR="00A33A37">
        <w:t>10</w:t>
      </w:r>
      <w:r w:rsidR="008C564C">
        <w:t>. siječnja 2017.</w:t>
      </w:r>
    </w:p>
    <w:p w:rsidRDefault="001D58C0" w:rsidP="001D58C0" w:rsidR="001D58C0" w:rsidRPr="001D58C0"/>
    <w:p w:rsidRDefault="001D58C0" w:rsidP="007E0EE0" w:rsidR="001D58C0">
      <w:pPr>
        <w:jc w:val="right"/>
      </w:pP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="007E0EE0">
        <w:t>Sutkinja:</w:t>
      </w:r>
    </w:p>
    <w:p w:rsidRDefault="007E0EE0" w:rsidP="007E0EE0" w:rsidR="007E0EE0" w:rsidRPr="007E0EE0">
      <w:pPr>
        <w:jc w:val="right"/>
      </w:pPr>
      <w:r>
        <w:t>Ardena Bajlo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F436CF"/>
    <w:p w:rsidRDefault="001D58C0" w:rsidP="001D58C0" w:rsidR="001D58C0" w:rsidRPr="00F436CF"/>
    <w:p w:rsidRDefault="001D58C0" w:rsidP="001D58C0" w:rsidR="001D58C0" w:rsidRPr="00F436CF">
      <w:r w:rsidRPr="00F436CF">
        <w:t>POUKA O PRAVNOM LIJEKU</w:t>
      </w:r>
    </w:p>
    <w:p w:rsidRDefault="001D58C0" w:rsidP="001D58C0" w:rsidR="001D58C0" w:rsidRPr="00F436CF">
      <w:r w:rsidRPr="00F436CF">
        <w:t xml:space="preserve">Protiv ovog zaključka nije dopušteno je izjaviti žalbu. </w:t>
      </w:r>
    </w:p>
    <w:p w:rsidRDefault="001D58C0" w:rsidP="001D58C0" w:rsidR="001D58C0" w:rsidRPr="00F436CF"/>
    <w:p w:rsidRDefault="001D58C0" w:rsidP="001D58C0" w:rsidR="001D58C0" w:rsidRPr="00F436CF"/>
    <w:p w:rsidRDefault="007E0EE0" w:rsidP="001D58C0" w:rsidR="001D58C0" w:rsidRPr="00F436CF">
      <w:r w:rsidRPr="00F436CF">
        <w:t>DNA</w:t>
      </w:r>
      <w:r w:rsidR="001D58C0" w:rsidRPr="00F436CF">
        <w:t>:</w:t>
      </w:r>
    </w:p>
    <w:p w:rsidRDefault="001D58C0" w:rsidP="001D58C0" w:rsidR="001D58C0" w:rsidRPr="00F436CF">
      <w:r w:rsidRPr="00F436CF">
        <w:t>- Financijska agencija RC Split,  putem e oglasne ploče,</w:t>
      </w:r>
    </w:p>
    <w:p w:rsidRDefault="001D58C0" w:rsidP="001D58C0" w:rsidR="001D58C0" w:rsidRPr="00F436CF">
      <w:r w:rsidRPr="00F436CF">
        <w:t>- stečajni upravitelj, putem e oglasne ploče.</w:t>
      </w:r>
    </w:p>
    <w:p w:rsidRDefault="001E203A" w:rsidP="001D58C0" w:rsidR="001E203A" w:rsidRPr="00F436CF">
      <w:pPr>
        <w:pStyle w:val="Tijeloteksta"/>
        <w:ind w:firstLine="708"/>
        <w:rPr>
          <w:szCs w:val="24"/>
        </w:rPr>
      </w:pPr>
    </w:p>
    <w:sectPr w:rsidR="001E203A" w:rsidRPr="00F436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1D58C0"/>
    <w:rsid w:val="001E203A"/>
    <w:rsid w:val="002275DA"/>
    <w:rsid w:val="00272916"/>
    <w:rsid w:val="005844DD"/>
    <w:rsid w:val="005B3B8B"/>
    <w:rsid w:val="006B4A1A"/>
    <w:rsid w:val="006F72AB"/>
    <w:rsid w:val="007E0EE0"/>
    <w:rsid w:val="00890016"/>
    <w:rsid w:val="008C564C"/>
    <w:rsid w:val="008F580E"/>
    <w:rsid w:val="00A33A37"/>
    <w:rsid w:val="00E80F20"/>
    <w:rsid w:val="00E838F4"/>
    <w:rsid w:val="00F4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3B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B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B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B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B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3B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B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B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B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B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ANORTI ADRIA društvo s ograničenom odgovornošću za servis plovila</izvorni_sadrzaj>
    <derivirana_varijabla naziv="DomainObject.Predmet.ProtustrankaFormated_1">  ANORTI ADRIA društvo s ograničenom odgovornošću za servis plovila</derivirana_varijabla>
  </DomainObject.Predmet.ProtustrankaFormated>
  <DomainObject.Predmet.ProtustrankaFormatedOIB>
    <izvorni_sadrzaj>  ANORTI ADRIA društvo s ograničenom odgovornošću za servis plovila, OIB 66880183431</izvorni_sadrzaj>
    <derivirana_varijabla naziv="DomainObject.Predmet.ProtustrankaFormatedOIB_1">  ANORTI ADRIA društvo s ograničenom odgovornošću za servis plovila, OIB 66880183431</derivirana_varijabla>
  </DomainObject.Predmet.ProtustrankaFormatedOIB>
  <DomainObject.Predmet.ProtustrankaFormatedWithAdress>
    <izvorni_sadrzaj> ANORTI ADRIA društvo s ograničenom odgovornošću za servis plovila, Zadarska 16, 23210 Biograd Na Moru</izvorni_sadrzaj>
    <derivirana_varijabla naziv="DomainObject.Predmet.ProtustrankaFormatedWithAdress_1"> ANORTI ADRIA društvo s ograničenom odgovornošću za servis plovila, Zadarska 16, 23210 Biograd Na Moru</derivirana_varijabla>
  </DomainObject.Predmet.ProtustrankaFormatedWithAdress>
  <DomainObject.Predmet.ProtustrankaFormatedWithAdressOIB>
    <izvorni_sadrzaj> ANORTI ADRIA društvo s ograničenom odgovornošću za servis plovila, OIB 66880183431, Zadarska 16, 23210 Biograd Na Moru</izvorni_sadrzaj>
    <derivirana_varijabla naziv="DomainObject.Predmet.ProtustrankaFormatedWithAdressOIB_1"> ANORTI ADRIA društvo s ograničenom odgovornošću za servis plovila, OIB 66880183431, Zadarska 16, 23210 Biograd Na Moru</derivirana_varijabla>
  </DomainObject.Predmet.ProtustrankaFormatedWithAdressOIB>
  <DomainObject.Predmet.ProtustrankaWithAdress>
    <izvorni_sadrzaj>ANORTI ADRIA društvo s ograničenom odgovornošću za servis plovila Zadarska 16, 23210 Biograd Na Moru</izvorni_sadrzaj>
    <derivirana_varijabla naziv="DomainObject.Predmet.ProtustrankaWithAdress_1">ANORTI ADRIA društvo s ograničenom odgovornošću za servis plovila Zadarska 16, 23210 Biograd Na Moru</derivirana_varijabla>
  </DomainObject.Predmet.ProtustrankaWithAdress>
  <DomainObject.Predmet.ProtustrankaWithAdressOIB>
    <izvorni_sadrzaj>ANORTI ADRIA društvo s ograničenom odgovornošću za servis plovila, OIB 66880183431, Zadarska 16, 23210 Biograd Na Moru</izvorni_sadrzaj>
    <derivirana_varijabla naziv="DomainObject.Predmet.ProtustrankaWithAdressOIB_1">ANORTI ADRIA društvo s ograničenom odgovornošću za servis plovila, OIB 66880183431, Zadarska 16, 23210 Biograd Na Moru</derivirana_varijabla>
  </DomainObject.Predmet.ProtustrankaWithAdressOIB>
  <DomainObject.Predmet.ProtustrankaNazivFormated>
    <izvorni_sadrzaj>ANORTI ADRIA društvo s ograničenom odgovornošću za servis plovila</izvorni_sadrzaj>
    <derivirana_varijabla naziv="DomainObject.Predmet.ProtustrankaNazivFormated_1">ANORTI ADRIA društvo s ograničenom odgovornošću za servis plovila</derivirana_varijabla>
  </DomainObject.Predmet.ProtustrankaNazivFormated>
  <DomainObject.Predmet.ProtustrankaNazivFormatedOIB>
    <izvorni_sadrzaj>ANORTI ADRIA društvo s ograničenom odgovornošću za servis plovila, OIB 66880183431</izvorni_sadrzaj>
    <derivirana_varijabla naziv="DomainObject.Predmet.ProtustrankaNazivFormatedOIB_1">ANORTI ADRIA društvo s ograničenom odgovornošću za servis plovila, OIB 66880183431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ANORTI ADRIA društvo s ograničenom odgovornošću za servis plovila</item>
    </izvorni_sadrzaj>
    <derivirana_varijabla naziv="DomainObject.Predmet.ProtuStrankaListFormated_1">
      <item>ANORTI ADRIA društvo s ograničenom odgovornošću za servis plovila</item>
    </derivirana_varijabla>
  </DomainObject.Predmet.ProtuStrankaListFormated>
  <DomainObject.Predmet.ProtuStrankaListFormatedOIB>
    <izvorni_sadrzaj>
      <item>ANORTI ADRIA društvo s ograničenom odgovornošću za servis plovila, OIB 66880183431</item>
    </izvorni_sadrzaj>
    <derivirana_varijabla naziv="DomainObject.Predmet.ProtuStrankaListFormatedOIB_1">
      <item>ANORTI ADRIA društvo s ograničenom odgovornošću za servis plovila, OIB 66880183431</item>
    </derivirana_varijabla>
  </DomainObject.Predmet.ProtuStrankaListFormatedOIB>
  <DomainObject.Predmet.ProtuStrankaListFormatedWithAdress>
    <izvorni_sadrzaj>
      <item>ANORTI ADRIA društvo s ograničenom odgovornošću za servis plovila, Zadarska 16, 23210 Biograd Na Moru</item>
    </izvorni_sadrzaj>
    <derivirana_varijabla naziv="DomainObject.Predmet.ProtuStrankaListFormatedWithAdress_1">
      <item>ANORTI ADRIA društvo s ograničenom odgovornošću za servis plovila, Zadarska 16, 23210 Biograd Na Moru</item>
    </derivirana_varijabla>
  </DomainObject.Predmet.ProtuStrankaListFormatedWithAdress>
  <DomainObject.Predmet.ProtuStrankaListFormatedWithAdressOIB>
    <izvorni_sadrzaj>
      <item>ANORTI ADRIA društvo s ograničenom odgovornošću za servis plovila, OIB 66880183431, Zadarska 16, 23210 Biograd Na Moru</item>
    </izvorni_sadrzaj>
    <derivirana_varijabla naziv="DomainObject.Predmet.ProtuStrankaListFormatedWithAdressOIB_1">
      <item>ANORTI ADRIA društvo s ograničenom odgovornošću za servis plovila, OIB 66880183431, Zadarska 16, 23210 Biograd Na Moru</item>
    </derivirana_varijabla>
  </DomainObject.Predmet.ProtuStrankaListFormatedWithAdressOIB>
  <DomainObject.Predmet.ProtuStrankaListNazivFormated>
    <izvorni_sadrzaj>
      <item>ANORTI ADRIA društvo s ograničenom odgovornošću za servis plovila</item>
    </izvorni_sadrzaj>
    <derivirana_varijabla naziv="DomainObject.Predmet.ProtuStrankaListNazivFormated_1">
      <item>ANORTI ADRIA društvo s ograničenom odgovornošću za servis plovila</item>
    </derivirana_varijabla>
  </DomainObject.Predmet.ProtuStrankaListNazivFormated>
  <DomainObject.Predmet.ProtuStrankaListNazivFormatedOIB>
    <izvorni_sadrzaj>
      <item>ANORTI ADRIA društvo s ograničenom odgovornošću za servis plovila, OIB 66880183431</item>
    </izvorni_sadrzaj>
    <derivirana_varijabla naziv="DomainObject.Predmet.ProtuStrankaListNazivFormatedOIB_1">
      <item>ANORTI ADRIA društvo s ograničenom odgovornošću za servis plovila, OIB 66880183431</item>
    </derivirana_varijabla>
  </DomainObject.Predmet.ProtuStrankaListNazivFormatedOIB>
  <DomainObject.Predmet.OstaliListFormated>
    <izvorni_sadrzaj>
      <item>Borut Češek</item>
    </izvorni_sadrzaj>
    <derivirana_varijabla naziv="DomainObject.Predmet.OstaliListFormated_1">
      <item>Borut Češek</item>
    </derivirana_varijabla>
  </DomainObject.Predmet.OstaliListFormated>
  <DomainObject.Predmet.OstaliListFormatedOIB>
    <izvorni_sadrzaj>
      <item>Borut Češek</item>
    </izvorni_sadrzaj>
    <derivirana_varijabla naziv="DomainObject.Predmet.OstaliListFormatedOIB_1">
      <item>Borut Češek</item>
    </derivirana_varijabla>
  </DomainObject.Predmet.OstaliListFormatedOIB>
  <DomainObject.Predmet.OstaliListFormatedWithAdress>
    <izvorni_sadrzaj>
      <item>Borut Češek</item>
    </izvorni_sadrzaj>
    <derivirana_varijabla naziv="DomainObject.Predmet.OstaliListFormatedWithAdress_1">
      <item>Borut Češek</item>
    </derivirana_varijabla>
  </DomainObject.Predmet.OstaliListFormatedWithAdress>
  <DomainObject.Predmet.OstaliListFormatedWithAdressOIB>
    <izvorni_sadrzaj>
      <item>Borut Češek</item>
    </izvorni_sadrzaj>
    <derivirana_varijabla naziv="DomainObject.Predmet.OstaliListFormatedWithAdressOIB_1">
      <item>Borut Češek</item>
    </derivirana_varijabla>
  </DomainObject.Predmet.OstaliListFormatedWithAdressOIB>
  <DomainObject.Predmet.OstaliListNazivFormated>
    <izvorni_sadrzaj>
      <item>Borut Češek</item>
    </izvorni_sadrzaj>
    <derivirana_varijabla naziv="DomainObject.Predmet.OstaliListNazivFormated_1">
      <item>Borut Češek</item>
    </derivirana_varijabla>
  </DomainObject.Predmet.OstaliListNazivFormated>
  <DomainObject.Predmet.OstaliListNazivFormatedOIB>
    <izvorni_sadrzaj>
      <item>Borut Češek</item>
    </izvorni_sadrzaj>
    <derivirana_varijabla naziv="DomainObject.Predmet.OstaliListNazivFormatedOIB_1">
      <item>Borut Češek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ANORTI ADRIA društvo s ograničenom odgovornošću za servis plovila</izvorni_sadrzaj>
    <derivirana_varijabla naziv="DomainObject.Predmet.ProtustrankaIDrugi_1">ANORTI ADRIA društvo s ograničenom odgovornošću za servis plovila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ANORTI ADRIA društvo s ograničenom odgovornošću za servis plovila, OIB 66880183431, Zadarska 16, 23210 Biograd Na Moru</izvorni_sadrzaj>
    <derivirana_varijabla naziv="DomainObject.Predmet.ProtustrankaIDrugiAdressOIB_1">ANORTI ADRIA društvo s ograničenom odgovornošću za servis plovila, OIB 66880183431, Zadarska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ANORTI ADRIA društvo s ograničenom odgovornošću za servis plovila</item>
      <item>FINA</item>
      <item>Borut Češek</item>
    </izvorni_sadrzaj>
    <derivirana_varijabla naziv="DomainObject.Predmet.SudioniciListNaziv_1">
      <item>ANORTI ADRIA društvo s ograničenom odgovornošću za servis plovila</item>
      <item>FINA</item>
      <item>Borut Češek</item>
    </derivirana_varijabla>
  </DomainObject.Predmet.SudioniciListNaziv>
  <DomainObject.Predmet.SudioniciListAdressOIB>
    <izvorni_sadrzaj>
      <item>ANORTI ADRIA društvo s ograničenom odgovornošću za servis plovila, OIB 66880183431, Zadarska 16,23210 Biograd Na Moru</item>
      <item>FINA, OIB 85821130368</item>
      <item>Borut Češek</item>
    </izvorni_sadrzaj>
    <derivirana_varijabla naziv="DomainObject.Predmet.SudioniciListAdressOIB_1">
      <item>ANORTI ADRIA društvo s ograničenom odgovornošću za servis plovila, OIB 66880183431, Zadarska 16,23210 Biograd Na Moru</item>
      <item>FINA, OIB 85821130368</item>
      <item>Borut Češek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66880183431</item>
      <item>, OIB 85821130368</item>
      <item>, OIB null</item>
    </izvorni_sadrzaj>
    <derivirana_varijabla naziv="DomainObject.Predmet.SudioniciListNazivOIB_1">
      <item>, OIB 66880183431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503</properties:Words>
  <properties:Characters>2753</properties:Characters>
  <properties:Lines>72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2017-01-10T08:55:00Z</dcterms:created>
  <dc:creator>Martina Kalmeta</dc:creator>
  <cp:lastModifiedBy>wsadmin</cp:lastModifiedBy>
  <dcterms:modified xmlns:xsi="http://www.w3.org/2001/XMLSchema-instance" xsi:type="dcterms:W3CDTF">2017-01-10T13:57:00Z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