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eab6" w14:paraId="102eab6" w:rsidRDefault="00C9477C" w:rsidP="00C9477C" w:rsidR="00C9477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477C" w:rsidP="00C9477C" w:rsidR="00C9477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9477C" w:rsidP="00C9477C" w:rsidR="00C9477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9477C" w:rsidP="00C9477C" w:rsidR="00C9477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9477C" w:rsidP="00C9477C" w:rsidR="00C9477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9477C" w:rsidP="00C9477C" w:rsidR="00C9477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9477C" w:rsidP="00C9477C" w:rsidR="00C9477C" w:rsidRPr="005D578C">
      <w:pPr>
        <w:jc w:val="center"/>
        <w:rPr>
          <w:rFonts w:cs="Times New Roman" w:eastAsia="Times New Roman"/>
          <w:szCs w:val="24"/>
        </w:rPr>
      </w:pPr>
    </w:p>
    <w:p w:rsidRDefault="00C9477C" w:rsidP="00C9477C" w:rsidR="00C9477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9477C" w:rsidP="00C9477C" w:rsidR="00C9477C" w:rsidRPr="005D578C">
      <w:pPr>
        <w:rPr>
          <w:rFonts w:cs="Times New Roman" w:eastAsia="Times New Roman"/>
          <w:szCs w:val="24"/>
        </w:rPr>
      </w:pPr>
    </w:p>
    <w:p w:rsidRDefault="00C9477C" w:rsidP="00C9477C" w:rsidR="00C9477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A. M. A. K. d. o. o. Brtonigla, Svetog Križa 8, OIB </w:t>
      </w:r>
      <w:r w:rsidRPr="00C9477C">
        <w:rPr>
          <w:rFonts w:cs="Times New Roman" w:eastAsia="Times New Roman"/>
          <w:szCs w:val="24"/>
        </w:rPr>
        <w:t>93751066495</w:t>
      </w:r>
      <w:r>
        <w:rPr>
          <w:rFonts w:cs="Times New Roman" w:eastAsia="Times New Roman"/>
          <w:szCs w:val="24"/>
        </w:rPr>
        <w:t xml:space="preserve">, MBS </w:t>
      </w:r>
      <w:r w:rsidRPr="00C9477C">
        <w:rPr>
          <w:rFonts w:cs="Times New Roman" w:eastAsia="Times New Roman"/>
          <w:szCs w:val="24"/>
        </w:rPr>
        <w:t>130016222</w:t>
      </w:r>
      <w:r>
        <w:rPr>
          <w:rFonts w:cs="Times New Roman" w:eastAsia="Times New Roman"/>
          <w:szCs w:val="24"/>
        </w:rPr>
        <w:t>, 14. prosinca 2016.</w:t>
      </w:r>
    </w:p>
    <w:p w:rsidRDefault="00C9477C" w:rsidP="00C9477C" w:rsidR="00C9477C" w:rsidRPr="005D578C">
      <w:pPr>
        <w:rPr>
          <w:rFonts w:cs="Times New Roman" w:eastAsia="Times New Roman"/>
          <w:szCs w:val="24"/>
        </w:rPr>
      </w:pPr>
    </w:p>
    <w:p w:rsidRDefault="00C9477C" w:rsidP="00C9477C" w:rsidR="00C9477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9477C" w:rsidP="00C9477C" w:rsidR="00C9477C" w:rsidRPr="005D578C">
      <w:pPr>
        <w:rPr>
          <w:rFonts w:cs="Times New Roman" w:eastAsia="Times New Roman"/>
          <w:szCs w:val="24"/>
        </w:rPr>
      </w:pPr>
    </w:p>
    <w:p w:rsidRDefault="00C9477C" w:rsidP="00C9477C" w:rsidR="00C9477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A. M. A. K. d. o. o. Brtonigla, Svetog Križa 8, OIB </w:t>
      </w:r>
      <w:r w:rsidRPr="00C9477C">
        <w:rPr>
          <w:rFonts w:cs="Times New Roman" w:eastAsia="Times New Roman"/>
          <w:szCs w:val="24"/>
        </w:rPr>
        <w:t>93751066495</w:t>
      </w:r>
      <w:r>
        <w:rPr>
          <w:rFonts w:cs="Times New Roman" w:eastAsia="Times New Roman"/>
          <w:szCs w:val="24"/>
        </w:rPr>
        <w:t xml:space="preserve">, MBS </w:t>
      </w:r>
      <w:r w:rsidRPr="00C9477C">
        <w:rPr>
          <w:rFonts w:cs="Times New Roman" w:eastAsia="Times New Roman"/>
          <w:szCs w:val="24"/>
        </w:rPr>
        <w:t>130016222</w:t>
      </w:r>
      <w:r>
        <w:rPr>
          <w:rFonts w:cs="Times New Roman" w:eastAsia="Times New Roman"/>
          <w:szCs w:val="24"/>
        </w:rPr>
        <w:t>.</w:t>
      </w:r>
    </w:p>
    <w:p w:rsidRDefault="00C9477C" w:rsidP="00C9477C" w:rsidR="00C9477C" w:rsidRPr="005D578C">
      <w:pPr>
        <w:rPr>
          <w:rFonts w:cs="Times New Roman" w:eastAsia="Times New Roman"/>
          <w:szCs w:val="24"/>
        </w:rPr>
      </w:pPr>
    </w:p>
    <w:p w:rsidRDefault="00C9477C" w:rsidP="00C9477C" w:rsidR="00C9477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C9477C" w:rsidP="00C9477C" w:rsidR="00C9477C">
      <w:pPr>
        <w:rPr>
          <w:rFonts w:cs="Times New Roman" w:eastAsia="Times New Roman"/>
          <w:szCs w:val="20"/>
        </w:rPr>
      </w:pPr>
    </w:p>
    <w:p w:rsidRDefault="00C9477C" w:rsidP="00C9477C" w:rsidR="00C9477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A. M. A. K. d. o. o. Brtonigla, Svetog Križa 8, OIB </w:t>
      </w:r>
      <w:r w:rsidRPr="00C9477C">
        <w:rPr>
          <w:rFonts w:cs="Times New Roman" w:eastAsia="Times New Roman"/>
          <w:szCs w:val="24"/>
        </w:rPr>
        <w:t>93751066495</w:t>
      </w:r>
      <w:r>
        <w:rPr>
          <w:rFonts w:cs="Times New Roman" w:eastAsia="Times New Roman"/>
          <w:szCs w:val="24"/>
        </w:rPr>
        <w:t xml:space="preserve">, MBS </w:t>
      </w:r>
      <w:r w:rsidRPr="00C9477C">
        <w:rPr>
          <w:rFonts w:cs="Times New Roman" w:eastAsia="Times New Roman"/>
          <w:szCs w:val="24"/>
        </w:rPr>
        <w:t>130016222</w:t>
      </w:r>
      <w:r>
        <w:rPr>
          <w:rFonts w:cs="Times New Roman" w:eastAsia="Times New Roman"/>
          <w:szCs w:val="24"/>
        </w:rPr>
        <w:t>.</w:t>
      </w:r>
    </w:p>
    <w:p w:rsidRDefault="00C9477C" w:rsidP="00C9477C" w:rsidR="00C9477C">
      <w:pPr>
        <w:ind w:firstLine="709"/>
        <w:rPr>
          <w:rFonts w:cs="Times New Roman" w:eastAsia="Times New Roman"/>
          <w:szCs w:val="24"/>
        </w:rPr>
      </w:pPr>
    </w:p>
    <w:p w:rsidRDefault="00C9477C" w:rsidP="00C9477C" w:rsidR="00C9477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A. M. A. K. d. o. o. Brtonigla, Svetog Križa 8, OIB </w:t>
      </w:r>
      <w:r w:rsidRPr="00C9477C">
        <w:rPr>
          <w:rFonts w:cs="Times New Roman" w:eastAsia="Times New Roman"/>
          <w:szCs w:val="24"/>
        </w:rPr>
        <w:t>93751066495</w:t>
      </w:r>
      <w:r>
        <w:rPr>
          <w:rFonts w:cs="Times New Roman" w:eastAsia="Times New Roman"/>
          <w:szCs w:val="24"/>
        </w:rPr>
        <w:t xml:space="preserve">, MBS </w:t>
      </w:r>
      <w:r w:rsidRPr="00C9477C">
        <w:rPr>
          <w:rFonts w:cs="Times New Roman" w:eastAsia="Times New Roman"/>
          <w:szCs w:val="24"/>
        </w:rPr>
        <w:t>130016222</w:t>
      </w:r>
      <w:r>
        <w:rPr>
          <w:rFonts w:cs="Times New Roman" w:eastAsia="Times New Roman"/>
          <w:szCs w:val="24"/>
        </w:rPr>
        <w:t>.</w:t>
      </w:r>
    </w:p>
    <w:p w:rsidRDefault="00C9477C" w:rsidP="00C9477C" w:rsidR="00C9477C">
      <w:pPr>
        <w:rPr>
          <w:rFonts w:cs="Times New Roman" w:eastAsia="Times New Roman"/>
          <w:szCs w:val="24"/>
        </w:rPr>
      </w:pPr>
    </w:p>
    <w:p w:rsidRDefault="00C9477C" w:rsidP="00C9477C" w:rsidR="00C9477C" w:rsidRPr="005D578C">
      <w:pPr>
        <w:rPr>
          <w:rFonts w:cs="Times New Roman" w:eastAsia="Times New Roman"/>
          <w:szCs w:val="24"/>
        </w:rPr>
      </w:pPr>
    </w:p>
    <w:p w:rsidRDefault="00C9477C" w:rsidP="00C9477C" w:rsidR="00C9477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9477C" w:rsidP="00C9477C" w:rsidR="00C9477C">
      <w:pPr>
        <w:ind w:firstLine="708"/>
        <w:rPr>
          <w:rFonts w:cs="Times New Roman" w:eastAsia="Times New Roman"/>
          <w:szCs w:val="24"/>
        </w:rPr>
      </w:pPr>
    </w:p>
    <w:p w:rsidRDefault="00C9477C" w:rsidP="00C9477C" w:rsidR="00C9477C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18. kolovoza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A. M. A. K. d. o. o. Brtonigla</w:t>
      </w:r>
      <w:r>
        <w:rPr>
          <w:rFonts w:eastAsiaTheme="minorHAnsi"/>
          <w:lang w:eastAsia="en-US"/>
        </w:rPr>
        <w:t xml:space="preserve">. </w:t>
      </w:r>
    </w:p>
    <w:p w:rsidRDefault="00C9477C" w:rsidP="00C9477C" w:rsidR="00C9477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17. kolovoza 2016. imao neizvršene osnove za plaćanje u neprekinutom razdoblju od 120 dana u ukupnom iznosu 17.520,06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3. listopada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St-971/2016-4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C9477C" w:rsidP="00C9477C" w:rsidR="00C9477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C9477C" w:rsidP="00C9477C" w:rsidR="00C9477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C9477C" w:rsidP="00C9477C" w:rsidR="00C9477C" w:rsidRPr="005D578C">
      <w:pPr>
        <w:rPr>
          <w:rFonts w:cs="Times New Roman" w:eastAsia="Times New Roman"/>
          <w:szCs w:val="24"/>
        </w:rPr>
      </w:pPr>
    </w:p>
    <w:p w:rsidRDefault="00C9477C" w:rsidP="00C9477C" w:rsidR="00C9477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prosinca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9477C" w:rsidP="00C9477C" w:rsidR="00C9477C">
      <w:pPr>
        <w:rPr>
          <w:rFonts w:cs="Times New Roman" w:eastAsia="Times New Roman"/>
          <w:szCs w:val="24"/>
        </w:rPr>
      </w:pPr>
    </w:p>
    <w:p w:rsidRDefault="00C9477C" w:rsidP="00C9477C" w:rsidR="00C9477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C9477C" w:rsidP="00C9477C" w:rsidR="00C9477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</w:p>
    <w:p w:rsidRDefault="00C9477C" w:rsidP="00C9477C" w:rsidR="00C9477C">
      <w:pPr>
        <w:jc w:val="left"/>
        <w:rPr>
          <w:rFonts w:cs="Times New Roman" w:eastAsia="Times New Roman"/>
          <w:szCs w:val="24"/>
        </w:rPr>
      </w:pPr>
    </w:p>
    <w:p w:rsidRDefault="00C9477C" w:rsidP="00C9477C" w:rsidR="00C9477C" w:rsidRPr="005D578C">
      <w:pPr>
        <w:jc w:val="left"/>
        <w:rPr>
          <w:rFonts w:cs="Times New Roman" w:eastAsia="Times New Roman"/>
          <w:szCs w:val="24"/>
        </w:rPr>
      </w:pPr>
    </w:p>
    <w:p w:rsidRDefault="00C9477C" w:rsidP="00C9477C" w:rsidR="00C9477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9477C" w:rsidP="00C9477C" w:rsidR="00C9477C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C9477C" w:rsidP="00C9477C" w:rsidR="00C9477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C9477C" w:rsidP="00C9477C" w:rsidR="00C9477C">
      <w:pPr>
        <w:rPr>
          <w:rFonts w:cs="Times New Roman" w:eastAsia="Times New Roman"/>
          <w:szCs w:val="24"/>
        </w:rPr>
      </w:pPr>
    </w:p>
    <w:p w:rsidRDefault="00C9477C" w:rsidP="00C9477C" w:rsidR="00C9477C" w:rsidRPr="005D578C">
      <w:pPr>
        <w:rPr>
          <w:rFonts w:cs="Times New Roman" w:eastAsia="Times New Roman"/>
          <w:szCs w:val="24"/>
        </w:rPr>
      </w:pPr>
    </w:p>
    <w:p w:rsidRDefault="00C9477C" w:rsidP="00C9477C" w:rsidR="00C9477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9477C" w:rsidP="00C9477C" w:rsidR="00C947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9477C" w:rsidP="00C9477C" w:rsidR="00C947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A. M. A. K. d. o. o. Brtonigla, Svetog Križa 8, </w:t>
      </w:r>
    </w:p>
    <w:p w:rsidRDefault="00C9477C" w:rsidP="00C9477C" w:rsidR="00C9477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9477C" w:rsidP="00C9477C" w:rsidR="00C947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9477C" w:rsidP="00C9477C" w:rsidR="00C9477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C9477C" w:rsidP="00C9477C" w:rsidR="00C9477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9477C" w:rsidP="00C9477C" w:rsidR="00C947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C9477C" w:rsidP="00C9477C" w:rsidR="00C9477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C9477C" w:rsidP="00C9477C" w:rsidR="00C9477C"/>
    <w:p w:rsidRDefault="00C9477C" w:rsidP="00C9477C" w:rsidR="00C9477C"/>
    <w:p w:rsidRDefault="00C9477C" w:rsidP="00C9477C" w:rsidR="00C9477C"/>
    <w:p w:rsidRDefault="00C9477C" w:rsidP="00C9477C" w:rsidR="00C9477C"/>
    <w:p w:rsidRDefault="00231293" w:rsidR="00387208"/>
    <w:sectPr w:rsidSect="00970AE0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7C" w:rsidP="00C9477C" w:rsidR="00C9477C">
      <w:r>
        <w:separator/>
      </w:r>
    </w:p>
  </w:endnote>
  <w:endnote w:id="0" w:type="continuationSeparator">
    <w:p w:rsidRDefault="00C9477C" w:rsidP="00C9477C" w:rsidR="00C94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7C" w:rsidP="00C9477C" w:rsidR="00C9477C">
      <w:r>
        <w:separator/>
      </w:r>
    </w:p>
  </w:footnote>
  <w:footnote w:id="0" w:type="continuationSeparator">
    <w:p w:rsidRDefault="00C9477C" w:rsidP="00C9477C" w:rsidR="00C947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77C" w:rsidP="00477405" w:rsidR="00477405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3129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St-971/2016-5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77C" w:rsidP="00970AE0" w:rsidR="00827D89" w:rsidRPr="00970AE0">
    <w:pPr>
      <w:pStyle w:val="Zaglavlje"/>
      <w:jc w:val="right"/>
    </w:pPr>
    <w:r>
      <w:rPr>
        <w:szCs w:val="24"/>
      </w:rPr>
      <w:t>3 St-971/2016-5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22A2"/>
    <w:rsid w:val="001E22A2"/>
    <w:rsid w:val="00231293"/>
    <w:rsid w:val="0075528E"/>
    <w:rsid w:val="0079403F"/>
    <w:rsid w:val="008659B1"/>
    <w:rsid w:val="00C9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477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477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9477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47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477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47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477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59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9B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659B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659B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659B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477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477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9477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47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477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47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477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59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9B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659B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659B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659B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St-971/2016</izvorni_sadrzaj>
    <derivirana_varijabla naziv="DomainObject.Predmet.OznakaBroj_1">St-971/2016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 M. A. K. d.o.o. BRTONIGLA</izvorni_sadrzaj>
    <derivirana_varijabla naziv="DomainObject.Predmet.ProtustrankaFormated_1">  A. M. A. K. d.o.o. BRTONIGLA</derivirana_varijabla>
  </DomainObject.Predmet.ProtustrankaFormated>
  <DomainObject.Predmet.ProtustrankaFormatedOIB>
    <izvorni_sadrzaj>  A. M. A. K. d.o.o. BRTONIGLA, OIB 93751066495</izvorni_sadrzaj>
    <derivirana_varijabla naziv="DomainObject.Predmet.ProtustrankaFormatedOIB_1">  A. M. A. K. d.o.o. BRTONIGLA, OIB 93751066495</derivirana_varijabla>
  </DomainObject.Predmet.ProtustrankaFormatedOIB>
  <DomainObject.Predmet.ProtustrankaFormatedWithAdress>
    <izvorni_sadrzaj> A. M. A. K. d.o.o. BRTONIGLA, Svetog Križa 8, 52474 Brtonigla</izvorni_sadrzaj>
    <derivirana_varijabla naziv="DomainObject.Predmet.ProtustrankaFormatedWithAdress_1"> A. M. A. K. d.o.o. BRTONIGLA, Svetog Križa 8, 52474 Brtonigla</derivirana_varijabla>
  </DomainObject.Predmet.ProtustrankaFormatedWithAdress>
  <DomainObject.Predmet.ProtustrankaFormatedWithAdressOIB>
    <izvorni_sadrzaj> A. M. A. K. d.o.o. BRTONIGLA, OIB 93751066495, Svetog Križa 8, 52474 Brtonigla</izvorni_sadrzaj>
    <derivirana_varijabla naziv="DomainObject.Predmet.ProtustrankaFormatedWithAdressOIB_1"> A. M. A. K. d.o.o. BRTONIGLA, OIB 93751066495, Svetog Križa 8, 52474 Brtonigla</derivirana_varijabla>
  </DomainObject.Predmet.ProtustrankaFormatedWithAdressOIB>
  <DomainObject.Predmet.ProtustrankaWithAdress>
    <izvorni_sadrzaj>A. M. A. K. d.o.o. BRTONIGLA Svetog Križa 8, 52474 Brtonigla</izvorni_sadrzaj>
    <derivirana_varijabla naziv="DomainObject.Predmet.ProtustrankaWithAdress_1">A. M. A. K. d.o.o. BRTONIGLA Svetog Križa 8, 52474 Brtonigla</derivirana_varijabla>
  </DomainObject.Predmet.ProtustrankaWithAdress>
  <DomainObject.Predmet.ProtustrankaWithAdressOIB>
    <izvorni_sadrzaj>A. M. A. K. d.o.o. BRTONIGLA, OIB 93751066495, Svetog Križa 8, 52474 Brtonigla</izvorni_sadrzaj>
    <derivirana_varijabla naziv="DomainObject.Predmet.ProtustrankaWithAdressOIB_1">A. M. A. K. d.o.o. BRTONIGLA, OIB 93751066495, Svetog Križa 8, 52474 Brtonigla</derivirana_varijabla>
  </DomainObject.Predmet.ProtustrankaWithAdressOIB>
  <DomainObject.Predmet.ProtustrankaNazivFormated>
    <izvorni_sadrzaj>A. M. A. K. d.o.o. BRTONIGLA</izvorni_sadrzaj>
    <derivirana_varijabla naziv="DomainObject.Predmet.ProtustrankaNazivFormated_1">A. M. A. K. d.o.o. BRTONIGLA</derivirana_varijabla>
  </DomainObject.Predmet.ProtustrankaNazivFormated>
  <DomainObject.Predmet.ProtustrankaNazivFormatedOIB>
    <izvorni_sadrzaj>A. M. A. K. d.o.o. BRTONIGLA, OIB 93751066495</izvorni_sadrzaj>
    <derivirana_varijabla naziv="DomainObject.Predmet.ProtustrankaNazivFormatedOIB_1">A. M. A. K. d.o.o. BRTONIGLA, OIB 93751066495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17520.06</izvorni_sadrzaj>
    <derivirana_varijabla naziv="DomainObject.Predmet.TrenutnaVrijednost_1">17520.06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 M. A. K. d.o.o. BRTONIGLA</item>
    </izvorni_sadrzaj>
    <derivirana_varijabla naziv="DomainObject.Predmet.ProtuStrankaListFormated_1">
      <item>A. M. A. K. d.o.o. BRTONIGLA</item>
    </derivirana_varijabla>
  </DomainObject.Predmet.ProtuStrankaListFormated>
  <DomainObject.Predmet.ProtuStrankaListFormatedOIB>
    <izvorni_sadrzaj>
      <item>A. M. A. K. d.o.o. BRTONIGLA, OIB 93751066495</item>
    </izvorni_sadrzaj>
    <derivirana_varijabla naziv="DomainObject.Predmet.ProtuStrankaListFormatedOIB_1">
      <item>A. M. A. K. d.o.o. BRTONIGLA, OIB 93751066495</item>
    </derivirana_varijabla>
  </DomainObject.Predmet.ProtuStrankaListFormatedOIB>
  <DomainObject.Predmet.ProtuStrankaListFormatedWithAdress>
    <izvorni_sadrzaj>
      <item>A. M. A. K. d.o.o. BRTONIGLA, Svetog Križa 8, 52474 Brtonigla</item>
    </izvorni_sadrzaj>
    <derivirana_varijabla naziv="DomainObject.Predmet.ProtuStrankaListFormatedWithAdress_1">
      <item>A. M. A. K. d.o.o. BRTONIGLA, Svetog Križa 8, 52474 Brtonigla</item>
    </derivirana_varijabla>
  </DomainObject.Predmet.ProtuStrankaListFormatedWithAdress>
  <DomainObject.Predmet.ProtuStrankaListFormatedWithAdressOIB>
    <izvorni_sadrzaj>
      <item>A. M. A. K. d.o.o. BRTONIGLA, OIB 93751066495, Svetog Križa 8, 52474 Brtonigla</item>
    </izvorni_sadrzaj>
    <derivirana_varijabla naziv="DomainObject.Predmet.ProtuStrankaListFormatedWithAdressOIB_1">
      <item>A. M. A. K. d.o.o. BRTONIGLA, OIB 93751066495, Svetog Križa 8, 52474 Brtonigla</item>
    </derivirana_varijabla>
  </DomainObject.Predmet.ProtuStrankaListFormatedWithAdressOIB>
  <DomainObject.Predmet.ProtuStrankaListNazivFormated>
    <izvorni_sadrzaj>
      <item>A. M. A. K. d.o.o. BRTONIGLA</item>
    </izvorni_sadrzaj>
    <derivirana_varijabla naziv="DomainObject.Predmet.ProtuStrankaListNazivFormated_1">
      <item>A. M. A. K. d.o.o. BRTONIGLA</item>
    </derivirana_varijabla>
  </DomainObject.Predmet.ProtuStrankaListNazivFormated>
  <DomainObject.Predmet.ProtuStrankaListNazivFormatedOIB>
    <izvorni_sadrzaj>
      <item>A. M. A. K. d.o.o. BRTONIGLA, OIB 93751066495</item>
    </izvorni_sadrzaj>
    <derivirana_varijabla naziv="DomainObject.Predmet.ProtuStrankaListNazivFormatedOIB_1">
      <item>A. M. A. K. d.o.o. BRTONIGLA, OIB 93751066495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 M. A. K. d.o.o. BRTONIGLA</izvorni_sadrzaj>
    <derivirana_varijabla naziv="DomainObject.Predmet.ProtustrankaIDrugi_1">A. M. A. K. d.o.o. BRTONIGLA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A. M. A. K. d.o.o. BRTONIGLA, OIB 93751066495, Svetog Križa 8, 52474 Brtonigla</izvorni_sadrzaj>
    <derivirana_varijabla naziv="DomainObject.Predmet.ProtustrankaIDrugiAdressOIB_1">A. M. A. K. d.o.o. BRTONIGLA, OIB 93751066495, Svetog Križa 8,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 M. A. K. d.o.o. BRTONIGLA</item>
    </izvorni_sadrzaj>
    <derivirana_varijabla naziv="DomainObject.Predmet.SudioniciListNaziv_1">
      <item>FINANCIJSKA AGENCIJA, RC RIJEKA, PODRUŽNICA PULA, PULA</item>
      <item>A. M. A. K. d.o.o. BRTONIGLA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A. M. A. K. d.o.o. BRTONIGLA, OIB 93751066495, Svetog Križa 8,52474 Brtonigla</item>
    </izvorni_sadrzaj>
    <derivirana_varijabla naziv="DomainObject.Predmet.SudioniciListAdressOIB_1">
      <item>FINANCIJSKA AGENCIJA, RC RIJEKA, PODRUŽNICA PULA, PULA, OIB 85821130368, Ulica grada Vukovara 70,10000 Zagreb</item>
      <item>A. M. A. K. d.o.o. BRTONIGLA, OIB 93751066495, Svetog Križa 8,52474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93751066495</item>
    </izvorni_sadrzaj>
    <derivirana_varijabla naziv="DomainObject.Predmet.SudioniciListNazivOIB_1">
      <item>, OIB 85821130368</item>
      <item>, OIB 93751066495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707</properties:Words>
  <properties:Characters>3628</properties:Characters>
  <properties:Lines>89</properties:Lines>
  <properties:Paragraphs>31</properties:Paragraphs>
  <properties:TotalTime>9</properties:TotalTime>
  <properties:ScaleCrop>false</properties:ScaleCrop>
  <properties:LinksUpToDate>false</properties:LinksUpToDate>
  <properties:CharactersWithSpaces>4355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2016-11-28T11:33:00Z</dcterms:created>
  <dc:creator>Mihaela Kaligari</dc:creator>
  <dc:description/>
  <cp:keywords/>
  <cp:lastModifiedBy>Hani Udovičić</cp:lastModifiedBy>
  <cp:lastPrinted>2016-12-14T09:40:00Z</cp:lastPrinted>
  <dcterms:modified xmlns:xsi="http://www.w3.org/2001/XMLSchema-instance" xsi:type="dcterms:W3CDTF">2016-12-14T09:41:00Z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