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3fdd" w14:paraId="f743fd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0404D">
        <w:rPr>
          <w:b/>
          <w:lang w:val="hr-HR"/>
        </w:rPr>
        <w:t>2454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0404D">
        <w:rPr>
          <w:lang w:val="hr-HR"/>
        </w:rPr>
        <w:t>ERGATULA j.d.o.o. Dol, Kuničića dvor 15, OIB: 44344132760, MBS: 060289570</w:t>
      </w:r>
      <w:r w:rsidR="00634348">
        <w:rPr>
          <w:lang w:val="hr-HR"/>
        </w:rPr>
        <w:t xml:space="preserve">, dana </w:t>
      </w:r>
      <w:r w:rsidR="007A1E17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0404D">
        <w:rPr>
          <w:lang w:val="hr-HR"/>
        </w:rPr>
        <w:t>ERGATULA j.d.o.o. Dol, Kuničića dvor 15, OIB: 44344132760, MBS: 060289570</w:t>
      </w:r>
      <w:r>
        <w:rPr>
          <w:lang w:val="hr-HR"/>
        </w:rPr>
        <w:t xml:space="preserve">. Skraćeni stečajni postupak je otvoren dana </w:t>
      </w:r>
      <w:r w:rsidR="007A1E17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C1AC8">
        <w:rPr>
          <w:lang w:val="hr-HR"/>
        </w:rPr>
        <w:t xml:space="preserve">8,30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E615BE">
        <w:t xml:space="preserve">Ada </w:t>
      </w:r>
      <w:r w:rsidR="00E615BE" w:rsidRPr="006F6592">
        <w:t>Rajković</w:t>
      </w:r>
      <w:r w:rsidR="00E615BE">
        <w:t>, magistra ekonomije, Split, Matice Hrvatske 10, OIB:</w:t>
      </w:r>
      <w:r w:rsidR="00E615BE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0404D">
        <w:rPr>
          <w:lang w:val="hr-HR"/>
        </w:rPr>
        <w:t>ERGATULA j.d.o.o. Dol, Kuničića dvor 15, OIB: 44344132760, MBS: 060289570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43CDC">
        <w:rPr>
          <w:lang w:val="hr-HR"/>
        </w:rPr>
        <w:t>01.12.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D0404D">
        <w:rPr>
          <w:lang w:val="hr-HR"/>
        </w:rPr>
        <w:t>ERGATULA j.d.o.o. Dol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43CDC">
        <w:rPr>
          <w:lang w:val="hr-HR"/>
        </w:rPr>
        <w:t>608</w:t>
      </w:r>
      <w:r>
        <w:rPr>
          <w:lang w:val="hr-HR"/>
        </w:rPr>
        <w:t xml:space="preserve"> dan</w:t>
      </w:r>
      <w:r w:rsidR="00543CDC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0404D">
        <w:rPr>
          <w:lang w:val="hr-HR"/>
        </w:rPr>
        <w:t>5.639,61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0C015C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A1E17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F607E7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Supetar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E267E" w:rsidRPr="002E267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0404D">
      <w:t>2454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307C"/>
    <w:rsid w:val="00094B4F"/>
    <w:rsid w:val="0009602B"/>
    <w:rsid w:val="0009759A"/>
    <w:rsid w:val="000B1549"/>
    <w:rsid w:val="000C015C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05F6"/>
    <w:rsid w:val="002A543C"/>
    <w:rsid w:val="002C7A11"/>
    <w:rsid w:val="002D048F"/>
    <w:rsid w:val="002D3B58"/>
    <w:rsid w:val="002E267E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F0253"/>
    <w:rsid w:val="00520266"/>
    <w:rsid w:val="00520582"/>
    <w:rsid w:val="00543CDC"/>
    <w:rsid w:val="00584377"/>
    <w:rsid w:val="005C6708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97832"/>
    <w:rsid w:val="007A1E17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1AC8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1F3C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3059"/>
    <w:rsid w:val="00E575A0"/>
    <w:rsid w:val="00E6013F"/>
    <w:rsid w:val="00E615BE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07E7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6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267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26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26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6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267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26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26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2454</izvorni_sadrzaj>
    <derivirana_varijabla naziv="DomainObject.Predmet.Broj_1">2454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St-2454/2015</izvorni_sadrzaj>
    <derivirana_varijabla naziv="DomainObject.Predmet.OznakaBroj_1">St-2454/2015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ERGATULA jednostavno društvo s ograničenom odgovornošću za poljoprivredu, trgovinu, građenje, prijevoz turističke i ugosti</izvorni_sadrzaj>
    <derivirana_varijabla naziv="DomainObject.Predmet.ProtustrankaFormated_1">  ERGATULA jednostavno društvo s ograničenom odgovornošću za poljoprivredu, trgovinu, građenje, prijevoz turističke i ugosti</derivirana_varijabla>
  </DomainObject.Predmet.ProtustrankaFormated>
  <DomainObject.Predmet.ProtustrankaFormatedOIB>
    <izvorni_sadrzaj>  ERGATULA jednostavno društvo s ograničenom odgovornošću za poljoprivredu, trgovinu, građenje, prijevoz turističke i ugosti, OIB 44344132760</izvorni_sadrzaj>
    <derivirana_varijabla naziv="DomainObject.Predmet.ProtustrankaFormatedOIB_1">  ERGATULA jednostavno društvo s ograničenom odgovornošću za poljoprivredu, trgovinu, građenje, prijevoz turističke i ugosti, OIB 44344132760</derivirana_varijabla>
  </DomainObject.Predmet.ProtustrankaFormatedOIB>
  <DomainObject.Predmet.ProtustrankaFormatedWithAdress>
    <izvorni_sadrzaj> ERGATULA jednostavno društvo s ograničenom odgovornošću za poljoprivredu, trgovinu, građenje, prijevoz turističke i ugosti, Kuničića dvor 15, 21460 Dol</izvorni_sadrzaj>
    <derivirana_varijabla naziv="DomainObject.Predmet.ProtustrankaFormatedWithAdress_1"> ERGATULA jednostavno društvo s ograničenom odgovornošću za poljoprivredu, trgovinu, građenje, prijevoz turističke i ugosti, Kuničića dvor 15, 21460 Dol</derivirana_varijabla>
  </DomainObject.Predmet.ProtustrankaFormatedWithAdress>
  <DomainObject.Predmet.ProtustrankaFormatedWithAdressOIB>
    <izvorni_sadrzaj> ERGATULA jednostavno društvo s ograničenom odgovornošću za poljoprivredu, trgovinu, građenje, prijevoz turističke i ugosti, OIB 44344132760, Kuničića dvor 15, 21460 Dol</izvorni_sadrzaj>
    <derivirana_varijabla naziv="DomainObject.Predmet.ProtustrankaFormatedWithAdressOIB_1"> ERGATULA jednostavno društvo s ograničenom odgovornošću za poljoprivredu, trgovinu, građenje, prijevoz turističke i ugosti, OIB 44344132760, Kuničića dvor 15, 21460 Dol</derivirana_varijabla>
  </DomainObject.Predmet.ProtustrankaFormatedWithAdressOIB>
  <DomainObject.Predmet.ProtustrankaWithAdress>
    <izvorni_sadrzaj>ERGATULA jednostavno društvo s ograničenom odgovornošću za poljoprivredu, trgovinu, građenje, prijevoz turističke i ugosti Kuničića dvor 15, 21460 Dol</izvorni_sadrzaj>
    <derivirana_varijabla naziv="DomainObject.Predmet.ProtustrankaWithAdress_1">ERGATULA jednostavno društvo s ograničenom odgovornošću za poljoprivredu, trgovinu, građenje, prijevoz turističke i ugosti Kuničića dvor 15, 21460 Dol</derivirana_varijabla>
  </DomainObject.Predmet.ProtustrankaWithAdress>
  <DomainObject.Predmet.ProtustrankaWithAdressOIB>
    <izvorni_sadrzaj>ERGATULA jednostavno društvo s ograničenom odgovornošću za poljoprivredu, trgovinu, građenje, prijevoz turističke i ugosti, OIB 44344132760, Kuničića dvor 15, 21460 Dol</izvorni_sadrzaj>
    <derivirana_varijabla naziv="DomainObject.Predmet.ProtustrankaWithAdressOIB_1">ERGATULA jednostavno društvo s ograničenom odgovornošću za poljoprivredu, trgovinu, građenje, prijevoz turističke i ugosti, OIB 44344132760, Kuničića dvor 15, 21460 Dol</derivirana_varijabla>
  </DomainObject.Predmet.ProtustrankaWithAdressOIB>
  <DomainObject.Predmet.ProtustrankaNazivFormated>
    <izvorni_sadrzaj>ERGATULA jednostavno društvo s ograničenom odgovornošću za poljoprivredu, trgovinu, građenje, prijevoz turističke i ugosti</izvorni_sadrzaj>
    <derivirana_varijabla naziv="DomainObject.Predmet.ProtustrankaNazivFormated_1">ERGATULA jednostavno društvo s ograničenom odgovornošću za poljoprivredu, trgovinu, građenje, prijevoz turističke i ugosti</derivirana_varijabla>
  </DomainObject.Predmet.ProtustrankaNazivFormated>
  <DomainObject.Predmet.ProtustrankaNazivFormatedOIB>
    <izvorni_sadrzaj>ERGATULA jednostavno društvo s ograničenom odgovornošću za poljoprivredu, trgovinu, građenje, prijevoz turističke i ugosti, OIB 44344132760</izvorni_sadrzaj>
    <derivirana_varijabla naziv="DomainObject.Predmet.ProtustrankaNazivFormatedOIB_1">ERGATULA jednostavno društvo s ograničenom odgovornošću za poljoprivredu, trgovinu, građenje, prijevoz turističke i ugosti, OIB 44344132760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5639.61</izvorni_sadrzaj>
    <derivirana_varijabla naziv="DomainObject.Predmet.TrenutnaVrijednost_1">5639.61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ERGATULA jednostavno društvo s ograničenom odgovornošću za poljoprivredu, trgovinu, građenje, prijevoz turističke i ugosti</item>
    </izvorni_sadrzaj>
    <derivirana_varijabla naziv="DomainObject.Predmet.ProtuStrankaListFormated_1">
      <item>ERGATULA jednostavno društvo s ograničenom odgovornošću za poljoprivredu, trgovinu, građenje, prijevoz turističke i ugosti</item>
    </derivirana_varijabla>
  </DomainObject.Predmet.ProtuStrankaListFormated>
  <DomainObject.Predmet.ProtuStrankaListFormatedOIB>
    <izvorni_sadrzaj>
      <item>ERGATULA jednostavno društvo s ograničenom odgovornošću za poljoprivredu, trgovinu, građenje, prijevoz turističke i ugosti, OIB 44344132760</item>
    </izvorni_sadrzaj>
    <derivirana_varijabla naziv="DomainObject.Predmet.ProtuStrankaListFormatedOIB_1">
      <item>ERGATULA jednostavno društvo s ograničenom odgovornošću za poljoprivredu, trgovinu, građenje, prijevoz turističke i ugosti, OIB 44344132760</item>
    </derivirana_varijabla>
  </DomainObject.Predmet.ProtuStrankaListFormatedOIB>
  <DomainObject.Predmet.ProtuStrankaListFormatedWithAdress>
    <izvorni_sadrzaj>
      <item>ERGATULA jednostavno društvo s ograničenom odgovornošću za poljoprivredu, trgovinu, građenje, prijevoz turističke i ugosti, Kuničića dvor 15, 21460 Dol</item>
    </izvorni_sadrzaj>
    <derivirana_varijabla naziv="DomainObject.Predmet.ProtuStrankaListFormatedWithAdress_1">
      <item>ERGATULA jednostavno društvo s ograničenom odgovornošću za poljoprivredu, trgovinu, građenje, prijevoz turističke i ugosti, Kuničića dvor 15, 21460 Dol</item>
    </derivirana_varijabla>
  </DomainObject.Predmet.ProtuStrankaListFormatedWithAdress>
  <DomainObject.Predmet.ProtuStrankaListFormatedWithAdressOIB>
    <izvorni_sadrzaj>
      <item>ERGATULA jednostavno društvo s ograničenom odgovornošću za poljoprivredu, trgovinu, građenje, prijevoz turističke i ugosti, OIB 44344132760, Kuničića dvor 15, 21460 Dol</item>
    </izvorni_sadrzaj>
    <derivirana_varijabla naziv="DomainObject.Predmet.ProtuStrankaListFormatedWithAdressOIB_1">
      <item>ERGATULA jednostavno društvo s ograničenom odgovornošću za poljoprivredu, trgovinu, građenje, prijevoz turističke i ugosti, OIB 44344132760, Kuničića dvor 15, 21460 Dol</item>
    </derivirana_varijabla>
  </DomainObject.Predmet.ProtuStrankaListFormatedWithAdressOIB>
  <DomainObject.Predmet.ProtuStrankaListNazivFormated>
    <izvorni_sadrzaj>
      <item>ERGATULA jednostavno društvo s ograničenom odgovornošću za poljoprivredu, trgovinu, građenje, prijevoz turističke i ugosti</item>
    </izvorni_sadrzaj>
    <derivirana_varijabla naziv="DomainObject.Predmet.ProtuStrankaListNazivFormated_1">
      <item>ERGATULA jednostavno društvo s ograničenom odgovornošću za poljoprivredu, trgovinu, građenje, prijevoz turističke i ugosti</item>
    </derivirana_varijabla>
  </DomainObject.Predmet.ProtuStrankaListNazivFormated>
  <DomainObject.Predmet.ProtuStrankaListNazivFormatedOIB>
    <izvorni_sadrzaj>
      <item>ERGATULA jednostavno društvo s ograničenom odgovornošću za poljoprivredu, trgovinu, građenje, prijevoz turističke i ugosti, OIB 44344132760</item>
    </izvorni_sadrzaj>
    <derivirana_varijabla naziv="DomainObject.Predmet.ProtuStrankaListNazivFormatedOIB_1">
      <item>ERGATULA jednostavno društvo s ograničenom odgovornošću za poljoprivredu, trgovinu, građenje, prijevoz turističke i ugosti, OIB 44344132760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ERGATULA jednostavno društvo s ograničenom odgovornošću za poljoprivredu, trgovinu, građenje, prijevoz turističke i ugosti</izvorni_sadrzaj>
    <derivirana_varijabla naziv="DomainObject.Predmet.ProtustrankaIDrugi_1">ERGATULA jednostavno društvo s ograničenom odgovornošću za poljoprivredu, trgovinu, građenje, prijevoz turističke i ugosti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ERGATULA jednostavno društvo s ograničenom odgovornošću za poljoprivredu, trgovinu, građenje, prijevoz turističke i ugosti, OIB 44344132760, Kuničića dvor 15, 21460 Dol</izvorni_sadrzaj>
    <derivirana_varijabla naziv="DomainObject.Predmet.ProtustrankaIDrugiAdressOIB_1">ERGATULA jednostavno društvo s ograničenom odgovornošću za poljoprivredu, trgovinu, građenje, prijevoz turističke i ugosti, OIB 44344132760, Kuničića dvor 15, 21460 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ERGATULA jednostavno društvo s ograničenom odgovornošću za poljoprivredu, trgovinu, građenje, prijevoz turističke i ugosti</item>
      <item>FINANCIJSKA AGENCIJA, RC SPLIT</item>
    </izvorni_sadrzaj>
    <derivirana_varijabla naziv="DomainObject.Predmet.SudioniciListNaziv_1">
      <item>ERGATULA jednostavno društvo s ograničenom odgovornošću za poljoprivredu, trgovinu, građenje, prijevoz turističke i ugosti</item>
      <item>FINANCIJSKA AGENCIJA, RC SPLIT</item>
    </derivirana_varijabla>
  </DomainObject.Predmet.SudioniciListNaziv>
  <DomainObject.Predmet.SudioniciListAdressOIB>
    <izvorni_sadrzaj>
      <item>ERGATULA jednostavno društvo s ograničenom odgovornošću za poljoprivredu, trgovinu, građenje, prijevoz turističke i ugosti, OIB 44344132760, Kuničića dvor 15,21460 Dol</item>
      <item>FINANCIJSKA AGENCIJA, RC SPLIT, OIB 85821130368, Mažuranićevo šetalište 24 b,21000 Split</item>
    </izvorni_sadrzaj>
    <derivirana_varijabla naziv="DomainObject.Predmet.SudioniciListAdressOIB_1">
      <item>ERGATULA jednostavno društvo s ograničenom odgovornošću za poljoprivredu, trgovinu, građenje, prijevoz turističke i ugosti, OIB 44344132760, Kuničića dvor 15,21460 Dol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44344132760</item>
      <item>, OIB 85821130368</item>
    </izvorni_sadrzaj>
    <derivirana_varijabla naziv="DomainObject.Predmet.SudioniciListNazivOIB_1">
      <item>, OIB 44344132760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1B5E36-68CD-4814-8A89-931D51CC4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4012</properties:Characters>
  <properties:Lines>108</properties:Lines>
  <properties:Paragraphs>35</properties:Paragraphs>
  <properties:TotalTime>268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2016-03-30T06:21:00Z</cp:lastPrinted>
  <dcterms:modified xmlns:xsi="http://www.w3.org/2001/XMLSchema-instance" xsi:type="dcterms:W3CDTF">2016-03-30T06:21:00Z</dcterms:modified>
  <cp:revision>182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