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9b8aa" w14:paraId="119b8aa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7E26C3">
        <w:t>7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>Zagreb, Amruševa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7E26C3">
        <w:t>7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 xml:space="preserve">(N.N.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81638C">
        <w:t>13.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7E26C3">
        <w:t>LEOTAR j.d.o.o. za trgovinu</w:t>
      </w:r>
      <w:r w:rsidR="00DB40AC" w:rsidRPr="004213F7">
        <w:t xml:space="preserve">, </w:t>
      </w:r>
      <w:r w:rsidR="003400C4" w:rsidRPr="004213F7">
        <w:t xml:space="preserve">OIB: </w:t>
      </w:r>
      <w:r w:rsidR="007E26C3">
        <w:t>18359811533</w:t>
      </w:r>
      <w:r w:rsidR="003400C4" w:rsidRPr="004213F7">
        <w:t xml:space="preserve">, </w:t>
      </w:r>
      <w:r w:rsidR="00E97927">
        <w:t>MBS:</w:t>
      </w:r>
      <w:r w:rsidR="00E97927" w:rsidRPr="00E97927">
        <w:t xml:space="preserve"> </w:t>
      </w:r>
      <w:r w:rsidR="007E26C3">
        <w:t>080849791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7E26C3">
        <w:t>Pavlovca Zabočkog</w:t>
      </w:r>
      <w:r w:rsidR="003400C4" w:rsidRPr="004213F7">
        <w:t xml:space="preserve">, </w:t>
      </w:r>
      <w:r w:rsidR="007E26C3">
        <w:t>Pavlovec Zabočki 6A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7E26C3">
        <w:t>6.446,12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81638C">
        <w:t>13.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756680" w:rsidP="00756680" w:rsidR="00756680">
      <w:r>
        <w:t>DNA:</w:t>
      </w:r>
    </w:p>
    <w:p w:rsidRDefault="00756680" w:rsidP="00756680" w:rsidR="00756680">
      <w:r>
        <w:t>e- oglasna ploča 45 dana</w:t>
      </w:r>
    </w:p>
    <w:p w:rsidRDefault="00B20F33" w:rsidP="00756680" w:rsidR="00B20F33" w:rsidRPr="004213F7">
      <w:pPr>
        <w:ind w:left="720"/>
      </w:pPr>
    </w:p>
    <w:sectPr w:rsidSect="0081638C" w:rsidR="00B20F33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8595E"/>
    <w:rsid w:val="00186C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D2CFB"/>
    <w:rsid w:val="00325398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60207E"/>
    <w:rsid w:val="00627F6A"/>
    <w:rsid w:val="00657B8E"/>
    <w:rsid w:val="006D2964"/>
    <w:rsid w:val="006E67AE"/>
    <w:rsid w:val="006F7A44"/>
    <w:rsid w:val="00756680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A3EF4"/>
    <w:rsid w:val="008E3151"/>
    <w:rsid w:val="009000A7"/>
    <w:rsid w:val="009168C0"/>
    <w:rsid w:val="00920CA0"/>
    <w:rsid w:val="009419D8"/>
    <w:rsid w:val="009B7151"/>
    <w:rsid w:val="009D3611"/>
    <w:rsid w:val="009D51A6"/>
    <w:rsid w:val="009F18AF"/>
    <w:rsid w:val="00A32A48"/>
    <w:rsid w:val="00A53E4C"/>
    <w:rsid w:val="00A71431"/>
    <w:rsid w:val="00AB4C44"/>
    <w:rsid w:val="00AB60FD"/>
    <w:rsid w:val="00AC4528"/>
    <w:rsid w:val="00AD027A"/>
    <w:rsid w:val="00AF4190"/>
    <w:rsid w:val="00B20F33"/>
    <w:rsid w:val="00B753A9"/>
    <w:rsid w:val="00B82F18"/>
    <w:rsid w:val="00BC1A95"/>
    <w:rsid w:val="00C524E2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878CC"/>
    <w:rsid w:val="00E97927"/>
    <w:rsid w:val="00EC3302"/>
    <w:rsid w:val="00ED0790"/>
    <w:rsid w:val="00ED6AA8"/>
    <w:rsid w:val="00F034D3"/>
    <w:rsid w:val="00F26FE5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4319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St-7/2016-2</izvorni_sadrzaj>
    <derivirana_varijabla naziv="DomainObject.Oznaka_1">St-7/2016-2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St-7/2016</izvorni_sadrzaj>
    <derivirana_varijabla naziv="DomainObject.Predmet.OznakaBroj_1">St-7/2016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LEOTAR j.d.o.o.</izvorni_sadrzaj>
    <derivirana_varijabla naziv="DomainObject.Predmet.ProtustrankaFormated_1">  LEOTAR j.d.o.o.</derivirana_varijabla>
  </DomainObject.Predmet.ProtustrankaFormated>
  <DomainObject.Predmet.ProtustrankaFormatedOIB>
    <izvorni_sadrzaj>  LEOTAR j.d.o.o., OIB 18359811533</izvorni_sadrzaj>
    <derivirana_varijabla naziv="DomainObject.Predmet.ProtustrankaFormatedOIB_1">  LEOTAR j.d.o.o., OIB 18359811533</derivirana_varijabla>
  </DomainObject.Predmet.ProtustrankaFormatedOIB>
  <DomainObject.Predmet.ProtustrankaFormatedWithAdress>
    <izvorni_sadrzaj> LEOTAR j.d.o.o., Pavlovec Zabočki 6A, 49210 Pavlovec Zabočki</izvorni_sadrzaj>
    <derivirana_varijabla naziv="DomainObject.Predmet.ProtustrankaFormatedWithAdress_1"> LEOTAR j.d.o.o., Pavlovec Zabočki 6A, 49210 Pavlovec Zabočki</derivirana_varijabla>
  </DomainObject.Predmet.ProtustrankaFormatedWithAdress>
  <DomainObject.Predmet.ProtustrankaFormatedWithAdressOIB>
    <izvorni_sadrzaj> LEOTAR j.d.o.o., OIB 18359811533, Pavlovec Zabočki 6A, 49210 Pavlovec Zabočki</izvorni_sadrzaj>
    <derivirana_varijabla naziv="DomainObject.Predmet.ProtustrankaFormatedWithAdressOIB_1"> LEOTAR j.d.o.o., OIB 18359811533, Pavlovec Zabočki 6A, 49210 Pavlovec Zabočki</derivirana_varijabla>
  </DomainObject.Predmet.ProtustrankaFormatedWithAdressOIB>
  <DomainObject.Predmet.ProtustrankaWithAdress>
    <izvorni_sadrzaj>LEOTAR j.d.o.o. Pavlovec Zabočki 6A, 49210 Pavlovec Zabočki</izvorni_sadrzaj>
    <derivirana_varijabla naziv="DomainObject.Predmet.ProtustrankaWithAdress_1">LEOTAR j.d.o.o. Pavlovec Zabočki 6A, 49210 Pavlovec Zabočki</derivirana_varijabla>
  </DomainObject.Predmet.ProtustrankaWithAdress>
  <DomainObject.Predmet.ProtustrankaWithAdressOIB>
    <izvorni_sadrzaj>LEOTAR j.d.o.o., OIB 18359811533, Pavlovec Zabočki 6A, 49210 Pavlovec Zabočki</izvorni_sadrzaj>
    <derivirana_varijabla naziv="DomainObject.Predmet.ProtustrankaWithAdressOIB_1">LEOTAR j.d.o.o., OIB 18359811533, Pavlovec Zabočki 6A, 49210 Pavlovec Zabočki</derivirana_varijabla>
  </DomainObject.Predmet.ProtustrankaWithAdressOIB>
  <DomainObject.Predmet.ProtustrankaNazivFormated>
    <izvorni_sadrzaj>LEOTAR j.d.o.o.</izvorni_sadrzaj>
    <derivirana_varijabla naziv="DomainObject.Predmet.ProtustrankaNazivFormated_1">LEOTAR j.d.o.o.</derivirana_varijabla>
  </DomainObject.Predmet.ProtustrankaNazivFormated>
  <DomainObject.Predmet.ProtustrankaNazivFormatedOIB>
    <izvorni_sadrzaj>LEOTAR j.d.o.o., OIB 18359811533</izvorni_sadrzaj>
    <derivirana_varijabla naziv="DomainObject.Predmet.ProtustrankaNazivFormatedOIB_1">LEOTAR j.d.o.o., OIB 18359811533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LEOTAR j.d.o.o.</item>
    </izvorni_sadrzaj>
    <derivirana_varijabla naziv="DomainObject.Predmet.ProtuStrankaListFormated_1">
      <item>LEOTAR j.d.o.o.</item>
    </derivirana_varijabla>
  </DomainObject.Predmet.ProtuStrankaListFormated>
  <DomainObject.Predmet.ProtuStrankaListFormatedOIB>
    <izvorni_sadrzaj>
      <item>LEOTAR j.d.o.o., OIB 18359811533</item>
    </izvorni_sadrzaj>
    <derivirana_varijabla naziv="DomainObject.Predmet.ProtuStrankaListFormatedOIB_1">
      <item>LEOTAR j.d.o.o., OIB 18359811533</item>
    </derivirana_varijabla>
  </DomainObject.Predmet.ProtuStrankaListFormatedOIB>
  <DomainObject.Predmet.ProtuStrankaListFormatedWithAdress>
    <izvorni_sadrzaj>
      <item>LEOTAR j.d.o.o., Pavlovec Zabočki 6A, 49210 Pavlovec Zabočki</item>
    </izvorni_sadrzaj>
    <derivirana_varijabla naziv="DomainObject.Predmet.ProtuStrankaListFormatedWithAdress_1">
      <item>LEOTAR j.d.o.o., Pavlovec Zabočki 6A, 49210 Pavlovec Zabočki</item>
    </derivirana_varijabla>
  </DomainObject.Predmet.ProtuStrankaListFormatedWithAdress>
  <DomainObject.Predmet.ProtuStrankaListFormatedWithAdressOIB>
    <izvorni_sadrzaj>
      <item>LEOTAR j.d.o.o., OIB 18359811533, Pavlovec Zabočki 6A, 49210 Pavlovec Zabočki</item>
    </izvorni_sadrzaj>
    <derivirana_varijabla naziv="DomainObject.Predmet.ProtuStrankaListFormatedWithAdressOIB_1">
      <item>LEOTAR j.d.o.o., OIB 18359811533, Pavlovec Zabočki 6A, 49210 Pavlovec Zabočki</item>
    </derivirana_varijabla>
  </DomainObject.Predmet.ProtuStrankaListFormatedWithAdressOIB>
  <DomainObject.Predmet.ProtuStrankaListNazivFormated>
    <izvorni_sadrzaj>
      <item>LEOTAR j.d.o.o.</item>
    </izvorni_sadrzaj>
    <derivirana_varijabla naziv="DomainObject.Predmet.ProtuStrankaListNazivFormated_1">
      <item>LEOTAR j.d.o.o.</item>
    </derivirana_varijabla>
  </DomainObject.Predmet.ProtuStrankaListNazivFormated>
  <DomainObject.Predmet.ProtuStrankaListNazivFormatedOIB>
    <izvorni_sadrzaj>
      <item>LEOTAR j.d.o.o., OIB 18359811533</item>
    </izvorni_sadrzaj>
    <derivirana_varijabla naziv="DomainObject.Predmet.ProtuStrankaListNazivFormatedOIB_1">
      <item>LEOTAR j.d.o.o., OIB 18359811533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St-7/2016-2</izvorni_sadrzaj>
    <derivirana_varijabla naziv="DomainObject.PoslovniBrojDokumenta_1">St-7/2016-2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LEOTAR j.d.o.o.</izvorni_sadrzaj>
    <derivirana_varijabla naziv="DomainObject.Predmet.ProtustrankaIDrugi_1">LEOTAR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LEOTAR j.d.o.o., OIB 18359811533, Pavlovec Zabočki 6A, 49210 Pavlovec Zabočki</izvorni_sadrzaj>
    <derivirana_varijabla naziv="DomainObject.Predmet.ProtustrankaIDrugiAdressOIB_1">LEOTAR j.d.o.o., OIB 18359811533, Pavlovec Zabočki 6A, 49210 Pavlovec Zabočki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LEOTAR j.d.o.o.</item>
    </izvorni_sadrzaj>
    <derivirana_varijabla naziv="DomainObject.Predmet.SudioniciListNaziv_1">
      <item>FINA Regionalni centar Zagreb</item>
      <item>LEOTAR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LEOTAR j.d.o.o., OIB 18359811533, Pavlovec Zabočki 6A,49210 Pavlovec Zabočki</item>
    </izvorni_sadrzaj>
    <derivirana_varijabla naziv="DomainObject.Predmet.SudioniciListAdressOIB_1">
      <item>FINA Regionalni centar Zagreb, OIB 85821130368, Trg svibanjskih žrtava 1995. 1,10000 Zagreb</item>
      <item>LEOTAR j.d.o.o., OIB 18359811533, Pavlovec Zabočki 6A,49210 Pavlovec Zabočki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18359811533</item>
    </izvorni_sadrzaj>
    <derivirana_varijabla naziv="DomainObject.Predmet.SudioniciListNazivOIB_1">
      <item>, OIB 85821130368</item>
      <item>, OIB 18359811533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1333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2016-01-13T10:36:00Z</dcterms:created>
  <dc:creator>ilukac</dc:creator>
  <cp:lastModifiedBy>Ivana Stampf</cp:lastModifiedBy>
  <cp:lastPrinted>2016-01-13T10:36:00Z</cp:lastPrinted>
  <dcterms:modified xmlns:xsi="http://www.w3.org/2001/XMLSchema-instance" xsi:type="dcterms:W3CDTF">2016-01-13T13:09:00Z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