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1c5a4" w14:paraId="c01c5a4" w:rsidRDefault="00B27556" w:rsidP="00B27556" w:rsidR="00B27556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816334" cx="612251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4916" cx="6111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SL</w:t>
      </w:r>
      <w:r w:rsidR="0085245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BRODU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 pobjede 13                                                                                       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</w:t>
      </w:r>
      <w:r w:rsidR="002B0D54">
        <w:rPr>
          <w:rFonts w:cs="Times New Roman" w:hAnsi="Times New Roman" w:ascii="Times New Roman"/>
          <w:sz w:val="24"/>
          <w:szCs w:val="24"/>
        </w:rPr>
        <w:t>5000 Slavonski Brod</w:t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>
        <w:rPr>
          <w:rFonts w:cs="Times New Roman" w:hAnsi="Times New Roman" w:ascii="Times New Roman"/>
          <w:sz w:val="24"/>
          <w:szCs w:val="24"/>
        </w:rPr>
        <w:tab/>
        <w:t xml:space="preserve">     </w:t>
      </w:r>
      <w:r w:rsidR="00CB66A4">
        <w:rPr>
          <w:rFonts w:cs="Times New Roman" w:hAnsi="Times New Roman" w:ascii="Times New Roman"/>
          <w:sz w:val="24"/>
          <w:szCs w:val="24"/>
        </w:rPr>
        <w:t>Broj: 2/St-2185/2016-</w:t>
      </w:r>
      <w:r w:rsidR="0081122F">
        <w:rPr>
          <w:rFonts w:cs="Times New Roman" w:hAnsi="Times New Roman" w:ascii="Times New Roman"/>
          <w:sz w:val="24"/>
          <w:szCs w:val="24"/>
        </w:rPr>
        <w:t>14</w:t>
      </w:r>
    </w:p>
    <w:p w:rsidRDefault="00163586" w:rsidP="00B27556" w:rsidR="0016358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8242F5" w:rsidP="00B27556" w:rsidR="008242F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093119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OSIJEKU, STALNA SLUŽBA U SLAVONSKOM BRODU, po stečajnom sucu  Davorinu Pavičić, u stečajnom postupku nad dužnikom </w:t>
      </w:r>
      <w:r w:rsidR="00CB66A4" w:rsidRPr="00CB66A4">
        <w:rPr>
          <w:rFonts w:cs="Times New Roman" w:hAnsi="Times New Roman" w:ascii="Times New Roman"/>
          <w:sz w:val="24"/>
          <w:szCs w:val="24"/>
        </w:rPr>
        <w:t>NOVAČIĆ PRIJEVOZ d.o.o., OIB: 11767336766 sa sjedištem u Ivana Gundulića 9, Oriovac</w:t>
      </w:r>
      <w:r w:rsidR="00093119">
        <w:rPr>
          <w:rFonts w:cs="Times New Roman" w:hAnsi="Times New Roman" w:ascii="Times New Roman"/>
          <w:sz w:val="24"/>
          <w:szCs w:val="24"/>
        </w:rPr>
        <w:t xml:space="preserve">, </w:t>
      </w:r>
      <w:r w:rsidR="00CB66A4">
        <w:rPr>
          <w:rFonts w:cs="Times New Roman" w:hAnsi="Times New Roman" w:ascii="Times New Roman"/>
          <w:sz w:val="24"/>
          <w:szCs w:val="24"/>
        </w:rPr>
        <w:br/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A940A9">
        <w:rPr>
          <w:rFonts w:cs="Times New Roman" w:hAnsi="Times New Roman" w:ascii="Times New Roman"/>
          <w:sz w:val="24"/>
          <w:szCs w:val="24"/>
        </w:rPr>
        <w:t>30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4B223B">
        <w:rPr>
          <w:rFonts w:cs="Times New Roman" w:hAnsi="Times New Roman" w:ascii="Times New Roman"/>
          <w:sz w:val="24"/>
          <w:szCs w:val="24"/>
        </w:rPr>
        <w:t>listopada</w:t>
      </w:r>
      <w:r w:rsidR="00093119">
        <w:rPr>
          <w:rFonts w:cs="Times New Roman" w:hAnsi="Times New Roman" w:ascii="Times New Roman"/>
          <w:sz w:val="24"/>
          <w:szCs w:val="24"/>
        </w:rPr>
        <w:t xml:space="preserve"> 2018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9424CC">
        <w:rPr>
          <w:rFonts w:cs="Times New Roman" w:hAnsi="Times New Roman" w:ascii="Times New Roman"/>
          <w:sz w:val="24"/>
          <w:szCs w:val="24"/>
        </w:rPr>
        <w:t xml:space="preserve"> </w:t>
      </w:r>
      <w:r w:rsidR="00067252">
        <w:rPr>
          <w:rFonts w:cs="Times New Roman" w:hAnsi="Times New Roman" w:ascii="Times New Roman"/>
          <w:sz w:val="24"/>
          <w:szCs w:val="24"/>
        </w:rPr>
        <w:t xml:space="preserve"> </w:t>
      </w:r>
      <w:r w:rsidR="008071E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77FF7" w:rsidP="00093119" w:rsidR="00377FF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 j e </w:t>
      </w:r>
    </w:p>
    <w:p w:rsidRDefault="00727925" w:rsidP="00B27556" w:rsidR="007279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425491" w:rsidR="00B27556" w:rsidRPr="0042549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 Otvara se stečajni postupak nad dužnikom </w:t>
      </w:r>
      <w:r w:rsidR="006C1049" w:rsidRPr="006C1049">
        <w:rPr>
          <w:rFonts w:cs="Times New Roman" w:hAnsi="Times New Roman" w:ascii="Times New Roman"/>
          <w:sz w:val="24"/>
          <w:szCs w:val="24"/>
        </w:rPr>
        <w:t>NOVAČIĆ PRIJEVOZ d.o.o., OIB: 11767336766 sa sjedištem u Ivana Gundulića 9, Oriovac</w:t>
      </w:r>
      <w:r w:rsidR="000C725D">
        <w:rPr>
          <w:rFonts w:cs="Times New Roman" w:hAnsi="Times New Roman" w:ascii="Times New Roman"/>
          <w:sz w:val="24"/>
          <w:szCs w:val="24"/>
        </w:rPr>
        <w:t>.</w:t>
      </w:r>
      <w:r w:rsidR="003B0B88">
        <w:rPr>
          <w:rFonts w:cs="Times New Roman" w:hAnsi="Times New Roman" w:ascii="Times New Roman"/>
          <w:sz w:val="24"/>
          <w:szCs w:val="24"/>
        </w:rPr>
        <w:t xml:space="preserve"> </w:t>
      </w:r>
      <w:r w:rsidR="00DE562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27925" w:rsidP="00B27556" w:rsidR="007279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48411F" w:rsidR="005754D0" w:rsidRPr="0081122F">
      <w:pPr>
        <w:pStyle w:val="Bezproreda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 </w:t>
      </w:r>
      <w:r w:rsidRPr="004F4FDC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Za stečajnog upravitelja imenuje se </w:t>
      </w:r>
      <w:r w:rsidR="0048411F" w:rsidRPr="0081122F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Nikola Bojanić, Bračka 179, Osijek, </w:t>
      </w:r>
      <w:r w:rsidR="0048411F" w:rsidRPr="0081122F">
        <w:rPr>
          <w:rFonts w:cs="Times New Roman" w:hAnsi="Times New Roman" w:ascii="Times New Roman"/>
          <w:color w:themeColor="text1" w:val="000000"/>
          <w:sz w:val="24"/>
          <w:szCs w:val="24"/>
        </w:rPr>
        <w:br/>
        <w:t>OIB: 32886956915.</w:t>
      </w:r>
    </w:p>
    <w:p w:rsidRDefault="009653F4" w:rsidP="00946358" w:rsidR="009653F4" w:rsidRPr="009424CC">
      <w:pPr>
        <w:pStyle w:val="Bezproreda"/>
        <w:jc w:val="both"/>
        <w:rPr>
          <w:rFonts w:cs="Times New Roman" w:hAnsi="Times New Roman" w:ascii="Times New Roman"/>
          <w:color w:val="FF0000"/>
          <w:sz w:val="24"/>
          <w:szCs w:val="24"/>
        </w:rPr>
      </w:pPr>
    </w:p>
    <w:p w:rsidRDefault="00395A98" w:rsidP="0001166C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III </w:t>
      </w:r>
      <w:r w:rsidR="00B27556">
        <w:rPr>
          <w:rFonts w:cs="Times New Roman" w:hAnsi="Times New Roman" w:ascii="Times New Roman"/>
          <w:sz w:val="24"/>
          <w:szCs w:val="24"/>
        </w:rPr>
        <w:t>Istovremeno se zaključuje stečajni postupak</w:t>
      </w:r>
      <w:r w:rsidR="00093119">
        <w:rPr>
          <w:rFonts w:cs="Times New Roman" w:hAnsi="Times New Roman" w:ascii="Times New Roman"/>
          <w:sz w:val="24"/>
          <w:szCs w:val="24"/>
        </w:rPr>
        <w:t xml:space="preserve"> </w:t>
      </w:r>
      <w:r w:rsidR="00B27556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6C1049" w:rsidRPr="006C1049">
        <w:rPr>
          <w:rFonts w:cs="Times New Roman" w:hAnsi="Times New Roman" w:ascii="Times New Roman"/>
          <w:sz w:val="24"/>
          <w:szCs w:val="24"/>
        </w:rPr>
        <w:t>NOVAČIĆ PRIJEVOZ d.o.o., OIB: 11767336766 sa sjedištem u Ivana Gundulića 9, Oriovac</w:t>
      </w:r>
      <w:r w:rsidR="00B27556">
        <w:rPr>
          <w:rFonts w:cs="Times New Roman" w:hAnsi="Times New Roman" w:ascii="Times New Roman"/>
          <w:sz w:val="24"/>
          <w:szCs w:val="24"/>
        </w:rPr>
        <w:t>.</w:t>
      </w:r>
      <w:r w:rsidR="00093119">
        <w:rPr>
          <w:rFonts w:cs="Times New Roman" w:hAnsi="Times New Roman" w:ascii="Times New Roman"/>
          <w:sz w:val="24"/>
          <w:szCs w:val="24"/>
        </w:rPr>
        <w:t xml:space="preserve"> </w:t>
      </w:r>
      <w:r w:rsidR="003B0B88">
        <w:rPr>
          <w:rFonts w:cs="Times New Roman" w:hAnsi="Times New Roman" w:ascii="Times New Roman"/>
          <w:sz w:val="24"/>
          <w:szCs w:val="24"/>
        </w:rPr>
        <w:t xml:space="preserve"> </w:t>
      </w:r>
      <w:r w:rsidR="004A1E19">
        <w:rPr>
          <w:rFonts w:cs="Times New Roman" w:hAnsi="Times New Roman" w:ascii="Times New Roman"/>
          <w:sz w:val="24"/>
          <w:szCs w:val="24"/>
        </w:rPr>
        <w:t xml:space="preserve"> </w:t>
      </w:r>
      <w:r w:rsidR="006A4C83">
        <w:rPr>
          <w:rFonts w:cs="Times New Roman" w:hAnsi="Times New Roman" w:ascii="Times New Roman"/>
          <w:sz w:val="24"/>
          <w:szCs w:val="24"/>
        </w:rPr>
        <w:t xml:space="preserve"> </w:t>
      </w:r>
      <w:r w:rsidR="0033636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9424CC" w:rsidP="00B27556" w:rsidR="007279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48019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27556" w:rsidP="00B27556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 Ovo rješenje se objavljuje na e</w:t>
      </w:r>
      <w:r w:rsidR="00170E85">
        <w:rPr>
          <w:rFonts w:cs="Times New Roman" w:hAnsi="Times New Roman" w:ascii="Times New Roman"/>
          <w:sz w:val="24"/>
          <w:szCs w:val="24"/>
        </w:rPr>
        <w:t xml:space="preserve"> </w:t>
      </w:r>
      <w:r w:rsidR="00FA18E9">
        <w:rPr>
          <w:rFonts w:cs="Times New Roman" w:hAnsi="Times New Roman" w:ascii="Times New Roman"/>
          <w:sz w:val="24"/>
          <w:szCs w:val="24"/>
        </w:rPr>
        <w:t xml:space="preserve">- Oglasnoj ploči, odmah kao i </w:t>
      </w:r>
      <w:r>
        <w:rPr>
          <w:rFonts w:cs="Times New Roman" w:hAnsi="Times New Roman" w:ascii="Times New Roman"/>
          <w:sz w:val="24"/>
          <w:szCs w:val="24"/>
        </w:rPr>
        <w:t>po pravomoćnosti dostavlja sudskom registru radi brisanja dužnika, te FINI i banci koja vodi račun dužnika</w:t>
      </w:r>
      <w:r w:rsidR="00FA18E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radi zatvaranja računa.</w:t>
      </w:r>
    </w:p>
    <w:p w:rsidRDefault="00B27556" w:rsidP="00B27556" w:rsidR="00B2755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 Ako nastanu troškovi isti će se podmiriti iz Fonda za pokriće troškova stečajnog postupka ovoga suda.</w:t>
      </w:r>
    </w:p>
    <w:p w:rsidRDefault="00727925" w:rsidP="00B27556" w:rsidR="007279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72792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 Stečajni upravitelj može u svojstvu upravitelja stečajne mase nakon zaključenja stečajnog p</w:t>
      </w:r>
      <w:r w:rsidR="00093119">
        <w:rPr>
          <w:rFonts w:cs="Times New Roman" w:hAnsi="Times New Roman" w:ascii="Times New Roman"/>
          <w:sz w:val="24"/>
          <w:szCs w:val="24"/>
        </w:rPr>
        <w:t>ostupka u ime stečajnog dužnika</w:t>
      </w:r>
      <w:r>
        <w:rPr>
          <w:rFonts w:cs="Times New Roman" w:hAnsi="Times New Roman" w:ascii="Times New Roman"/>
          <w:sz w:val="24"/>
          <w:szCs w:val="24"/>
        </w:rPr>
        <w:t xml:space="preserve">, a za račun stečajne mase vršiti unovčenje imovine dužnika, pa i one koja se naknadno utvrdi, te prikupljenim sredstvima podmiriti </w:t>
      </w:r>
    </w:p>
    <w:p w:rsidRDefault="00B27556" w:rsidP="00727925" w:rsidR="00B2755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nastale troškove stečajnog postupka, a eventualni ostatak uplatiti u Fond za pokriće troškova stečajnog postupka, koji se ne mogu </w:t>
      </w:r>
      <w:r w:rsidR="00093119">
        <w:rPr>
          <w:rFonts w:cs="Times New Roman" w:hAnsi="Times New Roman" w:ascii="Times New Roman"/>
          <w:sz w:val="24"/>
          <w:szCs w:val="24"/>
        </w:rPr>
        <w:t>namiriti iz imovine dužnika. O o</w:t>
      </w:r>
      <w:r>
        <w:rPr>
          <w:rFonts w:cs="Times New Roman" w:hAnsi="Times New Roman" w:ascii="Times New Roman"/>
          <w:sz w:val="24"/>
          <w:szCs w:val="24"/>
        </w:rPr>
        <w:t>bavljenim radnjama stečajni upravitelj je dužan podnijeti izvješće stečajnom sucu.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VII Nalaže se banci odnosno financijskoj agenciji koja vodi račun dužnika isti račun zatvoriti.</w:t>
      </w:r>
    </w:p>
    <w:p w:rsidRDefault="0052504A" w:rsidP="00B27556" w:rsidR="0052504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93119" w:rsidP="0052504A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VIII</w:t>
      </w:r>
      <w:r w:rsidR="00B27556">
        <w:rPr>
          <w:rFonts w:cs="Times New Roman" w:hAnsi="Times New Roman" w:ascii="Times New Roman"/>
          <w:sz w:val="24"/>
          <w:szCs w:val="24"/>
        </w:rPr>
        <w:t xml:space="preserve"> Ako se naknadno pronađe kakva imovina, iz koje bi se mogli namiriti stečajni vjerovnici  stečajni postupak će se ponovno otvoriti, te će vjerovnici biti pozvani  na prijavu tražbina odnosno obavijest o pravima.</w:t>
      </w:r>
    </w:p>
    <w:p w:rsidRDefault="003B0B88" w:rsidP="0052504A" w:rsidR="003B0B8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 b r a z l o ž e n j e</w:t>
      </w:r>
    </w:p>
    <w:p w:rsidRDefault="00124740" w:rsidP="00B27556" w:rsidR="0012474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42745" w:rsidP="00042745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Prijedlog za otvaranje stečajnog postupka podnijela je FINA</w:t>
      </w:r>
      <w:r w:rsidR="00B27556">
        <w:rPr>
          <w:rFonts w:cs="Times New Roman" w:hAnsi="Times New Roman" w:ascii="Times New Roman"/>
          <w:sz w:val="24"/>
          <w:szCs w:val="24"/>
        </w:rPr>
        <w:t xml:space="preserve"> RC OSIJEK, Podružnica </w:t>
      </w:r>
      <w:r w:rsidR="00B3288B">
        <w:rPr>
          <w:rFonts w:cs="Times New Roman" w:hAnsi="Times New Roman" w:ascii="Times New Roman"/>
          <w:sz w:val="24"/>
          <w:szCs w:val="24"/>
        </w:rPr>
        <w:t>Sl. Brod</w:t>
      </w:r>
      <w:r w:rsidR="00FA18E9">
        <w:rPr>
          <w:rFonts w:cs="Times New Roman" w:hAnsi="Times New Roman" w:ascii="Times New Roman"/>
          <w:sz w:val="24"/>
          <w:szCs w:val="24"/>
        </w:rPr>
        <w:t xml:space="preserve">. </w:t>
      </w:r>
      <w:r w:rsidR="00B27556">
        <w:rPr>
          <w:rFonts w:cs="Times New Roman" w:hAnsi="Times New Roman" w:ascii="Times New Roman"/>
          <w:sz w:val="24"/>
          <w:szCs w:val="24"/>
        </w:rPr>
        <w:t xml:space="preserve">U prijedlogu navode da </w:t>
      </w:r>
      <w:r w:rsidR="000C725D">
        <w:rPr>
          <w:rFonts w:cs="Times New Roman" w:hAnsi="Times New Roman" w:ascii="Times New Roman"/>
          <w:sz w:val="24"/>
          <w:szCs w:val="24"/>
        </w:rPr>
        <w:t xml:space="preserve">na dan </w:t>
      </w:r>
      <w:r w:rsidR="0046311F">
        <w:rPr>
          <w:rFonts w:cs="Times New Roman" w:hAnsi="Times New Roman" w:ascii="Times New Roman"/>
          <w:sz w:val="24"/>
          <w:szCs w:val="24"/>
        </w:rPr>
        <w:t>19</w:t>
      </w:r>
      <w:r w:rsidR="00D007E0">
        <w:rPr>
          <w:rFonts w:cs="Times New Roman" w:hAnsi="Times New Roman" w:ascii="Times New Roman"/>
          <w:sz w:val="24"/>
          <w:szCs w:val="24"/>
        </w:rPr>
        <w:t xml:space="preserve">. </w:t>
      </w:r>
      <w:r w:rsidR="00B3288B">
        <w:rPr>
          <w:rFonts w:cs="Times New Roman" w:hAnsi="Times New Roman" w:ascii="Times New Roman"/>
          <w:sz w:val="24"/>
          <w:szCs w:val="24"/>
        </w:rPr>
        <w:t>kolovoza</w:t>
      </w:r>
      <w:r w:rsidR="00D007E0">
        <w:rPr>
          <w:rFonts w:cs="Times New Roman" w:hAnsi="Times New Roman" w:ascii="Times New Roman"/>
          <w:sz w:val="24"/>
          <w:szCs w:val="24"/>
        </w:rPr>
        <w:t xml:space="preserve"> </w:t>
      </w:r>
      <w:r w:rsidR="0046311F">
        <w:rPr>
          <w:rFonts w:cs="Times New Roman" w:hAnsi="Times New Roman" w:ascii="Times New Roman"/>
          <w:sz w:val="24"/>
          <w:szCs w:val="24"/>
        </w:rPr>
        <w:t>2016</w:t>
      </w:r>
      <w:r w:rsidR="00D007E0">
        <w:rPr>
          <w:rFonts w:cs="Times New Roman" w:hAnsi="Times New Roman" w:ascii="Times New Roman"/>
          <w:sz w:val="24"/>
          <w:szCs w:val="24"/>
        </w:rPr>
        <w:t>.</w:t>
      </w:r>
      <w:r w:rsidR="000C725D">
        <w:rPr>
          <w:rFonts w:cs="Times New Roman" w:hAnsi="Times New Roman" w:ascii="Times New Roman"/>
          <w:sz w:val="24"/>
          <w:szCs w:val="24"/>
        </w:rPr>
        <w:t xml:space="preserve"> </w:t>
      </w:r>
      <w:r w:rsidR="00B27556">
        <w:rPr>
          <w:rFonts w:cs="Times New Roman" w:hAnsi="Times New Roman" w:ascii="Times New Roman"/>
          <w:sz w:val="24"/>
          <w:szCs w:val="24"/>
        </w:rPr>
        <w:t xml:space="preserve">dužnik ima evidentirane neizvršene osnove za plaćanje u neprekidnom razdoblju od </w:t>
      </w:r>
      <w:r w:rsidR="00FA44E9">
        <w:rPr>
          <w:rFonts w:cs="Times New Roman" w:hAnsi="Times New Roman" w:ascii="Times New Roman"/>
          <w:sz w:val="24"/>
          <w:szCs w:val="24"/>
        </w:rPr>
        <w:t>120</w:t>
      </w:r>
      <w:r w:rsidR="00B27556">
        <w:rPr>
          <w:rFonts w:cs="Times New Roman" w:hAnsi="Times New Roman" w:ascii="Times New Roman"/>
          <w:sz w:val="24"/>
          <w:szCs w:val="24"/>
        </w:rPr>
        <w:t xml:space="preserve"> dana u iznosu od </w:t>
      </w:r>
      <w:r w:rsidR="0046311F">
        <w:rPr>
          <w:rFonts w:cs="Times New Roman" w:hAnsi="Times New Roman" w:ascii="Times New Roman"/>
          <w:sz w:val="24"/>
          <w:szCs w:val="24"/>
        </w:rPr>
        <w:t>86.071,13</w:t>
      </w:r>
      <w:r w:rsidR="00FA44E9">
        <w:rPr>
          <w:rFonts w:cs="Times New Roman" w:hAnsi="Times New Roman" w:ascii="Times New Roman"/>
          <w:sz w:val="24"/>
          <w:szCs w:val="24"/>
        </w:rPr>
        <w:t xml:space="preserve"> </w:t>
      </w:r>
      <w:r w:rsidR="00093119">
        <w:rPr>
          <w:rFonts w:cs="Times New Roman" w:hAnsi="Times New Roman" w:ascii="Times New Roman"/>
          <w:sz w:val="24"/>
          <w:szCs w:val="24"/>
        </w:rPr>
        <w:t>kn</w:t>
      </w:r>
      <w:r w:rsidR="00B27556">
        <w:rPr>
          <w:rFonts w:cs="Times New Roman" w:hAnsi="Times New Roman" w:ascii="Times New Roman"/>
          <w:sz w:val="24"/>
          <w:szCs w:val="24"/>
        </w:rPr>
        <w:t xml:space="preserve">, te </w:t>
      </w:r>
      <w:r>
        <w:rPr>
          <w:rFonts w:cs="Times New Roman" w:hAnsi="Times New Roman" w:ascii="Times New Roman"/>
          <w:sz w:val="24"/>
          <w:szCs w:val="24"/>
        </w:rPr>
        <w:t xml:space="preserve">da </w:t>
      </w:r>
      <w:r w:rsidR="00B3288B">
        <w:rPr>
          <w:rFonts w:cs="Times New Roman" w:hAnsi="Times New Roman" w:ascii="Times New Roman"/>
          <w:sz w:val="24"/>
          <w:szCs w:val="24"/>
        </w:rPr>
        <w:t>ima jednu zaposlenu osobu.</w:t>
      </w:r>
    </w:p>
    <w:p w:rsidRDefault="00E03703" w:rsidP="00042745" w:rsidR="00FB3D0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Radi utvrđivanja uvjeta za otvaranje stečajnog postupka sud je zakazao ročište radi očitovanja o prijedlogu za otvaranje stečajnog postupka za dan </w:t>
      </w:r>
      <w:r w:rsidR="00A06AFD">
        <w:rPr>
          <w:rFonts w:cs="Times New Roman" w:hAnsi="Times New Roman" w:ascii="Times New Roman"/>
          <w:sz w:val="24"/>
          <w:szCs w:val="24"/>
        </w:rPr>
        <w:t>19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A06AFD">
        <w:rPr>
          <w:rFonts w:cs="Times New Roman" w:hAnsi="Times New Roman" w:ascii="Times New Roman"/>
          <w:sz w:val="24"/>
          <w:szCs w:val="24"/>
        </w:rPr>
        <w:t>rujna</w:t>
      </w:r>
      <w:r>
        <w:rPr>
          <w:rFonts w:cs="Times New Roman" w:hAnsi="Times New Roman" w:ascii="Times New Roman"/>
          <w:sz w:val="24"/>
          <w:szCs w:val="24"/>
        </w:rPr>
        <w:t xml:space="preserve"> 2018., na ročište </w:t>
      </w:r>
      <w:r w:rsidR="009F7B59">
        <w:rPr>
          <w:rFonts w:cs="Times New Roman" w:hAnsi="Times New Roman" w:ascii="Times New Roman"/>
          <w:sz w:val="24"/>
          <w:szCs w:val="24"/>
        </w:rPr>
        <w:t>nitko nije pristupio.</w:t>
      </w:r>
    </w:p>
    <w:p w:rsidRDefault="00E03703" w:rsidP="006749EF" w:rsidR="00E0370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Sud je pribavio podatke o imovini dužnika od zk odjela </w:t>
      </w:r>
      <w:r w:rsidR="003028D3">
        <w:rPr>
          <w:rFonts w:cs="Times New Roman" w:hAnsi="Times New Roman" w:ascii="Times New Roman"/>
          <w:sz w:val="24"/>
          <w:szCs w:val="24"/>
        </w:rPr>
        <w:t>Općinskog suda Sl. Brod</w:t>
      </w:r>
      <w:r>
        <w:rPr>
          <w:rFonts w:cs="Times New Roman" w:hAnsi="Times New Roman" w:ascii="Times New Roman"/>
          <w:sz w:val="24"/>
          <w:szCs w:val="24"/>
        </w:rPr>
        <w:t>, Porezne uprave, CVH, te utv</w:t>
      </w:r>
      <w:r w:rsidR="006749EF">
        <w:rPr>
          <w:rFonts w:cs="Times New Roman" w:hAnsi="Times New Roman" w:ascii="Times New Roman"/>
          <w:sz w:val="24"/>
          <w:szCs w:val="24"/>
        </w:rPr>
        <w:t>rdio da dužnik nema nekretnine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E3510E">
        <w:rPr>
          <w:rFonts w:cs="Times New Roman" w:hAnsi="Times New Roman" w:ascii="Times New Roman"/>
          <w:sz w:val="24"/>
          <w:szCs w:val="24"/>
        </w:rPr>
        <w:t xml:space="preserve">pokretnine, </w:t>
      </w:r>
      <w:r>
        <w:rPr>
          <w:rFonts w:cs="Times New Roman" w:hAnsi="Times New Roman" w:ascii="Times New Roman"/>
          <w:sz w:val="24"/>
          <w:szCs w:val="24"/>
        </w:rPr>
        <w:t>dividen</w:t>
      </w:r>
      <w:r w:rsidR="008E021E">
        <w:rPr>
          <w:rFonts w:cs="Times New Roman" w:hAnsi="Times New Roman" w:ascii="Times New Roman"/>
          <w:sz w:val="24"/>
          <w:szCs w:val="24"/>
        </w:rPr>
        <w:t xml:space="preserve">de, udjela u drugim poduzećima, </w:t>
      </w:r>
      <w:r w:rsidR="00E3510E">
        <w:rPr>
          <w:rFonts w:cs="Times New Roman" w:hAnsi="Times New Roman" w:ascii="Times New Roman"/>
          <w:sz w:val="24"/>
          <w:szCs w:val="24"/>
        </w:rPr>
        <w:t xml:space="preserve">te </w:t>
      </w:r>
      <w:r w:rsidR="006749EF">
        <w:rPr>
          <w:rFonts w:cs="Times New Roman" w:hAnsi="Times New Roman" w:ascii="Times New Roman"/>
          <w:sz w:val="24"/>
          <w:szCs w:val="24"/>
        </w:rPr>
        <w:t xml:space="preserve">je </w:t>
      </w:r>
      <w:r w:rsidR="008E021E">
        <w:rPr>
          <w:rFonts w:cs="Times New Roman" w:hAnsi="Times New Roman" w:ascii="Times New Roman"/>
          <w:sz w:val="24"/>
          <w:szCs w:val="24"/>
        </w:rPr>
        <w:t xml:space="preserve">pozvao vjerovnike i osobe koje imaju pravni interes da u roku od 15 dana predlože otvaranje stečajnog postupka nad dužnikom i uplate predujam u iznosu od 10.000,00 kn za pokriće troškova toga postupka, jer će se u suprotnom smatrati da je dužnik nesposoban za plaćanje te će se službenoj dužnosti donijeti rješenje o otvaranju i zaključenju stečajnog postupka. </w:t>
      </w:r>
    </w:p>
    <w:p w:rsidRDefault="008E021E" w:rsidP="00042745" w:rsidR="008E021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Kako nitko u ostavljenom roku nije izvršio uplatu navedenog iznosa to je odlučeno kao u izreci temeljem čl. 132. SZ-a.</w:t>
      </w:r>
    </w:p>
    <w:p w:rsidRDefault="0052504A" w:rsidP="008E021E" w:rsidR="0052504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D1CB9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Slavonskom Brodu</w:t>
      </w:r>
      <w:r w:rsidR="00792AC2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792AC2">
        <w:rPr>
          <w:rFonts w:cs="Times New Roman" w:hAnsi="Times New Roman" w:ascii="Times New Roman"/>
          <w:sz w:val="24"/>
          <w:szCs w:val="24"/>
        </w:rPr>
        <w:t>30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03703">
        <w:rPr>
          <w:rFonts w:cs="Times New Roman" w:hAnsi="Times New Roman" w:ascii="Times New Roman"/>
          <w:sz w:val="24"/>
          <w:szCs w:val="24"/>
        </w:rPr>
        <w:t>listopada</w:t>
      </w:r>
      <w:r>
        <w:rPr>
          <w:rFonts w:cs="Times New Roman" w:hAnsi="Times New Roman" w:ascii="Times New Roman"/>
          <w:sz w:val="24"/>
          <w:szCs w:val="24"/>
        </w:rPr>
        <w:t xml:space="preserve"> 201</w:t>
      </w:r>
      <w:r w:rsidR="000C103C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A9222F" w:rsidP="00B27556" w:rsidR="00A9222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u d a c :</w:t>
      </w:r>
    </w:p>
    <w:p w:rsidRDefault="00A9222F" w:rsidP="00B27556" w:rsidR="00A9222F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ind w:firstLine="708" w:left="566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Davorin Pavičić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NAPUTAK O PRAVNOM LIJEKU: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rješenja dopuštena je žalba 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roku 8 dana od dana objave ovog 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rješenja na e- oglasnoj ploči suda . Žalba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se podnosi Visokom trgovačkom sudu RH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Zagreb putem ovog suda u tri primjerka.</w:t>
      </w: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5245A" w:rsidP="00B27556" w:rsidR="0085245A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6749EF" w:rsidP="00B27556" w:rsidR="006749EF">
      <w:pPr>
        <w:pStyle w:val="Bezproreda"/>
        <w:rPr>
          <w:rFonts w:cs="Times New Roman" w:hAnsi="Times New Roman" w:ascii="Times New Roman"/>
        </w:rPr>
      </w:pPr>
    </w:p>
    <w:p w:rsidRDefault="009F7872" w:rsidP="00B27556" w:rsidR="009F7872">
      <w:pPr>
        <w:pStyle w:val="Bezproreda"/>
        <w:rPr>
          <w:rFonts w:cs="Times New Roman" w:hAnsi="Times New Roman" w:ascii="Times New Roman"/>
        </w:rPr>
      </w:pPr>
    </w:p>
    <w:p w:rsidRDefault="009F7B59" w:rsidP="00B27556" w:rsidR="009F7B59">
      <w:pPr>
        <w:pStyle w:val="Bezproreda"/>
        <w:rPr>
          <w:rFonts w:cs="Times New Roman" w:hAnsi="Times New Roman" w:ascii="Times New Roman"/>
        </w:rPr>
      </w:pPr>
    </w:p>
    <w:p w:rsidRDefault="009F7B59" w:rsidP="00B27556" w:rsidR="009F7B59">
      <w:pPr>
        <w:pStyle w:val="Bezproreda"/>
        <w:rPr>
          <w:rFonts w:cs="Times New Roman" w:hAnsi="Times New Roman" w:ascii="Times New Roman"/>
        </w:rPr>
      </w:pPr>
    </w:p>
    <w:p w:rsidRDefault="009F7B59" w:rsidP="00B27556" w:rsidR="009F7B59">
      <w:pPr>
        <w:pStyle w:val="Bezproreda"/>
        <w:rPr>
          <w:rFonts w:cs="Times New Roman" w:hAnsi="Times New Roman" w:ascii="Times New Roman"/>
        </w:rPr>
      </w:pPr>
    </w:p>
    <w:p w:rsidRDefault="009F7B59" w:rsidP="00B27556" w:rsidR="009F7B59">
      <w:pPr>
        <w:pStyle w:val="Bezproreda"/>
        <w:rPr>
          <w:rFonts w:cs="Times New Roman" w:hAnsi="Times New Roman" w:ascii="Times New Roman"/>
        </w:rPr>
      </w:pPr>
    </w:p>
    <w:p w:rsidRDefault="006749EF" w:rsidP="00B27556" w:rsidR="006749EF">
      <w:pPr>
        <w:pStyle w:val="Bezproreda"/>
        <w:rPr>
          <w:rFonts w:cs="Times New Roman" w:hAnsi="Times New Roman" w:ascii="Times New Roman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Dostaviti:</w:t>
      </w:r>
    </w:p>
    <w:p w:rsidRDefault="00727925" w:rsidP="00727925" w:rsidR="00727925" w:rsidRPr="00B076A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B076AC">
        <w:rPr>
          <w:rFonts w:cs="Times New Roman" w:hAnsi="Times New Roman" w:ascii="Times New Roman"/>
          <w:b/>
          <w:sz w:val="24"/>
          <w:szCs w:val="24"/>
        </w:rPr>
        <w:t>- e – Oglasna ploča</w:t>
      </w:r>
    </w:p>
    <w:p w:rsidRDefault="00BF2B6A" w:rsidP="00727925" w:rsidR="00BF2B6A" w:rsidRPr="0072792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076AC">
        <w:rPr>
          <w:rFonts w:cs="Times New Roman" w:hAnsi="Times New Roman" w:ascii="Times New Roman"/>
          <w:b/>
          <w:sz w:val="24"/>
          <w:szCs w:val="24"/>
        </w:rPr>
        <w:t>- Registru ovog suda odmah</w:t>
      </w:r>
      <w:r w:rsidRPr="00BF2B6A">
        <w:rPr>
          <w:rFonts w:cs="Times New Roman" w:hAnsi="Times New Roman" w:ascii="Times New Roman"/>
          <w:sz w:val="24"/>
          <w:szCs w:val="24"/>
        </w:rPr>
        <w:t xml:space="preserve"> i nakon pravomoćnosti</w:t>
      </w:r>
    </w:p>
    <w:p w:rsidRDefault="00727925" w:rsidP="00727925" w:rsidR="00B27556" w:rsidRPr="00B076AC">
      <w:pPr>
        <w:pStyle w:val="Bezproreda"/>
        <w:rPr>
          <w:rFonts w:cs="Times New Roman" w:hAnsi="Times New Roman" w:ascii="Times New Roman"/>
          <w:b/>
          <w:color w:themeColor="text1" w:val="000000"/>
          <w:sz w:val="24"/>
          <w:szCs w:val="24"/>
        </w:rPr>
      </w:pPr>
      <w:r w:rsidRPr="00B076AC">
        <w:rPr>
          <w:rFonts w:cs="Times New Roman" w:hAnsi="Times New Roman" w:ascii="Times New Roman"/>
          <w:b/>
          <w:color w:themeColor="text1" w:val="000000"/>
          <w:sz w:val="24"/>
          <w:szCs w:val="24"/>
        </w:rPr>
        <w:t xml:space="preserve">- </w:t>
      </w:r>
      <w:r w:rsidR="00B27556" w:rsidRPr="00B076AC">
        <w:rPr>
          <w:rFonts w:cs="Times New Roman" w:hAnsi="Times New Roman" w:ascii="Times New Roman"/>
          <w:b/>
          <w:color w:themeColor="text1" w:val="000000"/>
          <w:sz w:val="24"/>
          <w:szCs w:val="24"/>
        </w:rPr>
        <w:t>Stečajno</w:t>
      </w:r>
      <w:r w:rsidR="00A9222F" w:rsidRPr="00B076AC">
        <w:rPr>
          <w:rFonts w:cs="Times New Roman" w:hAnsi="Times New Roman" w:ascii="Times New Roman"/>
          <w:b/>
          <w:color w:themeColor="text1" w:val="000000"/>
          <w:sz w:val="24"/>
          <w:szCs w:val="24"/>
        </w:rPr>
        <w:t>m</w:t>
      </w:r>
      <w:r w:rsidRPr="00B076AC">
        <w:rPr>
          <w:rFonts w:cs="Times New Roman" w:hAnsi="Times New Roman" w:ascii="Times New Roman"/>
          <w:b/>
          <w:color w:themeColor="text1" w:val="000000"/>
          <w:sz w:val="24"/>
          <w:szCs w:val="24"/>
        </w:rPr>
        <w:t xml:space="preserve"> </w:t>
      </w:r>
      <w:r w:rsidR="00B27556" w:rsidRPr="00B076AC">
        <w:rPr>
          <w:rFonts w:cs="Times New Roman" w:hAnsi="Times New Roman" w:ascii="Times New Roman"/>
          <w:b/>
          <w:color w:themeColor="text1" w:val="000000"/>
          <w:sz w:val="24"/>
          <w:szCs w:val="24"/>
        </w:rPr>
        <w:t>upravitelj</w:t>
      </w:r>
      <w:r w:rsidR="00A9222F" w:rsidRPr="00B076AC">
        <w:rPr>
          <w:rFonts w:cs="Times New Roman" w:hAnsi="Times New Roman" w:ascii="Times New Roman"/>
          <w:b/>
          <w:color w:themeColor="text1" w:val="000000"/>
          <w:sz w:val="24"/>
          <w:szCs w:val="24"/>
        </w:rPr>
        <w:t>u</w:t>
      </w:r>
    </w:p>
    <w:p w:rsidRDefault="00727925" w:rsidP="00727925" w:rsidR="00B27556" w:rsidRPr="00B076A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B076AC">
        <w:rPr>
          <w:rFonts w:cs="Times New Roman" w:hAnsi="Times New Roman" w:ascii="Times New Roman"/>
          <w:b/>
          <w:sz w:val="24"/>
          <w:szCs w:val="24"/>
        </w:rPr>
        <w:t xml:space="preserve">- </w:t>
      </w:r>
      <w:r w:rsidR="00B27556" w:rsidRPr="00B076AC">
        <w:rPr>
          <w:rFonts w:cs="Times New Roman" w:hAnsi="Times New Roman" w:ascii="Times New Roman"/>
          <w:b/>
          <w:sz w:val="24"/>
          <w:szCs w:val="24"/>
        </w:rPr>
        <w:t>Predlagatelju FINA RC Osijek</w:t>
      </w:r>
    </w:p>
    <w:p w:rsidRDefault="00A9222F" w:rsidP="00283453" w:rsidR="00B27556" w:rsidRPr="00B076A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B076AC">
        <w:rPr>
          <w:rFonts w:cs="Times New Roman" w:hAnsi="Times New Roman" w:ascii="Times New Roman"/>
          <w:b/>
          <w:sz w:val="24"/>
          <w:szCs w:val="24"/>
        </w:rPr>
        <w:t xml:space="preserve">- z.z. </w:t>
      </w:r>
      <w:r w:rsidR="00283453" w:rsidRPr="00283453">
        <w:rPr>
          <w:rFonts w:cs="Times New Roman" w:hAnsi="Times New Roman" w:ascii="Times New Roman"/>
          <w:b/>
          <w:sz w:val="24"/>
          <w:szCs w:val="24"/>
        </w:rPr>
        <w:t>Ivan Novačić, Oriovac, Ivana Gundulića 9</w:t>
      </w:r>
    </w:p>
    <w:p w:rsidRDefault="00B27556" w:rsidP="00B27556" w:rsidR="00B27556">
      <w:pPr>
        <w:pStyle w:val="Bezproreda"/>
        <w:rPr>
          <w:rFonts w:cs="Times New Roman" w:hAnsi="Times New Roman" w:ascii="Times New Roman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</w:rPr>
      </w:pPr>
    </w:p>
    <w:p w:rsidRDefault="00DA5E78" w:rsidR="00DA5E78"/>
    <w:sectPr w:rsidR="00DA5E78"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7A2B" w:rsidP="00922784" w:rsidR="00027A2B">
      <w:pPr>
        <w:spacing w:lineRule="auto" w:line="240" w:after="0"/>
      </w:pPr>
      <w:r>
        <w:separator/>
      </w:r>
    </w:p>
  </w:endnote>
  <w:endnote w:id="0" w:type="continuationSeparator">
    <w:p w:rsidRDefault="00027A2B" w:rsidP="00922784" w:rsidR="00027A2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20260455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922784" w:rsidR="00922784" w:rsidRPr="00922784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92278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92278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92278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261F09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922784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922784" w:rsidR="0092278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7A2B" w:rsidP="00922784" w:rsidR="00027A2B">
      <w:pPr>
        <w:spacing w:lineRule="auto" w:line="240" w:after="0"/>
      </w:pPr>
      <w:r>
        <w:separator/>
      </w:r>
    </w:p>
  </w:footnote>
  <w:footnote w:id="0" w:type="continuationSeparator">
    <w:p w:rsidRDefault="00027A2B" w:rsidP="00922784" w:rsidR="00027A2B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581263"/>
    <w:multiLevelType w:val="hybridMultilevel"/>
    <w:tmpl w:val="A2DE8D4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7556"/>
    <w:rsid w:val="0001166C"/>
    <w:rsid w:val="00027A2B"/>
    <w:rsid w:val="00042745"/>
    <w:rsid w:val="00060B92"/>
    <w:rsid w:val="0006201F"/>
    <w:rsid w:val="00065C37"/>
    <w:rsid w:val="00067252"/>
    <w:rsid w:val="00092065"/>
    <w:rsid w:val="00093119"/>
    <w:rsid w:val="000A6AC1"/>
    <w:rsid w:val="000C0562"/>
    <w:rsid w:val="000C103C"/>
    <w:rsid w:val="000C725D"/>
    <w:rsid w:val="001005B6"/>
    <w:rsid w:val="00103B78"/>
    <w:rsid w:val="00124740"/>
    <w:rsid w:val="0013364D"/>
    <w:rsid w:val="001358B8"/>
    <w:rsid w:val="00163586"/>
    <w:rsid w:val="0016768D"/>
    <w:rsid w:val="00170E85"/>
    <w:rsid w:val="001830D9"/>
    <w:rsid w:val="001C2C88"/>
    <w:rsid w:val="00253782"/>
    <w:rsid w:val="00261F09"/>
    <w:rsid w:val="0028306D"/>
    <w:rsid w:val="00283453"/>
    <w:rsid w:val="002B0D54"/>
    <w:rsid w:val="002D44C8"/>
    <w:rsid w:val="002D58F9"/>
    <w:rsid w:val="003028D3"/>
    <w:rsid w:val="00314332"/>
    <w:rsid w:val="00323C4C"/>
    <w:rsid w:val="00336363"/>
    <w:rsid w:val="0034305C"/>
    <w:rsid w:val="00375002"/>
    <w:rsid w:val="0037574E"/>
    <w:rsid w:val="00377FF7"/>
    <w:rsid w:val="00395A98"/>
    <w:rsid w:val="003A7463"/>
    <w:rsid w:val="003B0B88"/>
    <w:rsid w:val="003D69FF"/>
    <w:rsid w:val="00413772"/>
    <w:rsid w:val="00425491"/>
    <w:rsid w:val="00433015"/>
    <w:rsid w:val="00440340"/>
    <w:rsid w:val="0045519D"/>
    <w:rsid w:val="00456EE6"/>
    <w:rsid w:val="0046311F"/>
    <w:rsid w:val="004709F8"/>
    <w:rsid w:val="00480198"/>
    <w:rsid w:val="0048411F"/>
    <w:rsid w:val="004A1E19"/>
    <w:rsid w:val="004A46B0"/>
    <w:rsid w:val="004B223B"/>
    <w:rsid w:val="004F4FDC"/>
    <w:rsid w:val="0052504A"/>
    <w:rsid w:val="005754D0"/>
    <w:rsid w:val="005849E5"/>
    <w:rsid w:val="005E7F64"/>
    <w:rsid w:val="00644551"/>
    <w:rsid w:val="006749EF"/>
    <w:rsid w:val="006A4C83"/>
    <w:rsid w:val="006C1049"/>
    <w:rsid w:val="006D6FE4"/>
    <w:rsid w:val="006D7B66"/>
    <w:rsid w:val="006F2F2C"/>
    <w:rsid w:val="00727925"/>
    <w:rsid w:val="007521AA"/>
    <w:rsid w:val="00781F77"/>
    <w:rsid w:val="00792AC2"/>
    <w:rsid w:val="007C5B18"/>
    <w:rsid w:val="007C60C7"/>
    <w:rsid w:val="008071ED"/>
    <w:rsid w:val="0081122F"/>
    <w:rsid w:val="008242F5"/>
    <w:rsid w:val="00831177"/>
    <w:rsid w:val="00832BC8"/>
    <w:rsid w:val="00840486"/>
    <w:rsid w:val="0085245A"/>
    <w:rsid w:val="008606D6"/>
    <w:rsid w:val="00862877"/>
    <w:rsid w:val="008C7FAA"/>
    <w:rsid w:val="008E021E"/>
    <w:rsid w:val="008F0686"/>
    <w:rsid w:val="008F0C95"/>
    <w:rsid w:val="008F36FE"/>
    <w:rsid w:val="00922784"/>
    <w:rsid w:val="009424CC"/>
    <w:rsid w:val="00946358"/>
    <w:rsid w:val="009653F4"/>
    <w:rsid w:val="00987EC8"/>
    <w:rsid w:val="009E2034"/>
    <w:rsid w:val="009E2268"/>
    <w:rsid w:val="009F7872"/>
    <w:rsid w:val="009F7B59"/>
    <w:rsid w:val="00A06AFD"/>
    <w:rsid w:val="00A15748"/>
    <w:rsid w:val="00A35712"/>
    <w:rsid w:val="00A36CF2"/>
    <w:rsid w:val="00A9222F"/>
    <w:rsid w:val="00A92A0C"/>
    <w:rsid w:val="00A940A9"/>
    <w:rsid w:val="00AA6537"/>
    <w:rsid w:val="00AD3E05"/>
    <w:rsid w:val="00AF2F58"/>
    <w:rsid w:val="00B076AC"/>
    <w:rsid w:val="00B07D39"/>
    <w:rsid w:val="00B27556"/>
    <w:rsid w:val="00B3288B"/>
    <w:rsid w:val="00B35447"/>
    <w:rsid w:val="00B73DA3"/>
    <w:rsid w:val="00BA0244"/>
    <w:rsid w:val="00BB45B8"/>
    <w:rsid w:val="00BB7A95"/>
    <w:rsid w:val="00BD1CB9"/>
    <w:rsid w:val="00BF2B6A"/>
    <w:rsid w:val="00C05413"/>
    <w:rsid w:val="00C16091"/>
    <w:rsid w:val="00C36BCA"/>
    <w:rsid w:val="00C86EA5"/>
    <w:rsid w:val="00CB66A4"/>
    <w:rsid w:val="00CC7C6F"/>
    <w:rsid w:val="00D007E0"/>
    <w:rsid w:val="00D74F95"/>
    <w:rsid w:val="00D80A38"/>
    <w:rsid w:val="00DA5E78"/>
    <w:rsid w:val="00DB6D90"/>
    <w:rsid w:val="00DD5716"/>
    <w:rsid w:val="00DE562C"/>
    <w:rsid w:val="00E03703"/>
    <w:rsid w:val="00E2673C"/>
    <w:rsid w:val="00E3510E"/>
    <w:rsid w:val="00E70DE8"/>
    <w:rsid w:val="00EA5A25"/>
    <w:rsid w:val="00EE4EF5"/>
    <w:rsid w:val="00F305C9"/>
    <w:rsid w:val="00F423BB"/>
    <w:rsid w:val="00FA18E9"/>
    <w:rsid w:val="00FA44E9"/>
    <w:rsid w:val="00FB3D04"/>
    <w:rsid w:val="00FD1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2755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2755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2755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2278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22784"/>
  </w:style>
  <w:style w:styleId="Podnoje" w:type="paragraph">
    <w:name w:val="footer"/>
    <w:basedOn w:val="Normal"/>
    <w:link w:val="PodnojeChar"/>
    <w:uiPriority w:val="99"/>
    <w:unhideWhenUsed/>
    <w:rsid w:val="0092278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22784"/>
  </w:style>
  <w:style w:styleId="Odlomakpopisa" w:type="paragraph">
    <w:name w:val="List Paragraph"/>
    <w:basedOn w:val="Normal"/>
    <w:uiPriority w:val="34"/>
    <w:qFormat/>
    <w:rsid w:val="007279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1F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1F0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1F0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1F0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1F0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2755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2755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2755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2278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22784"/>
  </w:style>
  <w:style w:styleId="Podnoje" w:type="paragraph">
    <w:name w:val="footer"/>
    <w:basedOn w:val="Normal"/>
    <w:link w:val="PodnojeChar"/>
    <w:uiPriority w:val="99"/>
    <w:unhideWhenUsed/>
    <w:rsid w:val="0092278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22784"/>
  </w:style>
  <w:style w:styleId="Odlomakpopisa" w:type="paragraph">
    <w:name w:val="List Paragraph"/>
    <w:basedOn w:val="Normal"/>
    <w:uiPriority w:val="34"/>
    <w:qFormat/>
    <w:rsid w:val="007279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1F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1F0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1F0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1F0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1F0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91922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2185</izvorni_sadrzaj>
    <derivirana_varijabla naziv="DomainObject.Predmet.Broj_1">2185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86071.13</izvorni_sadrzaj>
    <derivirana_varijabla naziv="DomainObject.Predmet.InicijalnaVrijednost_1">86071.13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St-2185/2016</izvorni_sadrzaj>
    <derivirana_varijabla naziv="DomainObject.Predmet.OznakaBroj_1">St-2185/2016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st.1  SZ</izvorni_sadrzaj>
    <derivirana_varijabla naziv="DomainObject.Predmet.PrimjedbaSuca_1">čl.110 st.1  SZ</derivirana_varijabla>
  </DomainObject.Predmet.PrimjedbaSuca>
  <DomainObject.Predmet.ProtustrankaFormated>
    <izvorni_sadrzaj>  NOVAČIĆ PRIJEVOZ d.o.o. za prijevoz, ugostiteljstvo, trgovinu i usluge</izvorni_sadrzaj>
    <derivirana_varijabla naziv="DomainObject.Predmet.ProtustrankaFormated_1">  NOVAČIĆ PRIJEVOZ d.o.o. za prijevoz, ugostiteljstvo, trgovinu i usluge</derivirana_varijabla>
  </DomainObject.Predmet.ProtustrankaFormated>
  <DomainObject.Predmet.ProtustrankaFormatedOIB>
    <izvorni_sadrzaj>  NOVAČIĆ PRIJEVOZ d.o.o. za prijevoz, ugostiteljstvo, trgovinu i usluge, OIB 11767336766</izvorni_sadrzaj>
    <derivirana_varijabla naziv="DomainObject.Predmet.ProtustrankaFormatedOIB_1">  NOVAČIĆ PRIJEVOZ d.o.o. za prijevoz, ugostiteljstvo, trgovinu i usluge, OIB 11767336766</derivirana_varijabla>
  </DomainObject.Predmet.ProtustrankaFormatedOIB>
  <DomainObject.Predmet.ProtustrankaFormatedWithAdress>
    <izvorni_sadrzaj> NOVAČIĆ PRIJEVOZ d.o.o. za prijevoz, ugostiteljstvo, trgovinu i usluge, Ivana Gundulića 9 , 35250 Oriovac</izvorni_sadrzaj>
    <derivirana_varijabla naziv="DomainObject.Predmet.ProtustrankaFormatedWithAdress_1"> NOVAČIĆ PRIJEVOZ d.o.o. za prijevoz, ugostiteljstvo, trgovinu i usluge, Ivana Gundulića 9 , 35250 Oriovac</derivirana_varijabla>
  </DomainObject.Predmet.ProtustrankaFormatedWithAdress>
  <DomainObject.Predmet.ProtustrankaFormatedWithAdressOIB>
    <izvorni_sadrzaj> NOVAČIĆ PRIJEVOZ d.o.o. za prijevoz, ugostiteljstvo, trgovinu i usluge, OIB 11767336766, Ivana Gundulića 9 , 35250 Oriovac</izvorni_sadrzaj>
    <derivirana_varijabla naziv="DomainObject.Predmet.ProtustrankaFormatedWithAdressOIB_1"> NOVAČIĆ PRIJEVOZ d.o.o. za prijevoz, ugostiteljstvo, trgovinu i usluge, OIB 11767336766, Ivana Gundulića 9 , 35250 Oriovac</derivirana_varijabla>
  </DomainObject.Predmet.ProtustrankaFormatedWithAdressOIB>
  <DomainObject.Predmet.ProtustrankaWithAdress>
    <izvorni_sadrzaj>NOVAČIĆ PRIJEVOZ d.o.o. za prijevoz, ugostiteljstvo, trgovinu i usluge Ivana Gundulića 9 , 35250 Oriovac</izvorni_sadrzaj>
    <derivirana_varijabla naziv="DomainObject.Predmet.ProtustrankaWithAdress_1">NOVAČIĆ PRIJEVOZ d.o.o. za prijevoz, ugostiteljstvo, trgovinu i usluge Ivana Gundulića 9 , 35250 Oriovac</derivirana_varijabla>
  </DomainObject.Predmet.ProtustrankaWithAdress>
  <DomainObject.Predmet.ProtustrankaWithAdressOIB>
    <izvorni_sadrzaj>NOVAČIĆ PRIJEVOZ d.o.o. za prijevoz, ugostiteljstvo, trgovinu i usluge, OIB 11767336766, Ivana Gundulića 9 , 35250 Oriovac</izvorni_sadrzaj>
    <derivirana_varijabla naziv="DomainObject.Predmet.ProtustrankaWithAdressOIB_1">NOVAČIĆ PRIJEVOZ d.o.o. za prijevoz, ugostiteljstvo, trgovinu i usluge, OIB 11767336766, Ivana Gundulića 9 , 35250 Oriovac</derivirana_varijabla>
  </DomainObject.Predmet.ProtustrankaWithAdressOIB>
  <DomainObject.Predmet.ProtustrankaNazivFormated>
    <izvorni_sadrzaj>NOVAČIĆ PRIJEVOZ d.o.o. za prijevoz, ugostiteljstvo, trgovinu i usluge</izvorni_sadrzaj>
    <derivirana_varijabla naziv="DomainObject.Predmet.ProtustrankaNazivFormated_1">NOVAČIĆ PRIJEVOZ d.o.o. za prijevoz, ugostiteljstvo, trgovinu i usluge</derivirana_varijabla>
  </DomainObject.Predmet.ProtustrankaNazivFormated>
  <DomainObject.Predmet.ProtustrankaNazivFormatedOIB>
    <izvorni_sadrzaj>NOVAČIĆ PRIJEVOZ d.o.o. za prijevoz, ugostiteljstvo, trgovinu i usluge, OIB 11767336766</izvorni_sadrzaj>
    <derivirana_varijabla naziv="DomainObject.Predmet.ProtustrankaNazivFormatedOIB_1">NOVAČIĆ PRIJEVOZ d.o.o. za prijevoz, ugostiteljstvo, trgovinu i usluge, OIB 11767336766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NOVAČIĆ PRIJEVOZ d.o.o. za prijevoz, ugostiteljstvo, trgovinu i usluge</item>
    </izvorni_sadrzaj>
    <derivirana_varijabla naziv="DomainObject.Predmet.ProtuStrankaListFormated_1">
      <item>NOVAČIĆ PRIJEVOZ d.o.o. za prijevoz, ugostiteljstvo, trgovinu i usluge</item>
    </derivirana_varijabla>
  </DomainObject.Predmet.ProtuStrankaListFormated>
  <DomainObject.Predmet.ProtuStrankaListFormatedOIB>
    <izvorni_sadrzaj>
      <item>NOVAČIĆ PRIJEVOZ d.o.o. za prijevoz, ugostiteljstvo, trgovinu i usluge, OIB 11767336766</item>
    </izvorni_sadrzaj>
    <derivirana_varijabla naziv="DomainObject.Predmet.ProtuStrankaListFormatedOIB_1">
      <item>NOVAČIĆ PRIJEVOZ d.o.o. za prijevoz, ugostiteljstvo, trgovinu i usluge, OIB 11767336766</item>
    </derivirana_varijabla>
  </DomainObject.Predmet.ProtuStrankaListFormatedOIB>
  <DomainObject.Predmet.ProtuStrankaListFormatedWithAdress>
    <izvorni_sadrzaj>
      <item>NOVAČIĆ PRIJEVOZ d.o.o. za prijevoz, ugostiteljstvo, trgovinu i usluge, Ivana Gundulića 9 , 35250 Oriovac</item>
    </izvorni_sadrzaj>
    <derivirana_varijabla naziv="DomainObject.Predmet.ProtuStrankaListFormatedWithAdress_1">
      <item>NOVAČIĆ PRIJEVOZ d.o.o. za prijevoz, ugostiteljstvo, trgovinu i usluge, Ivana Gundulića 9 , 35250 Oriovac</item>
    </derivirana_varijabla>
  </DomainObject.Predmet.ProtuStrankaListFormatedWithAdress>
  <DomainObject.Predmet.ProtuStrankaListFormatedWithAdressOIB>
    <izvorni_sadrzaj>
      <item>NOVAČIĆ PRIJEVOZ d.o.o. za prijevoz, ugostiteljstvo, trgovinu i usluge, OIB 11767336766, Ivana Gundulića 9 , 35250 Oriovac</item>
    </izvorni_sadrzaj>
    <derivirana_varijabla naziv="DomainObject.Predmet.ProtuStrankaListFormatedWithAdressOIB_1">
      <item>NOVAČIĆ PRIJEVOZ d.o.o. za prijevoz, ugostiteljstvo, trgovinu i usluge, OIB 11767336766, Ivana Gundulića 9 , 35250 Oriovac</item>
    </derivirana_varijabla>
  </DomainObject.Predmet.ProtuStrankaListFormatedWithAdressOIB>
  <DomainObject.Predmet.ProtuStrankaListNazivFormated>
    <izvorni_sadrzaj>
      <item>NOVAČIĆ PRIJEVOZ d.o.o. za prijevoz, ugostiteljstvo, trgovinu i usluge</item>
    </izvorni_sadrzaj>
    <derivirana_varijabla naziv="DomainObject.Predmet.ProtuStrankaListNazivFormated_1">
      <item>NOVAČIĆ PRIJEVOZ d.o.o. za prijevoz, ugostiteljstvo, trgovinu i usluge</item>
    </derivirana_varijabla>
  </DomainObject.Predmet.ProtuStrankaListNazivFormated>
  <DomainObject.Predmet.ProtuStrankaListNazivFormatedOIB>
    <izvorni_sadrzaj>
      <item>NOVAČIĆ PRIJEVOZ d.o.o. za prijevoz, ugostiteljstvo, trgovinu i usluge, OIB 11767336766</item>
    </izvorni_sadrzaj>
    <derivirana_varijabla naziv="DomainObject.Predmet.ProtuStrankaListNazivFormatedOIB_1">
      <item>NOVAČIĆ PRIJEVOZ d.o.o. za prijevoz, ugostiteljstvo, trgovinu i usluge, OIB 11767336766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NOVAČIĆ PRIJEVOZ d.o.o. za prijevoz, ugostiteljstvo, trgovinu i usluge</izvorni_sadrzaj>
    <derivirana_varijabla naziv="DomainObject.Predmet.ProtustrankaIDrugi_1">NOVAČIĆ PRIJEVOZ d.o.o. za prijevoz, ugostiteljstvo,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NOVAČIĆ PRIJEVOZ d.o.o. za prijevoz, ugostiteljstvo, trgovinu i usluge, OIB 11767336766, Ivana Gundulića 9 , 35250 Oriovac</izvorni_sadrzaj>
    <derivirana_varijabla naziv="DomainObject.Predmet.ProtustrankaIDrugiAdressOIB_1">NOVAČIĆ PRIJEVOZ d.o.o. za prijevoz, ugostiteljstvo, trgovinu i usluge, OIB 11767336766, Ivana Gundulića 9 , 35250 Oriovac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NOVAČIĆ PRIJEVOZ d.o.o. za prijevoz, ugostiteljstvo, trgovinu i usluge</item>
    </izvorni_sadrzaj>
    <derivirana_varijabla naziv="DomainObject.Predmet.SudioniciListNaziv_1">
      <item>Financijska agencija</item>
      <item>NOVAČIĆ PRIJEVOZ d.o.o. za prijevoz, ugostiteljstvo, trgovinu i usluge</item>
    </derivirana_varijabla>
  </DomainObject.Predmet.SudioniciListNaziv>
  <DomainObject.Predmet.SudioniciListAdressOIB>
    <izvorni_sadrzaj>
      <item>Financijska agencija, OIB 85821130368, Ulica grada Vukovara 70,10000 Zagreb</item>
      <item>NOVAČIĆ PRIJEVOZ d.o.o. za prijevoz, ugostiteljstvo, trgovinu i usluge, OIB 11767336766, Ivana Gundulića 9 ,35250 Oriovac</item>
    </izvorni_sadrzaj>
    <derivirana_varijabla naziv="DomainObject.Predmet.SudioniciListAdressOIB_1">
      <item>Financijska agencija, OIB 85821130368, Ulica grada Vukovara 70,10000 Zagreb</item>
      <item>NOVAČIĆ PRIJEVOZ d.o.o. za prijevoz, ugostiteljstvo, trgovinu i usluge, OIB 11767336766, Ivana Gundulića 9 ,35250 Oriovac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11767336766</item>
    </izvorni_sadrzaj>
    <derivirana_varijabla naziv="DomainObject.Predmet.SudioniciListNazivOIB_1">
      <item>, OIB 85821130368</item>
      <item>, OIB 11767336766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rujna 2018.</izvorni_sadrzaj>
    <derivirana_varijabla naziv="DomainObject.Predmet.DatumZadnjeOdrzaneSudskeRadnje_1">19. rujna 2018.</derivirana_varijabla>
  </DomainObject.Predmet.DatumZadnjeOdrzaneSudskeRadnje>
  <DomainObject.PredzadnjaOdlukaIzPredmeta.DatumDonosenjaOdluke>
    <izvorni_sadrzaj>27. lipnja 2018.</izvorni_sadrzaj>
    <derivirana_varijabla naziv="DomainObject.PredzadnjaOdlukaIzPredmeta.DatumDonosenjaOdluke_1">27. lipnja 2018.</derivirana_varijabla>
  </DomainObject.PredzadnjaOdlukaIzPredmeta.DatumDonosenjaOdluke>
  <DomainObject.PredzadnjaOdlukaIzPredmeta.Oznaka>
    <izvorni_sadrzaj>St-2185/2016-10</izvorni_sadrzaj>
    <derivirana_varijabla naziv="DomainObject.PredzadnjaOdlukaIzPredmeta.Oznaka_1">St-2185/2016-10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07B3FC-F565-4B74-80A4-D8FC47A70B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585</properties:Words>
  <properties:Characters>2988</properties:Characters>
  <properties:Lines>107</properties:Lines>
  <properties:Paragraphs>38</properties:Paragraphs>
  <properties:TotalTime>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2018-10-30T09:53:00Z</dcterms:created>
  <dc:creator>wsadmin</dc:creator>
  <cp:lastModifiedBy>wsadmin</cp:lastModifiedBy>
  <cp:lastPrinted>2018-10-30T11:37:00Z</cp:lastPrinted>
  <dcterms:modified xmlns:xsi="http://www.w3.org/2001/XMLSchema-instance" xsi:type="dcterms:W3CDTF">2018-10-30T12:10:00Z</dcterms:modified>
  <cp:revision>56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